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7018" w14:paraId="e88701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5E039C">
        <w:t>1880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5E039C">
        <w:t xml:space="preserve"> </w:t>
      </w:r>
      <w:r w:rsidR="0055704E">
        <w:t>TERRADEM j.d.o.o. Brezovica, Desprimska 7, OIB: 05689025493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55704E">
        <w:t>31</w:t>
      </w:r>
      <w:r w:rsidR="003B50C7">
        <w:t>.</w:t>
      </w:r>
      <w:r w:rsidR="00934B4D">
        <w:t xml:space="preserve"> </w:t>
      </w:r>
      <w:r w:rsidR="0055704E">
        <w:t>ožujka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D5C6F">
        <w:t>22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55704E">
        <w:rPr>
          <w:bCs/>
        </w:rPr>
        <w:t xml:space="preserve"> </w:t>
      </w:r>
      <w:r w:rsidR="0055704E">
        <w:t>TERRADEM j.d.o.o. Brezovica, Desprimska 7, OIB: 05689025493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55704E">
        <w:t xml:space="preserve">30.901,20 </w:t>
      </w:r>
      <w:r>
        <w:t>kn</w:t>
      </w:r>
      <w:r w:rsidR="0055704E">
        <w:t>, na dan 29</w:t>
      </w:r>
      <w:r w:rsidR="0098599D">
        <w:t>.</w:t>
      </w:r>
      <w:r w:rsidR="00F66487">
        <w:t xml:space="preserve"> </w:t>
      </w:r>
      <w:r w:rsidR="0055704E">
        <w:t>ožujka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339F8">
        <w:t>direktor</w:t>
      </w:r>
      <w:r w:rsidR="0030412B">
        <w:t xml:space="preserve"> </w:t>
      </w:r>
      <w:r w:rsidR="005A368B">
        <w:t>dužnika</w:t>
      </w:r>
      <w:r w:rsidR="00025BA1">
        <w:t xml:space="preserve"> Zoran Ignjatić, Zagreb, Fausta Vrančića 8, OIB: 49015199971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025BA1">
        <w:t>1880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F7A26">
        <w:t>22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F7A26">
        <w:t>15</w:t>
      </w:r>
      <w:r w:rsidR="00432394">
        <w:t>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6C4" w:rsidR="00BF66C4">
      <w:r>
        <w:separator/>
      </w:r>
    </w:p>
  </w:endnote>
  <w:endnote w:id="0" w:type="continuationSeparator">
    <w:p w:rsidRDefault="00BF66C4" w:rsidR="00BF66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6C4" w:rsidR="00BF66C4">
      <w:r>
        <w:separator/>
      </w:r>
    </w:p>
  </w:footnote>
  <w:footnote w:id="0" w:type="continuationSeparator">
    <w:p w:rsidRDefault="00BF66C4" w:rsidR="00BF66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39E8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035E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B6BAB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BF66C4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03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0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3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903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0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3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1880</izvorni_sadrzaj>
    <derivirana_varijabla naziv="DomainObject.Predmet.Broj_1">1880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St-1880/2016</izvorni_sadrzaj>
    <derivirana_varijabla naziv="DomainObject.Predmet.OznakaBroj_1">St-1880/2016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TERRADEM j.d.o.o. za proizvodnju, trgovinu i usluge</izvorni_sadrzaj>
    <derivirana_varijabla naziv="DomainObject.Predmet.ProtustrankaFormated_1">  TERRADEM j.d.o.o. za proizvodnju, trgovinu i usluge</derivirana_varijabla>
  </DomainObject.Predmet.ProtustrankaFormated>
  <DomainObject.Predmet.ProtustrankaFormatedOIB>
    <izvorni_sadrzaj>  TERRADEM j.d.o.o. za proizvodnju, trgovinu i usluge, OIB 05689025493</izvorni_sadrzaj>
    <derivirana_varijabla naziv="DomainObject.Predmet.ProtustrankaFormatedOIB_1">  TERRADEM j.d.o.o. za proizvodnju, trgovinu i usluge, OIB 05689025493</derivirana_varijabla>
  </DomainObject.Predmet.ProtustrankaFormatedOIB>
  <DomainObject.Predmet.ProtustrankaFormatedWithAdress>
    <izvorni_sadrzaj> TERRADEM j.d.o.o. za proizvodnju, trgovinu i usluge, Desprimska 7, 10257 Brezovica</izvorni_sadrzaj>
    <derivirana_varijabla naziv="DomainObject.Predmet.ProtustrankaFormatedWithAdress_1"> TERRADEM j.d.o.o. za proizvodnju, trgovinu i usluge, Desprimska 7, 10257 Brezovica</derivirana_varijabla>
  </DomainObject.Predmet.ProtustrankaFormatedWithAdress>
  <DomainObject.Predmet.ProtustrankaFormatedWithAdressOIB>
    <izvorni_sadrzaj> TERRADEM j.d.o.o. za proizvodnju, trgovinu i usluge, OIB 05689025493, Desprimska 7, 10257 Brezovica</izvorni_sadrzaj>
    <derivirana_varijabla naziv="DomainObject.Predmet.ProtustrankaFormatedWithAdressOIB_1"> TERRADEM j.d.o.o. za proizvodnju, trgovinu i usluge, OIB 05689025493, Desprimska 7, 10257 Brezovica</derivirana_varijabla>
  </DomainObject.Predmet.ProtustrankaFormatedWithAdressOIB>
  <DomainObject.Predmet.ProtustrankaWithAdress>
    <izvorni_sadrzaj>TERRADEM j.d.o.o. za proizvodnju, trgovinu i usluge Desprimska 7, 10257 Brezovica</izvorni_sadrzaj>
    <derivirana_varijabla naziv="DomainObject.Predmet.ProtustrankaWithAdress_1">TERRADEM j.d.o.o. za proizvodnju, trgovinu i usluge Desprimska 7, 10257 Brezovica</derivirana_varijabla>
  </DomainObject.Predmet.ProtustrankaWithAdress>
  <DomainObject.Predmet.ProtustrankaWithAdressOIB>
    <izvorni_sadrzaj>TERRADEM j.d.o.o. za proizvodnju, trgovinu i usluge, OIB 05689025493, Desprimska 7, 10257 Brezovica</izvorni_sadrzaj>
    <derivirana_varijabla naziv="DomainObject.Predmet.ProtustrankaWithAdressOIB_1">TERRADEM j.d.o.o. za proizvodnju, trgovinu i usluge, OIB 05689025493, Desprimska 7, 10257 Brezovica</derivirana_varijabla>
  </DomainObject.Predmet.ProtustrankaWithAdressOIB>
  <DomainObject.Predmet.ProtustrankaNazivFormated>
    <izvorni_sadrzaj>TERRADEM j.d.o.o. za proizvodnju, trgovinu i usluge</izvorni_sadrzaj>
    <derivirana_varijabla naziv="DomainObject.Predmet.ProtustrankaNazivFormated_1">TERRADEM j.d.o.o. za proizvodnju, trgovinu i usluge</derivirana_varijabla>
  </DomainObject.Predmet.ProtustrankaNazivFormated>
  <DomainObject.Predmet.ProtustrankaNazivFormatedOIB>
    <izvorni_sadrzaj>TERRADEM j.d.o.o. za proizvodnju, trgovinu i usluge, OIB 05689025493</izvorni_sadrzaj>
    <derivirana_varijabla naziv="DomainObject.Predmet.ProtustrankaNazivFormatedOIB_1">TERRADEM j.d.o.o. za proizvodnju, trgovinu i usluge, OIB 05689025493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TERRADEM j.d.o.o. za proizvodnju, trgovinu i usluge</item>
    </izvorni_sadrzaj>
    <derivirana_varijabla naziv="DomainObject.Predmet.ProtuStrankaListFormated_1">
      <item>TERRADEM j.d.o.o. za proizvodnju, trgovinu i usluge</item>
    </derivirana_varijabla>
  </DomainObject.Predmet.ProtuStrankaListFormated>
  <DomainObject.Predmet.ProtuStrankaListFormatedOIB>
    <izvorni_sadrzaj>
      <item>TERRADEM j.d.o.o. za proizvodnju, trgovinu i usluge, OIB 05689025493</item>
    </izvorni_sadrzaj>
    <derivirana_varijabla naziv="DomainObject.Predmet.ProtuStrankaListFormatedOIB_1">
      <item>TERRADEM j.d.o.o. za proizvodnju, trgovinu i usluge, OIB 05689025493</item>
    </derivirana_varijabla>
  </DomainObject.Predmet.ProtuStrankaListFormatedOIB>
  <DomainObject.Predmet.ProtuStrankaListFormatedWithAdress>
    <izvorni_sadrzaj>
      <item>TERRADEM j.d.o.o. za proizvodnju, trgovinu i usluge, Desprimska 7, 10257 Brezovica</item>
    </izvorni_sadrzaj>
    <derivirana_varijabla naziv="DomainObject.Predmet.ProtuStrankaListFormatedWithAdress_1">
      <item>TERRADEM j.d.o.o. za proizvodnju, trgovinu i usluge, Desprimska 7, 10257 Brezovica</item>
    </derivirana_varijabla>
  </DomainObject.Predmet.ProtuStrankaListFormatedWithAdress>
  <DomainObject.Predmet.ProtuStrankaListFormatedWithAdressOIB>
    <izvorni_sadrzaj>
      <item>TERRADEM j.d.o.o. za proizvodnju, trgovinu i usluge, OIB 05689025493, Desprimska 7, 10257 Brezovica</item>
    </izvorni_sadrzaj>
    <derivirana_varijabla naziv="DomainObject.Predmet.ProtuStrankaListFormatedWithAdressOIB_1">
      <item>TERRADEM j.d.o.o. za proizvodnju, trgovinu i usluge, OIB 05689025493, Desprimska 7, 10257 Brezovica</item>
    </derivirana_varijabla>
  </DomainObject.Predmet.ProtuStrankaListFormatedWithAdressOIB>
  <DomainObject.Predmet.ProtuStrankaListNazivFormated>
    <izvorni_sadrzaj>
      <item>TERRADEM j.d.o.o. za proizvodnju, trgovinu i usluge</item>
    </izvorni_sadrzaj>
    <derivirana_varijabla naziv="DomainObject.Predmet.ProtuStrankaListNazivFormated_1">
      <item>TERRADEM j.d.o.o. za proizvodnju, trgovinu i usluge</item>
    </derivirana_varijabla>
  </DomainObject.Predmet.ProtuStrankaListNazivFormated>
  <DomainObject.Predmet.ProtuStrankaListNazivFormatedOIB>
    <izvorni_sadrzaj>
      <item>TERRADEM j.d.o.o. za proizvodnju, trgovinu i usluge, OIB 05689025493</item>
    </izvorni_sadrzaj>
    <derivirana_varijabla naziv="DomainObject.Predmet.ProtuStrankaListNazivFormatedOIB_1">
      <item>TERRADEM j.d.o.o. za proizvodnju, trgovinu i usluge, OIB 05689025493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TERRADEM j.d.o.o. za proizvodnju, trgovinu i usluge</izvorni_sadrzaj>
    <derivirana_varijabla naziv="DomainObject.Predmet.ProtustrankaIDrugi_1">TERRADEM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TERRADEM j.d.o.o. za proizvodnju, trgovinu i usluge, OIB 05689025493, Desprimska 7, 10257 Brezovica</izvorni_sadrzaj>
    <derivirana_varijabla naziv="DomainObject.Predmet.ProtustrankaIDrugiAdressOIB_1">TERRADEM j.d.o.o. za proizvodnju, trgovinu i usluge, OIB 05689025493, Desprimska 7,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TERRADEM j.d.o.o. za proizvodnju, trgovinu i usluge</item>
    </izvorni_sadrzaj>
    <derivirana_varijabla naziv="DomainObject.Predmet.SudioniciListNaziv_1">
      <item>FINA Regionalni centar Zagreb</item>
      <item>TERRADEM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TERRADEM j.d.o.o. za proizvodnju, trgovinu i usluge, OIB 05689025493, Desprimska 7,10257 Brezovica</item>
    </izvorni_sadrzaj>
    <derivirana_varijabla naziv="DomainObject.Predmet.SudioniciListAdressOIB_1">
      <item>FINA Regionalni centar Zagreb, OIB 85821130368, Trg svibanjskih žrtava 1995. br. 1,10000 Zagreb</item>
      <item>TERRADEM j.d.o.o. za proizvodnju, trgovinu i usluge, OIB 05689025493, Desprimska 7,10257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05689025493</item>
    </izvorni_sadrzaj>
    <derivirana_varijabla naziv="DomainObject.Predmet.SudioniciListNazivOIB_1">
      <item>, OIB 85821130368</item>
      <item>, OIB 05689025493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1880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2016-07-22T08:55:00Z</dcterms:created>
  <dc:creator>Korisnik</dc:creator>
  <cp:lastModifiedBy>Sanda Gučić</cp:lastModifiedBy>
  <cp:lastPrinted>2016-07-22T08:52:00Z</cp:lastPrinted>
  <dcterms:modified xmlns:xsi="http://www.w3.org/2001/XMLSchema-instance" xsi:type="dcterms:W3CDTF">2016-07-22T10:11:00Z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