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67f60" w14:paraId="4267f60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AD1F49">
        <w:t>1018</w:t>
      </w:r>
      <w:r w:rsidR="0025618C">
        <w:t>/15-</w:t>
      </w:r>
      <w:r w:rsidR="00AD1F49">
        <w:t>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8770D">
        <w:t xml:space="preserve"> </w:t>
      </w:r>
      <w:r w:rsidR="00AD1F49">
        <w:t>AGENT-info d.o.o., Varaždin, Stjepana Vukovića 34, OIB: 61294706286</w:t>
      </w:r>
      <w:r w:rsidR="0025618C">
        <w:t xml:space="preserve">, </w:t>
      </w:r>
      <w:r w:rsidR="00637444">
        <w:t xml:space="preserve">dana </w:t>
      </w:r>
      <w:r w:rsidR="00665B15">
        <w:t>12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25618C">
        <w:t xml:space="preserve"> </w:t>
      </w:r>
      <w:r w:rsidR="00AD1F49">
        <w:t>AGENT-info d.o.o., Varaždin, Stjepana Vukovića 34, OIB: 61294706286</w:t>
      </w:r>
      <w:r w:rsidR="00740000">
        <w:t xml:space="preserve">, </w:t>
      </w:r>
      <w:r w:rsidR="00CB6C18">
        <w:t xml:space="preserve">iznosi </w:t>
      </w:r>
      <w:r w:rsidR="00AD1F49">
        <w:t xml:space="preserve">1.026,22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1F549C">
        <w:t>direktor dužnika</w:t>
      </w:r>
      <w:r w:rsidR="0025618C">
        <w:t xml:space="preserve"> </w:t>
      </w:r>
      <w:r w:rsidR="00AD1F49">
        <w:t>Bojan Rodik, Varaždin, Stjepana Vukovića 34, OIB: 96503358860</w:t>
      </w:r>
      <w:r w:rsidR="004E68E4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665B15">
        <w:t>12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665B15" w:rsidR="001159F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FB0" w:rsidR="001A0FB0">
      <w:r>
        <w:separator/>
      </w:r>
    </w:p>
  </w:endnote>
  <w:endnote w:id="0" w:type="continuationSeparator">
    <w:p w:rsidRDefault="001A0FB0" w:rsidR="001A0F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FB0" w:rsidR="001A0FB0">
      <w:r>
        <w:separator/>
      </w:r>
    </w:p>
  </w:footnote>
  <w:footnote w:id="0" w:type="continuationSeparator">
    <w:p w:rsidRDefault="001A0FB0" w:rsidR="001A0F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1870"/>
    <w:rsid w:val="000D3AEC"/>
    <w:rsid w:val="000D41E5"/>
    <w:rsid w:val="000E1119"/>
    <w:rsid w:val="000E51F0"/>
    <w:rsid w:val="000F0403"/>
    <w:rsid w:val="001159F0"/>
    <w:rsid w:val="00121DEA"/>
    <w:rsid w:val="0012671C"/>
    <w:rsid w:val="00192C7A"/>
    <w:rsid w:val="001A0FB0"/>
    <w:rsid w:val="001B72D6"/>
    <w:rsid w:val="001E6833"/>
    <w:rsid w:val="001F549C"/>
    <w:rsid w:val="002055B4"/>
    <w:rsid w:val="002260EF"/>
    <w:rsid w:val="0025618C"/>
    <w:rsid w:val="00274464"/>
    <w:rsid w:val="00290391"/>
    <w:rsid w:val="002A2674"/>
    <w:rsid w:val="002B49A1"/>
    <w:rsid w:val="002F1F37"/>
    <w:rsid w:val="003074E6"/>
    <w:rsid w:val="00327690"/>
    <w:rsid w:val="003A7C72"/>
    <w:rsid w:val="003E2AE0"/>
    <w:rsid w:val="00400A96"/>
    <w:rsid w:val="00401A7F"/>
    <w:rsid w:val="00420F99"/>
    <w:rsid w:val="0044579A"/>
    <w:rsid w:val="0047710E"/>
    <w:rsid w:val="00497129"/>
    <w:rsid w:val="004C1E71"/>
    <w:rsid w:val="004E68E4"/>
    <w:rsid w:val="004F0490"/>
    <w:rsid w:val="00525276"/>
    <w:rsid w:val="005253B8"/>
    <w:rsid w:val="00550E19"/>
    <w:rsid w:val="005534CA"/>
    <w:rsid w:val="00581316"/>
    <w:rsid w:val="005D0289"/>
    <w:rsid w:val="005D48EE"/>
    <w:rsid w:val="005E111A"/>
    <w:rsid w:val="005E39EB"/>
    <w:rsid w:val="00602682"/>
    <w:rsid w:val="006036AB"/>
    <w:rsid w:val="006141B6"/>
    <w:rsid w:val="0063224D"/>
    <w:rsid w:val="00637444"/>
    <w:rsid w:val="006377A6"/>
    <w:rsid w:val="006412A2"/>
    <w:rsid w:val="00665B15"/>
    <w:rsid w:val="00693CD2"/>
    <w:rsid w:val="006B6987"/>
    <w:rsid w:val="006C1AAA"/>
    <w:rsid w:val="006F25A8"/>
    <w:rsid w:val="00733A5A"/>
    <w:rsid w:val="00735822"/>
    <w:rsid w:val="00740000"/>
    <w:rsid w:val="00741660"/>
    <w:rsid w:val="007459ED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5458E"/>
    <w:rsid w:val="00862F8B"/>
    <w:rsid w:val="008A024C"/>
    <w:rsid w:val="008D03CD"/>
    <w:rsid w:val="008E62AF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86085"/>
    <w:rsid w:val="00AD1F49"/>
    <w:rsid w:val="00AF154A"/>
    <w:rsid w:val="00AF2C11"/>
    <w:rsid w:val="00B26931"/>
    <w:rsid w:val="00B34567"/>
    <w:rsid w:val="00B62791"/>
    <w:rsid w:val="00B8770D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67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7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7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7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7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67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7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7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7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7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1018</izvorni_sadrzaj>
    <derivirana_varijabla naziv="DomainObject.Predmet.Broj_1">1018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St-1018/2015</izvorni_sadrzaj>
    <derivirana_varijabla naziv="DomainObject.Predmet.OznakaBroj_1">St-1018/2015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AGENT-info društvo s ograničenom odgovornošću za informatičko poslovne usluge</izvorni_sadrzaj>
    <derivirana_varijabla naziv="DomainObject.Predmet.ProtustrankaFormated_1">  AGENT-info društvo s ograničenom odgovornošću za informatičko poslovne usluge</derivirana_varijabla>
  </DomainObject.Predmet.ProtustrankaFormated>
  <DomainObject.Predmet.ProtustrankaFormatedOIB>
    <izvorni_sadrzaj>  AGENT-info društvo s ograničenom odgovornošću za informatičko poslovne usluge, OIB 61294706286</izvorni_sadrzaj>
    <derivirana_varijabla naziv="DomainObject.Predmet.ProtustrankaFormatedOIB_1">  AGENT-info društvo s ograničenom odgovornošću za informatičko poslovne usluge, OIB 61294706286</derivirana_varijabla>
  </DomainObject.Predmet.ProtustrankaFormatedOIB>
  <DomainObject.Predmet.ProtustrankaFormatedWithAdress>
    <izvorni_sadrzaj> AGENT-info društvo s ograničenom odgovornošću za informatičko poslovne usluge, Stjepana Vukovića 34, 42000 Varaždin</izvorni_sadrzaj>
    <derivirana_varijabla naziv="DomainObject.Predmet.ProtustrankaFormatedWithAdress_1"> AGENT-info društvo s ograničenom odgovornošću za informatičko poslovne usluge, Stjepana Vukovića 34, 42000 Varaždin</derivirana_varijabla>
  </DomainObject.Predmet.ProtustrankaFormatedWithAdress>
  <DomainObject.Predmet.ProtustrankaFormatedWithAdressOIB>
    <izvorni_sadrzaj> AGENT-info društvo s ograničenom odgovornošću za informatičko poslovne usluge, OIB 61294706286, Stjepana Vukovića 34, 42000 Varaždin</izvorni_sadrzaj>
    <derivirana_varijabla naziv="DomainObject.Predmet.ProtustrankaFormatedWithAdressOIB_1"> AGENT-info društvo s ograničenom odgovornošću za informatičko poslovne usluge, OIB 61294706286, Stjepana Vukovića 34, 42000 Varaždin</derivirana_varijabla>
  </DomainObject.Predmet.ProtustrankaFormatedWithAdressOIB>
  <DomainObject.Predmet.ProtustrankaWithAdress>
    <izvorni_sadrzaj>AGENT-info društvo s ograničenom odgovornošću za informatičko poslovne usluge Stjepana Vukovića 34, 42000 Varaždin</izvorni_sadrzaj>
    <derivirana_varijabla naziv="DomainObject.Predmet.ProtustrankaWithAdress_1">AGENT-info društvo s ograničenom odgovornošću za informatičko poslovne usluge Stjepana Vukovića 34, 42000 Varaždin</derivirana_varijabla>
  </DomainObject.Predmet.ProtustrankaWithAdress>
  <DomainObject.Predmet.ProtustrankaWithAdressOIB>
    <izvorni_sadrzaj>AGENT-info društvo s ograničenom odgovornošću za informatičko poslovne usluge, OIB 61294706286, Stjepana Vukovića 34, 42000 Varaždin</izvorni_sadrzaj>
    <derivirana_varijabla naziv="DomainObject.Predmet.ProtustrankaWithAdressOIB_1">AGENT-info društvo s ograničenom odgovornošću za informatičko poslovne usluge, OIB 61294706286, Stjepana Vukovića 34, 42000 Varaždin</derivirana_varijabla>
  </DomainObject.Predmet.ProtustrankaWithAdressOIB>
  <DomainObject.Predmet.ProtustrankaNazivFormated>
    <izvorni_sadrzaj>AGENT-info društvo s ograničenom odgovornošću za informatičko poslovne usluge</izvorni_sadrzaj>
    <derivirana_varijabla naziv="DomainObject.Predmet.ProtustrankaNazivFormated_1">AGENT-info društvo s ograničenom odgovornošću za informatičko poslovne usluge</derivirana_varijabla>
  </DomainObject.Predmet.ProtustrankaNazivFormated>
  <DomainObject.Predmet.ProtustrankaNazivFormatedOIB>
    <izvorni_sadrzaj>AGENT-info društvo s ograničenom odgovornošću za informatičko poslovne usluge, OIB 61294706286</izvorni_sadrzaj>
    <derivirana_varijabla naziv="DomainObject.Predmet.ProtustrankaNazivFormatedOIB_1">AGENT-info društvo s ograničenom odgovornošću za informatičko poslovne usluge, OIB 61294706286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1026.22</izvorni_sadrzaj>
    <derivirana_varijabla naziv="DomainObject.Predmet.TrenutnaVrijednost_1">1026.22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AGENT-info društvo s ograničenom odgovornošću za informatičko poslovne usluge</item>
    </izvorni_sadrzaj>
    <derivirana_varijabla naziv="DomainObject.Predmet.ProtuStrankaListFormated_1">
      <item>AGENT-info društvo s ograničenom odgovornošću za informatičko poslovne usluge</item>
    </derivirana_varijabla>
  </DomainObject.Predmet.ProtuStrankaListFormated>
  <DomainObject.Predmet.ProtuStrankaListFormatedOIB>
    <izvorni_sadrzaj>
      <item>AGENT-info društvo s ograničenom odgovornošću za informatičko poslovne usluge, OIB 61294706286</item>
    </izvorni_sadrzaj>
    <derivirana_varijabla naziv="DomainObject.Predmet.ProtuStrankaListFormatedOIB_1">
      <item>AGENT-info društvo s ograničenom odgovornošću za informatičko poslovne usluge, OIB 61294706286</item>
    </derivirana_varijabla>
  </DomainObject.Predmet.ProtuStrankaListFormatedOIB>
  <DomainObject.Predmet.ProtuStrankaListFormatedWithAdress>
    <izvorni_sadrzaj>
      <item>AGENT-info društvo s ograničenom odgovornošću za informatičko poslovne usluge, Stjepana Vukovića 34, 42000 Varaždin</item>
    </izvorni_sadrzaj>
    <derivirana_varijabla naziv="DomainObject.Predmet.ProtuStrankaListFormatedWithAdress_1">
      <item>AGENT-info društvo s ograničenom odgovornošću za informatičko poslovne usluge, Stjepana Vukovića 34, 42000 Varaždin</item>
    </derivirana_varijabla>
  </DomainObject.Predmet.ProtuStrankaListFormatedWithAdress>
  <DomainObject.Predmet.ProtuStrankaListFormatedWithAdressOIB>
    <izvorni_sadrzaj>
      <item>AGENT-info društvo s ograničenom odgovornošću za informatičko poslovne usluge, OIB 61294706286, Stjepana Vukovića 34, 42000 Varaždin</item>
    </izvorni_sadrzaj>
    <derivirana_varijabla naziv="DomainObject.Predmet.ProtuStrankaListFormatedWithAdressOIB_1">
      <item>AGENT-info društvo s ograničenom odgovornošću za informatičko poslovne usluge, OIB 61294706286, Stjepana Vukovića 34, 42000 Varaždin</item>
    </derivirana_varijabla>
  </DomainObject.Predmet.ProtuStrankaListFormatedWithAdressOIB>
  <DomainObject.Predmet.ProtuStrankaListNazivFormated>
    <izvorni_sadrzaj>
      <item>AGENT-info društvo s ograničenom odgovornošću za informatičko poslovne usluge</item>
    </izvorni_sadrzaj>
    <derivirana_varijabla naziv="DomainObject.Predmet.ProtuStrankaListNazivFormated_1">
      <item>AGENT-info društvo s ograničenom odgovornošću za informatičko poslovne usluge</item>
    </derivirana_varijabla>
  </DomainObject.Predmet.ProtuStrankaListNazivFormated>
  <DomainObject.Predmet.ProtuStrankaListNazivFormatedOIB>
    <izvorni_sadrzaj>
      <item>AGENT-info društvo s ograničenom odgovornošću za informatičko poslovne usluge, OIB 61294706286</item>
    </izvorni_sadrzaj>
    <derivirana_varijabla naziv="DomainObject.Predmet.ProtuStrankaListNazivFormatedOIB_1">
      <item>AGENT-info društvo s ograničenom odgovornošću za informatičko poslovne usluge, OIB 61294706286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AGENT-info društvo s ograničenom odgovornošću za informatičko poslovne usluge</izvorni_sadrzaj>
    <derivirana_varijabla naziv="DomainObject.Predmet.ProtustrankaIDrugi_1">AGENT-info društvo s ograničenom odgovornošću za informatičko poslovne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AGENT-info društvo s ograničenom odgovornošću za informatičko poslovne usluge, OIB 61294706286, Stjepana Vukovića 34, 42000 Varaždin</izvorni_sadrzaj>
    <derivirana_varijabla naziv="DomainObject.Predmet.ProtustrankaIDrugiAdressOIB_1">AGENT-info društvo s ograničenom odgovornošću za informatičko poslovne usluge, OIB 61294706286, Stjepana Vukovića 34,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AGENT-info društvo s ograničenom odgovornošću za informatičko poslovne usluge</item>
      <item>Sudski registar, Trgovački sud u Varaždinu</item>
    </izvorni_sadrzaj>
    <derivirana_varijabla naziv="DomainObject.Predmet.SudioniciListNaziv_1">
      <item>Financijska agencija</item>
      <item>AGENT-info društvo s ograničenom odgovornošću za informatičko poslovne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AGENT-info društvo s ograničenom odgovornošću za informatičko poslovne usluge, OIB 61294706286, Stjepana Vukovića 34,42000 Varaždin</item>
      <item>Sudski registar, Trgovački sud u Varaždinu</item>
    </izvorni_sadrzaj>
    <derivirana_varijabla naziv="DomainObject.Predmet.SudioniciListAdressOIB_1">
      <item>Financijska agencija, OIB 85821130368, A. Cesarca 2,42000 Varaždin</item>
      <item>AGENT-info društvo s ograničenom odgovornošću za informatičko poslovne usluge, OIB 61294706286, Stjepana Vukovića 34,42000 Varaždin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61294706286</item>
      <item>, OIB null</item>
    </izvorni_sadrzaj>
    <derivirana_varijabla naziv="DomainObject.Predmet.SudioniciListNazivOIB_1">
      <item>, OIB 85821130368</item>
      <item>, OIB 61294706286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D34762-A2EA-4BF3-AE64-3568370B48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343</properties:Words>
  <properties:Characters>1871</properties:Characters>
  <properties:Lines>46</properties:Lines>
  <properties:Paragraphs>14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Maja Marčec</cp:lastModifiedBy>
  <cp:lastPrinted>2016-01-12T09:31:00Z</cp:lastPrinted>
  <dcterms:modified xmlns:xsi="http://www.w3.org/2001/XMLSchema-instance" xsi:type="dcterms:W3CDTF">2016-01-12T09:31:00Z</dcterms:modified>
  <cp:revision>31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