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222e" w14:paraId="45e222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E1B59">
        <w:t>9045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E32">
        <w:t>11.</w:t>
      </w:r>
      <w:r w:rsidR="003D7894">
        <w:t xml:space="preserve"> siječnja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E1B59">
        <w:t>SPECIJALNA BOLNICA ZA ONKOLOGIJU I OPĆU KIRURGIJU MEDIKOL</w:t>
      </w:r>
      <w:r w:rsidR="00AC4528">
        <w:t xml:space="preserve">, </w:t>
      </w:r>
      <w:r w:rsidR="00AE3337">
        <w:t xml:space="preserve">Zagreb, </w:t>
      </w:r>
      <w:r w:rsidR="00BE1B59">
        <w:t>Mandlova bb</w:t>
      </w:r>
      <w:r w:rsidR="00CE7932">
        <w:t xml:space="preserve"> </w:t>
      </w:r>
      <w:r w:rsidR="00AC4528">
        <w:t xml:space="preserve">(OIB </w:t>
      </w:r>
      <w:r w:rsidR="00BE1B59">
        <w:t>89241791961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F3121">
        <w:t>1.120,00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675EDF">
        <w:t>11</w:t>
      </w:r>
      <w:r w:rsidR="003D7894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1B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0F3121"/>
    <w:rsid w:val="00114EAD"/>
    <w:rsid w:val="00185571"/>
    <w:rsid w:val="001E50FB"/>
    <w:rsid w:val="001F6933"/>
    <w:rsid w:val="00203C07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675EDF"/>
    <w:rsid w:val="00775642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AE3337"/>
    <w:rsid w:val="00B82F18"/>
    <w:rsid w:val="00BE1B59"/>
    <w:rsid w:val="00BE6D7D"/>
    <w:rsid w:val="00C2233E"/>
    <w:rsid w:val="00C44EA4"/>
    <w:rsid w:val="00C836B9"/>
    <w:rsid w:val="00C958E9"/>
    <w:rsid w:val="00CB52CB"/>
    <w:rsid w:val="00CC06E0"/>
    <w:rsid w:val="00CE7362"/>
    <w:rsid w:val="00CE7932"/>
    <w:rsid w:val="00D01B78"/>
    <w:rsid w:val="00D66226"/>
    <w:rsid w:val="00E16172"/>
    <w:rsid w:val="00EC3302"/>
    <w:rsid w:val="00EC6616"/>
    <w:rsid w:val="00EC7DBB"/>
    <w:rsid w:val="00ED6AA8"/>
    <w:rsid w:val="00F013D6"/>
    <w:rsid w:val="00F034D3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5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6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6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6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6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5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6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6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6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6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9045</izvorni_sadrzaj>
    <derivirana_varijabla naziv="DomainObject.Predmet.Broj_1">9045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St-9045/2015</izvorni_sadrzaj>
    <derivirana_varijabla naziv="DomainObject.Predmet.OznakaBroj_1">St-9045/2015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SPECIJALNA BOLNICA ZA ONKOLOGIJU I OPĆU KIRURGIJU MEDIKOL</izvorni_sadrzaj>
    <derivirana_varijabla naziv="DomainObject.Predmet.ProtustrankaFormated_1">  SPECIJALNA BOLNICA ZA ONKOLOGIJU I OPĆU KIRURGIJU MEDIKOL</derivirana_varijabla>
  </DomainObject.Predmet.ProtustrankaFormated>
  <DomainObject.Predmet.ProtustrankaFormatedOIB>
    <izvorni_sadrzaj>  SPECIJALNA BOLNICA ZA ONKOLOGIJU I OPĆU KIRURGIJU MEDIKOL, OIB 89241791961</izvorni_sadrzaj>
    <derivirana_varijabla naziv="DomainObject.Predmet.ProtustrankaFormatedOIB_1">  SPECIJALNA BOLNICA ZA ONKOLOGIJU I OPĆU KIRURGIJU MEDIKOL, OIB 89241791961</derivirana_varijabla>
  </DomainObject.Predmet.ProtustrankaFormatedOIB>
  <DomainObject.Predmet.ProtustrankaFormatedWithAdress>
    <izvorni_sadrzaj> SPECIJALNA BOLNICA ZA ONKOLOGIJU I OPĆU KIRURGIJU MEDIKOL, Mandlova/bb, 10000 Zagreb</izvorni_sadrzaj>
    <derivirana_varijabla naziv="DomainObject.Predmet.ProtustrankaFormatedWithAdress_1"> SPECIJALNA BOLNICA ZA ONKOLOGIJU I OPĆU KIRURGIJU MEDIKOL, Mandlova/bb, 10000 Zagreb</derivirana_varijabla>
  </DomainObject.Predmet.ProtustrankaFormatedWithAdress>
  <DomainObject.Predmet.ProtustrankaFormatedWithAdressOIB>
    <izvorni_sadrzaj> SPECIJALNA BOLNICA ZA ONKOLOGIJU I OPĆU KIRURGIJU MEDIKOL, OIB 89241791961, Mandlova/bb, 10000 Zagreb</izvorni_sadrzaj>
    <derivirana_varijabla naziv="DomainObject.Predmet.ProtustrankaFormatedWithAdressOIB_1"> SPECIJALNA BOLNICA ZA ONKOLOGIJU I OPĆU KIRURGIJU MEDIKOL, OIB 89241791961, Mandlova/bb, 10000 Zagreb</derivirana_varijabla>
  </DomainObject.Predmet.ProtustrankaFormatedWithAdressOIB>
  <DomainObject.Predmet.ProtustrankaWithAdress>
    <izvorni_sadrzaj>SPECIJALNA BOLNICA ZA ONKOLOGIJU I OPĆU KIRURGIJU MEDIKOL Mandlova/bb, 10000 Zagreb</izvorni_sadrzaj>
    <derivirana_varijabla naziv="DomainObject.Predmet.ProtustrankaWithAdress_1">SPECIJALNA BOLNICA ZA ONKOLOGIJU I OPĆU KIRURGIJU MEDIKOL Mandlova/bb, 10000 Zagreb</derivirana_varijabla>
  </DomainObject.Predmet.ProtustrankaWithAdress>
  <DomainObject.Predmet.ProtustrankaWithAdressOIB>
    <izvorni_sadrzaj>SPECIJALNA BOLNICA ZA ONKOLOGIJU I OPĆU KIRURGIJU MEDIKOL, OIB 89241791961, Mandlova/bb, 10000 Zagreb</izvorni_sadrzaj>
    <derivirana_varijabla naziv="DomainObject.Predmet.ProtustrankaWithAdressOIB_1">SPECIJALNA BOLNICA ZA ONKOLOGIJU I OPĆU KIRURGIJU MEDIKOL, OIB 89241791961, Mandlova/bb, 10000 Zagreb</derivirana_varijabla>
  </DomainObject.Predmet.ProtustrankaWithAdressOIB>
  <DomainObject.Predmet.ProtustrankaNazivFormated>
    <izvorni_sadrzaj>SPECIJALNA BOLNICA ZA ONKOLOGIJU I OPĆU KIRURGIJU MEDIKOL</izvorni_sadrzaj>
    <derivirana_varijabla naziv="DomainObject.Predmet.ProtustrankaNazivFormated_1">SPECIJALNA BOLNICA ZA ONKOLOGIJU I OPĆU KIRURGIJU MEDIKOL</derivirana_varijabla>
  </DomainObject.Predmet.ProtustrankaNazivFormated>
  <DomainObject.Predmet.ProtustrankaNazivFormatedOIB>
    <izvorni_sadrzaj>SPECIJALNA BOLNICA ZA ONKOLOGIJU I OPĆU KIRURGIJU MEDIKOL, OIB 89241791961</izvorni_sadrzaj>
    <derivirana_varijabla naziv="DomainObject.Predmet.ProtustrankaNazivFormatedOIB_1">SPECIJALNA BOLNICA ZA ONKOLOGIJU I OPĆU KIRURGIJU MEDIKOL, OIB 89241791961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SPECIJALNA BOLNICA ZA ONKOLOGIJU I OPĆU KIRURGIJU MEDIKOL</item>
    </izvorni_sadrzaj>
    <derivirana_varijabla naziv="DomainObject.Predmet.ProtuStrankaListFormated_1">
      <item>SPECIJALNA BOLNICA ZA ONKOLOGIJU I OPĆU KIRURGIJU MEDIKOL</item>
    </derivirana_varijabla>
  </DomainObject.Predmet.ProtuStrankaListFormated>
  <DomainObject.Predmet.ProtuStrankaListFormatedOIB>
    <izvorni_sadrzaj>
      <item>SPECIJALNA BOLNICA ZA ONKOLOGIJU I OPĆU KIRURGIJU MEDIKOL, OIB 89241791961</item>
    </izvorni_sadrzaj>
    <derivirana_varijabla naziv="DomainObject.Predmet.ProtuStrankaListFormatedOIB_1">
      <item>SPECIJALNA BOLNICA ZA ONKOLOGIJU I OPĆU KIRURGIJU MEDIKOL, OIB 89241791961</item>
    </derivirana_varijabla>
  </DomainObject.Predmet.ProtuStrankaListFormatedOIB>
  <DomainObject.Predmet.ProtuStrankaListFormatedWithAdress>
    <izvorni_sadrzaj>
      <item>SPECIJALNA BOLNICA ZA ONKOLOGIJU I OPĆU KIRURGIJU MEDIKOL, Mandlova/bb, 10000 Zagreb</item>
    </izvorni_sadrzaj>
    <derivirana_varijabla naziv="DomainObject.Predmet.ProtuStrankaListFormatedWithAdress_1">
      <item>SPECIJALNA BOLNICA ZA ONKOLOGIJU I OPĆU KIRURGIJU MEDIKOL, Mandlova/bb, 10000 Zagreb</item>
    </derivirana_varijabla>
  </DomainObject.Predmet.ProtuStrankaListFormatedWithAdress>
  <DomainObject.Predmet.ProtuStrankaListFormatedWithAdressOIB>
    <izvorni_sadrzaj>
      <item>SPECIJALNA BOLNICA ZA ONKOLOGIJU I OPĆU KIRURGIJU MEDIKOL, OIB 89241791961, Mandlova/bb, 10000 Zagreb</item>
    </izvorni_sadrzaj>
    <derivirana_varijabla naziv="DomainObject.Predmet.ProtuStrankaListFormatedWithAdressOIB_1">
      <item>SPECIJALNA BOLNICA ZA ONKOLOGIJU I OPĆU KIRURGIJU MEDIKOL, OIB 89241791961, Mandlova/bb, 10000 Zagreb</item>
    </derivirana_varijabla>
  </DomainObject.Predmet.ProtuStrankaListFormatedWithAdressOIB>
  <DomainObject.Predmet.ProtuStrankaListNazivFormated>
    <izvorni_sadrzaj>
      <item>SPECIJALNA BOLNICA ZA ONKOLOGIJU I OPĆU KIRURGIJU MEDIKOL</item>
    </izvorni_sadrzaj>
    <derivirana_varijabla naziv="DomainObject.Predmet.ProtuStrankaListNazivFormated_1">
      <item>SPECIJALNA BOLNICA ZA ONKOLOGIJU I OPĆU KIRURGIJU MEDIKOL</item>
    </derivirana_varijabla>
  </DomainObject.Predmet.ProtuStrankaListNazivFormated>
  <DomainObject.Predmet.ProtuStrankaListNazivFormatedOIB>
    <izvorni_sadrzaj>
      <item>SPECIJALNA BOLNICA ZA ONKOLOGIJU I OPĆU KIRURGIJU MEDIKOL, OIB 89241791961</item>
    </izvorni_sadrzaj>
    <derivirana_varijabla naziv="DomainObject.Predmet.ProtuStrankaListNazivFormatedOIB_1">
      <item>SPECIJALNA BOLNICA ZA ONKOLOGIJU I OPĆU KIRURGIJU MEDIKOL, OIB 89241791961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SPECIJALNA BOLNICA ZA ONKOLOGIJU I OPĆU KIRURGIJU MEDIKOL</izvorni_sadrzaj>
    <derivirana_varijabla naziv="DomainObject.Predmet.ProtustrankaIDrugi_1">SPECIJALNA BOLNICA ZA ONKOLOGIJU I OPĆU KIRURGIJU MEDIKOL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SPECIJALNA BOLNICA ZA ONKOLOGIJU I OPĆU KIRURGIJU MEDIKOL, OIB 89241791961, Mandlova/bb, 10000 Zagreb</izvorni_sadrzaj>
    <derivirana_varijabla naziv="DomainObject.Predmet.ProtustrankaIDrugiAdressOIB_1">SPECIJALNA BOLNICA ZA ONKOLOGIJU I OPĆU KIRURGIJU MEDIKOL, OIB 89241791961, Mandlova/bb,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SPECIJALNA BOLNICA ZA ONKOLOGIJU I OPĆU KIRURGIJU MEDIKOL</item>
    </izvorni_sadrzaj>
    <derivirana_varijabla naziv="DomainObject.Predmet.SudioniciListNaziv_1">
      <item>FINA Regionalni centar Zagreb</item>
      <item>SPECIJALNA BOLNICA ZA ONKOLOGIJU I OPĆU KIRURGIJU MEDIKOL</item>
    </derivirana_varijabla>
  </DomainObject.Predmet.SudioniciListNaziv>
  <DomainObject.Predmet.SudioniciListAdressOIB>
    <izvorni_sadrzaj>
      <item>FINA Regionalni centar Zagreb, OIB 85821130368, Trg svibanjskih žrtava 1995. 1,10000 Zagreb</item>
      <item>SPECIJALNA BOLNICA ZA ONKOLOGIJU I OPĆU KIRURGIJU MEDIKOL, OIB 89241791961, Mandlova/bb,10000 Zagreb</item>
    </izvorni_sadrzaj>
    <derivirana_varijabla naziv="DomainObject.Predmet.SudioniciListAdressOIB_1">
      <item>FINA Regionalni centar Zagreb, OIB 85821130368, Trg svibanjskih žrtava 1995. 1,10000 Zagreb</item>
      <item>SPECIJALNA BOLNICA ZA ONKOLOGIJU I OPĆU KIRURGIJU MEDIKOL, OIB 89241791961, Mandlova/bb,10000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89241791961</item>
    </izvorni_sadrzaj>
    <derivirana_varijabla naziv="DomainObject.Predmet.SudioniciListNazivOIB_1">
      <item>, OIB 85821130368</item>
      <item>, OIB 89241791961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1313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2016-01-11T12:52:00Z</dcterms:created>
  <dc:creator>ilukac</dc:creator>
  <cp:lastModifiedBy>Ivanka Lukač</cp:lastModifiedBy>
  <cp:lastPrinted>2016-01-11T10:33:00Z</cp:lastPrinted>
  <dcterms:modified xmlns:xsi="http://www.w3.org/2001/XMLSchema-instance" xsi:type="dcterms:W3CDTF">2016-01-11T13:04:00Z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