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4ee4" w14:paraId="58a4ee4" w:rsidRDefault="00D46324" w:rsidR="00D46324" w:rsidRPr="001B5B85">
      <w:pPr>
        <w15:collapsed w:val="false"/>
      </w:pPr>
      <w:bookmarkStart w:name="_GoBack" w:id="0"/>
      <w:bookmarkEnd w:id="0"/>
    </w:p>
    <w:p w:rsidRDefault="00A01CD9" w:rsidR="00A01CD9" w:rsidRPr="001B5B85"/>
    <w:p w:rsidRDefault="00A01CD9" w:rsidR="00A01CD9" w:rsidRPr="001B5B85"/>
    <w:p w:rsidRDefault="001B5B85" w:rsidR="00A01CD9" w:rsidRPr="001B5B85">
      <w:r w:rsidRPr="001B5B8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1B5B85">
      <w:r w:rsidRPr="001B5B85">
        <w:t xml:space="preserve">   REPUBLIKA HRVATSKA </w:t>
      </w:r>
      <w:r w:rsidR="00C505CC" w:rsidRPr="001B5B85">
        <w:t xml:space="preserve"> </w:t>
      </w:r>
    </w:p>
    <w:p w:rsidRDefault="00A01CD9" w:rsidR="00A01CD9" w:rsidRPr="001B5B85">
      <w:r w:rsidRPr="001B5B85">
        <w:t xml:space="preserve">TRGOVAČKI </w:t>
      </w:r>
      <w:r w:rsidR="00B56D54" w:rsidRPr="001B5B85">
        <w:t>SUD U ZAGREBU</w:t>
      </w:r>
    </w:p>
    <w:p w:rsidRDefault="00B56D54" w:rsidR="00B56D54" w:rsidRPr="001B5B85">
      <w:r w:rsidRPr="001B5B85">
        <w:t>Zagre</w:t>
      </w:r>
      <w:r w:rsidR="00B74342" w:rsidRPr="001B5B85">
        <w:t>b, Amruševa 2/II</w:t>
      </w:r>
      <w:r w:rsidR="00B74342" w:rsidRPr="001B5B85">
        <w:tab/>
      </w:r>
      <w:r w:rsidR="00B74342" w:rsidRPr="001B5B85">
        <w:tab/>
      </w:r>
      <w:r w:rsidR="00B74342" w:rsidRPr="001B5B85">
        <w:tab/>
      </w:r>
      <w:r w:rsidR="00B74342" w:rsidRPr="001B5B85">
        <w:tab/>
      </w:r>
      <w:r w:rsidR="003A4017" w:rsidRPr="001B5B85">
        <w:tab/>
      </w:r>
      <w:r w:rsidR="00B74342" w:rsidRPr="001B5B85">
        <w:t>31-ST-</w:t>
      </w:r>
      <w:r w:rsidR="00F37A86">
        <w:t>174/09-136</w:t>
      </w:r>
    </w:p>
    <w:p w:rsidRDefault="00B56D54" w:rsidR="00B56D54" w:rsidRPr="001B5B85"/>
    <w:p w:rsidRDefault="00A01CD9" w:rsidR="00A01CD9" w:rsidRPr="001B5B85"/>
    <w:p w:rsidRDefault="00A01CD9" w:rsidR="00A01CD9" w:rsidRPr="001B5B85">
      <w:r w:rsidRPr="001B5B85">
        <w:tab/>
        <w:t xml:space="preserve">TRGOVAČKI SUD U ZAGREBU </w:t>
      </w:r>
      <w:r w:rsidRPr="001B5B85">
        <w:tab/>
      </w:r>
      <w:r w:rsidR="00B56D54" w:rsidRPr="001B5B85">
        <w:t xml:space="preserve"> po stečajnom sucu Nadi Kraljić </w:t>
      </w:r>
      <w:r w:rsidRPr="001B5B85">
        <w:t xml:space="preserve"> u stečajnom postupku nad stečajnim dužnikom </w:t>
      </w:r>
      <w:r w:rsidR="00836107" w:rsidRPr="007E7AAB">
        <w:t>AN-FO 93 d.o.o. - u stečaju</w:t>
      </w:r>
      <w:r w:rsidR="00836107" w:rsidRPr="00626ED4">
        <w:t xml:space="preserve">, Zagreb, </w:t>
      </w:r>
      <w:r w:rsidR="00836107">
        <w:t xml:space="preserve">Ozaljska 73 </w:t>
      </w:r>
      <w:r w:rsidR="00836107" w:rsidRPr="00F46D5B">
        <w:t>MBS:</w:t>
      </w:r>
      <w:r w:rsidR="00836107" w:rsidRPr="007E7AAB">
        <w:t xml:space="preserve"> 080140847</w:t>
      </w:r>
      <w:r w:rsidR="00836107" w:rsidRPr="00F46D5B">
        <w:t xml:space="preserve">, OIB: </w:t>
      </w:r>
      <w:r w:rsidR="00836107" w:rsidRPr="007E7AAB">
        <w:t>72809781276</w:t>
      </w:r>
      <w:r w:rsidR="00836107">
        <w:t xml:space="preserve"> </w:t>
      </w:r>
      <w:r w:rsidRPr="001B5B85">
        <w:t xml:space="preserve">dana </w:t>
      </w:r>
      <w:r w:rsidR="00836107">
        <w:t>17. siječnja 2017.</w:t>
      </w:r>
      <w:r w:rsidR="001B5B85" w:rsidRPr="001B5B85">
        <w:t xml:space="preserve"> </w:t>
      </w:r>
      <w:r w:rsidR="00FC6AC2" w:rsidRPr="001B5B85">
        <w:t xml:space="preserve"> </w:t>
      </w:r>
      <w:r w:rsidR="00B56D54" w:rsidRPr="001B5B85">
        <w:t xml:space="preserve"> </w:t>
      </w:r>
      <w:r w:rsidRPr="001B5B85">
        <w:t xml:space="preserve">godine donio je slijedeći </w:t>
      </w:r>
    </w:p>
    <w:p w:rsidRDefault="00A01CD9" w:rsidR="00A01CD9" w:rsidRPr="001B5B85"/>
    <w:p w:rsidRDefault="00A01CD9" w:rsidP="00A01CD9" w:rsidR="00A01CD9" w:rsidRPr="001B5B85">
      <w:pPr>
        <w:jc w:val="center"/>
      </w:pPr>
      <w:r w:rsidRPr="001B5B85">
        <w:t xml:space="preserve">Z A K L J U Č A K </w:t>
      </w:r>
    </w:p>
    <w:p w:rsidRDefault="00A01CD9" w:rsidP="00A01CD9" w:rsidR="00A01CD9" w:rsidRPr="001B5B85"/>
    <w:p w:rsidRDefault="00A01CD9" w:rsidP="00A01CD9" w:rsidR="00264DA8" w:rsidRPr="001B5B85">
      <w:r w:rsidRPr="001B5B85">
        <w:tab/>
        <w:t>I</w:t>
      </w:r>
      <w:r w:rsidRPr="001B5B85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1B5B85">
          <w:t>203 st</w:t>
        </w:r>
      </w:smartTag>
      <w:r w:rsidRPr="001B5B85">
        <w:t xml:space="preserve">. 2 Stečajnog zakona Skupština vjerovnika </w:t>
      </w:r>
      <w:r w:rsidR="00264DA8" w:rsidRPr="001B5B85">
        <w:t xml:space="preserve">radi pribavljanja mišljenja o obustavi i zaključenju stečajnog postupka za dan </w:t>
      </w:r>
    </w:p>
    <w:p w:rsidRDefault="00836107" w:rsidP="00FC6AC2" w:rsidR="00B56D54" w:rsidRPr="001B5B85">
      <w:pPr>
        <w:jc w:val="center"/>
      </w:pPr>
      <w:r>
        <w:t xml:space="preserve">9. veljače 2017. </w:t>
      </w:r>
      <w:r w:rsidR="001B5B85" w:rsidRPr="001B5B85">
        <w:t xml:space="preserve"> </w:t>
      </w:r>
      <w:r w:rsidR="00FC6AC2" w:rsidRPr="001B5B85">
        <w:t xml:space="preserve"> </w:t>
      </w:r>
      <w:r w:rsidR="00B56D54" w:rsidRPr="001B5B85">
        <w:t xml:space="preserve"> godine</w:t>
      </w:r>
    </w:p>
    <w:p w:rsidRDefault="00B74342" w:rsidP="00B56D54" w:rsidR="00B56D54" w:rsidRPr="001B5B85">
      <w:pPr>
        <w:jc w:val="center"/>
      </w:pPr>
      <w:r w:rsidRPr="001B5B85">
        <w:t xml:space="preserve">u </w:t>
      </w:r>
      <w:r w:rsidR="00836107">
        <w:t>09,30</w:t>
      </w:r>
      <w:r w:rsidR="00B56D54" w:rsidRPr="001B5B85">
        <w:t xml:space="preserve"> sati </w:t>
      </w:r>
    </w:p>
    <w:p w:rsidRDefault="00264DA8" w:rsidP="00B56D54" w:rsidR="00264DA8" w:rsidRPr="001B5B85">
      <w:r w:rsidRPr="001B5B85">
        <w:t xml:space="preserve">u prostorijama Trgovačkog suda u Zagrebu, Petrinjska 8, soba broj </w:t>
      </w:r>
      <w:r w:rsidR="0057170B" w:rsidRPr="001B5B85">
        <w:t>89/II (ulična zgrada).</w:t>
      </w:r>
    </w:p>
    <w:p w:rsidRDefault="00264DA8" w:rsidP="00A01CD9" w:rsidR="00264DA8" w:rsidRPr="001B5B85">
      <w:r w:rsidRPr="001B5B85">
        <w:tab/>
        <w:t>II</w:t>
      </w:r>
      <w:r w:rsidRPr="001B5B85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1B5B85"/>
    <w:p w:rsidRDefault="00264DA8" w:rsidP="00A01CD9" w:rsidR="00264DA8" w:rsidRPr="001B5B85">
      <w:r w:rsidRPr="001B5B85">
        <w:tab/>
        <w:t xml:space="preserve">U Zagrebu, </w:t>
      </w:r>
      <w:r w:rsidR="00836107">
        <w:t>17. siječnja 2017.</w:t>
      </w:r>
      <w:r w:rsidR="001B5B85" w:rsidRPr="001B5B85">
        <w:t xml:space="preserve"> </w:t>
      </w:r>
      <w:r w:rsidR="00FC6AC2" w:rsidRPr="001B5B85">
        <w:t xml:space="preserve"> </w:t>
      </w:r>
      <w:r w:rsidR="00B74342" w:rsidRPr="001B5B85">
        <w:t xml:space="preserve"> </w:t>
      </w:r>
    </w:p>
    <w:p w:rsidRDefault="00264DA8" w:rsidP="00A01CD9" w:rsidR="00264DA8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 xml:space="preserve">STEČAJNI SUDAC </w:t>
      </w:r>
    </w:p>
    <w:p w:rsidRDefault="00264DA8" w:rsidP="00A01CD9" w:rsidR="00264DA8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>Nada K</w:t>
      </w:r>
      <w:r w:rsidR="00F6325E" w:rsidRPr="001B5B85">
        <w:t>raljić</w:t>
      </w:r>
      <w:r w:rsidR="00E14F09">
        <w:t>,v.r.</w:t>
      </w:r>
    </w:p>
    <w:p w:rsidRDefault="00F6325E" w:rsidP="00A01CD9" w:rsidR="00F6325E" w:rsidRPr="001B5B85"/>
    <w:p w:rsidRDefault="00F6325E" w:rsidP="00A01CD9" w:rsidR="00F6325E" w:rsidRPr="001B5B85"/>
    <w:p w:rsidRDefault="00E14F09" w:rsidR="00E14F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14F09" w:rsidP="00E14F09" w:rsidR="00E14F09">
      <w:pPr>
        <w:ind w:firstLine="708" w:left="4956"/>
      </w:pPr>
      <w:r>
        <w:t>Vinka Mihalinčić</w:t>
      </w:r>
    </w:p>
    <w:p w:rsidRDefault="00233DB9" w:rsidP="00A01CD9" w:rsidR="00233DB9" w:rsidRPr="001B5B85"/>
    <w:p w:rsidRDefault="00233DB9" w:rsidP="00A01CD9" w:rsidR="00233DB9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 xml:space="preserve"> </w:t>
      </w:r>
    </w:p>
    <w:p w:rsidRDefault="00264DA8" w:rsidP="00A01CD9" w:rsidR="00264DA8" w:rsidRPr="001B5B85"/>
    <w:p w:rsidRDefault="00264DA8" w:rsidP="00264DA8" w:rsidR="00264DA8" w:rsidRPr="001B5B85">
      <w:pPr>
        <w:ind w:left="360"/>
      </w:pPr>
      <w:r w:rsidRPr="001B5B85">
        <w:t xml:space="preserve"> </w:t>
      </w:r>
    </w:p>
    <w:sectPr w:rsidR="00264DA8" w:rsidRPr="001B5B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5B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107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4F09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37A86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B5B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5B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4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F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F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F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F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B5B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5B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4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F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F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F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F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2009.</izvorni_sadrzaj>
    <derivirana_varijabla naziv="DomainObject.Predmet.DatumOsnivanja_1">17. lipnja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
priložene prijave tražbina</izvorni_sadrzaj>
    <derivirana_varijabla naziv="DomainObject.Predmet.Opis_1">Formiran pomoćni omot
priložene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St-174/2009</izvorni_sadrzaj>
    <derivirana_varijabla naziv="DomainObject.Predmet.OznakaBroj_1">St-174/2009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St-128/07 rj. o obustavi 18.07.07.prav.09.09.07., spis aa
st-213/06 rj. o obustavi 14.11.06., prav. 28.11.06., spis aa</izvorni_sadrzaj>
    <derivirana_varijabla naziv="DomainObject.Predmet.PrimjedbaSuca_1">veza St-128/07 rj. o obustavi 18.07.07.prav.09.09.07., spis aa
st-213/06 rj. o obustavi 14.11.06., prav. 28.11.06., spis aa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AN-FO 93 d.o.o. za proizvodnju i promet gospodarskog eksploziva - u stečaju zastupanog po punomoćniku OD MAMIĆ PERIĆ REBERSKI RIMAC</izvorni_sadrzaj>
    <derivirana_varijabla naziv="DomainObject.Predmet.ProtustrankaFormated_1">  AN-FO 93 d.o.o. za proizvodnju i promet gospodarskog eksploziva - u stečaju zastupanog po punomoćniku OD MAMIĆ PERIĆ REBERSKI RIMAC</derivirana_varijabla>
  </DomainObject.Predmet.ProtustrankaFormated>
  <DomainObject.Predmet.ProtustrankaFormatedOIB>
    <izvorni_sadrzaj>  AN-FO 93 d.o.o. za proizvodnju i promet gospodarskog eksploziva - u stečaju, OIB 72809781276 zastupanog po punomoćniku OD MAMIĆ PERIĆ REBERSKI RIMAC</izvorni_sadrzaj>
    <derivirana_varijabla naziv="DomainObject.Predmet.ProtustrankaFormatedOIB_1">  AN-FO 93 d.o.o. za proizvodnju i promet gospodarskog eksploziva - u stečaju, OIB 72809781276 zastupanog po punomoćniku OD MAMIĆ PERIĆ REBERSKI RIMAC</derivirana_varijabla>
  </DomainObject.Predmet.ProtustrankaFormatedOIB>
  <DomainObject.Predmet.ProtustrankaFormatedWithAdress>
    <izvorni_sadrzaj> AN-FO 93 d.o.o. za proizvodnju i promet gospodarskog eksploziva - u stečaju, Ozaljska 73, Zagreb zastupanog po punomoćniku OD MAMIĆ PERIĆ REBERSKI RIMAC</izvorni_sadrzaj>
    <derivirana_varijabla naziv="DomainObject.Predmet.ProtustrankaFormatedWithAdress_1"> AN-FO 93 d.o.o. za proizvodnju i promet gospodarskog eksploziva - u stečaju, Ozaljska 73, Zagreb zastupanog po punomoćniku OD MAMIĆ PERIĆ REBERSKI RIMAC</derivirana_varijabla>
  </DomainObject.Predmet.ProtustrankaFormatedWithAdress>
  <DomainObject.Predmet.ProtustrankaFormatedWithAdressOIB>
    <izvorni_sadrzaj> AN-FO 93 d.o.o. za proizvodnju i promet gospodarskog eksploziva - u stečaju, OIB 72809781276, Ozaljska 73, Zagreb zastupanog po punomoćniku OD MAMIĆ PERIĆ REBERSKI RIMAC</izvorni_sadrzaj>
    <derivirana_varijabla naziv="DomainObject.Predmet.ProtustrankaFormatedWithAdressOIB_1"> AN-FO 93 d.o.o. za proizvodnju i promet gospodarskog eksploziva - u stečaju, OIB 72809781276, Ozaljska 73, Zagreb zastupanog po punomoćniku OD MAMIĆ PERIĆ REBERSKI RIMAC</derivirana_varijabla>
  </DomainObject.Predmet.ProtustrankaFormatedWithAdressOIB>
  <DomainObject.Predmet.ProtustrankaWithAdress>
    <izvorni_sadrzaj>AN-FO 93 d.o.o. za proizvodnju i promet gospodarskog eksploziva - u stečaju Ozaljska 73, Zagreb</izvorni_sadrzaj>
    <derivirana_varijabla naziv="DomainObject.Predmet.ProtustrankaWithAdress_1">AN-FO 93 d.o.o. za proizvodnju i promet gospodarskog eksploziva - u stečaju Ozaljska 73, Zagreb</derivirana_varijabla>
  </DomainObject.Predmet.ProtustrankaWithAdress>
  <DomainObject.Predmet.ProtustrankaWithAdressOIB>
    <izvorni_sadrzaj>AN-FO 93 d.o.o. za proizvodnju i promet gospodarskog eksploziva - u stečaju, OIB 72809781276, Ozaljska 73, Zagreb</izvorni_sadrzaj>
    <derivirana_varijabla naziv="DomainObject.Predmet.ProtustrankaWithAdressOIB_1">AN-FO 93 d.o.o. za proizvodnju i promet gospodarskog eksploziva - u stečaju, OIB 72809781276, Ozaljska 73, Zagreb</derivirana_varijabla>
  </DomainObject.Predmet.ProtustrankaWithAdressOIB>
  <DomainObject.Predmet.ProtustrankaNazivFormated>
    <izvorni_sadrzaj>AN-FO 93 d.o.o. za proizvodnju i promet gospodarskog eksploziva - u stečaju</izvorni_sadrzaj>
    <derivirana_varijabla naziv="DomainObject.Predmet.ProtustrankaNazivFormated_1">AN-FO 93 d.o.o. za proizvodnju i promet gospodarskog eksploziva - u stečaju</derivirana_varijabla>
  </DomainObject.Predmet.ProtustrankaNazivFormated>
  <DomainObject.Predmet.ProtustrankaNazivFormatedOIB>
    <izvorni_sadrzaj>AN-FO 93 d.o.o. za proizvodnju i promet gospodarskog eksploziva - u stečaju, OIB 72809781276</izvorni_sadrzaj>
    <derivirana_varijabla naziv="DomainObject.Predmet.ProtustrankaNazivFormatedOIB_1">AN-FO 93 d.o.o. za proizvodnju i promet gospodarskog eksploziva - u stečaju, OIB 72809781276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Mrčela; Mladen Liška; Mihovil Tomić</izvorni_sadrzaj>
    <derivirana_varijabla naziv="DomainObject.Predmet.StrankaFormated_1">  Vladimir Mrčela; Mladen Liška; Mihovil Tomić</derivirana_varijabla>
  </DomainObject.Predmet.StrankaFormated>
  <DomainObject.Predmet.StrankaFormatedOIB>
    <izvorni_sadrzaj>  Vladimir Mrčela, OIB 54998982303; Mladen Liška, OIB 89034391525; Mihovil Tomić, OIB 79322289138</izvorni_sadrzaj>
    <derivirana_varijabla naziv="DomainObject.Predmet.StrankaFormatedOIB_1">  Vladimir Mrčela, OIB 54998982303; Mladen Liška, OIB 89034391525; Mihovil Tomić, OIB 79322289138</derivirana_varijabla>
  </DomainObject.Predmet.StrankaFormatedOIB>
  <DomainObject.Predmet.StrankaFormatedWithAdress>
    <izvorni_sadrzaj> Vladimir Mrčela, Hercegovačka Ulica 111, Zagreb; Mladen Liška, Kornatska Ulica 1 A, Zagreb; Mihovil Tomić, Ulica Fra Filipa Grabovca 16, Zagreb</izvorni_sadrzaj>
    <derivirana_varijabla naziv="DomainObject.Predmet.StrankaFormatedWithAdress_1"> Vladimir Mrčela, Hercegovačka Ulica 111, Zagreb; Mladen Liška, Kornatska Ulica 1 A, Zagreb; Mihovil Tomić, Ulica Fra Filipa Grabovca 16, Zagreb</derivirana_varijabla>
  </DomainObject.Predmet.StrankaFormatedWithAdress>
  <DomainObject.Predmet.StrankaFormatedWithAdressOIB>
    <izvorni_sadrzaj> Vladimir Mrčela, OIB 54998982303, Hercegovačka Ulica 111, Zagreb; Mladen Liška, OIB 89034391525, Kornatska Ulica 1 A, Zagreb; Mihovil Tomić, OIB 79322289138, Ulica Fra Filipa Grabovca 16, Zagreb</izvorni_sadrzaj>
    <derivirana_varijabla naziv="DomainObject.Predmet.StrankaFormatedWithAdressOIB_1"> Vladimir Mrčela, OIB 54998982303, Hercegovačka Ulica 111, Zagreb; Mladen Liška, OIB 89034391525, Kornatska Ulica 1 A, Zagreb; Mihovil Tomić, OIB 79322289138, Ulica Fra Filipa Grabovca 16, Zagreb</derivirana_varijabla>
  </DomainObject.Predmet.StrankaFormatedWithAdressOIB>
  <DomainObject.Predmet.StrankaWithAdress>
    <izvorni_sadrzaj>Vladimir Mrčela Hercegovačka Ulica 111,Zagreb,Mladen Liška Kornatska Ulica 1 A,Zagreb,Mihovil Tomić Ulica Fra Filipa Grabovca 16,Zagreb</izvorni_sadrzaj>
    <derivirana_varijabla naziv="DomainObject.Predmet.StrankaWithAdress_1">Vladimir Mrčela Hercegovačka Ulica 111,Zagreb,Mladen Liška Kornatska Ulica 1 A,Zagreb,Mihovil Tomić Ulica Fra Filipa Grabovca 16,Zagreb</derivirana_varijabla>
  </DomainObject.Predmet.StrankaWithAdress>
  <DomainObject.Predmet.StrankaWithAdressOIB>
    <izvorni_sadrzaj>Vladimir Mrčela, OIB 54998982303, Hercegovačka Ulica 111,Zagreb,Mladen Liška, OIB 89034391525, Kornatska Ulica 1 A,Zagreb,Mihovil Tomić, OIB 79322289138, Ulica Fra Filipa Grabovca 16,Zagreb</izvorni_sadrzaj>
    <derivirana_varijabla naziv="DomainObject.Predmet.StrankaWithAdressOIB_1">Vladimir Mrčela, OIB 54998982303, Hercegovačka Ulica 111,Zagreb,Mladen Liška, OIB 89034391525, Kornatska Ulica 1 A,Zagreb,Mihovil Tomić, OIB 79322289138, Ulica Fra Filipa Grabovca 16,Zagreb</derivirana_varijabla>
  </DomainObject.Predmet.StrankaWithAdressOIB>
  <DomainObject.Predmet.StrankaNazivFormated>
    <izvorni_sadrzaj>Vladimir Mrčela,Mladen Liška,Mihovil Tomić</izvorni_sadrzaj>
    <derivirana_varijabla naziv="DomainObject.Predmet.StrankaNazivFormated_1">Vladimir Mrčela,Mladen Liška,Mihovil Tomić</derivirana_varijabla>
  </DomainObject.Predmet.StrankaNazivFormated>
  <DomainObject.Predmet.StrankaNazivFormatedOIB>
    <izvorni_sadrzaj>Vladimir Mrčela, OIB 54998982303,Mladen Liška, OIB 89034391525,Mihovil Tomić, OIB 79322289138</izvorni_sadrzaj>
    <derivirana_varijabla naziv="DomainObject.Predmet.StrankaNazivFormatedOIB_1">Vladimir Mrčela, OIB 54998982303,Mladen Liška, OIB 89034391525,Mihovil Tomić, OIB 79322289138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Vladimir Mrčela</item>
      <item>Mladen Liška</item>
      <item>Mihovil Tomić</item>
    </izvorni_sadrzaj>
    <derivirana_varijabla naziv="DomainObject.Predmet.StrankaListFormated_1">
      <item>Vladimir Mrčela</item>
      <item>Mladen Liška</item>
      <item>Mihovil Tomić</item>
    </derivirana_varijabla>
  </DomainObject.Predmet.StrankaListFormated>
  <DomainObject.Predmet.StrankaListFormatedOIB>
    <izvorni_sadrzaj>
      <item>Vladimir Mrčela, OIB 54998982303</item>
      <item>Mladen Liška, OIB 89034391525</item>
      <item>Mihovil Tomić, OIB 79322289138</item>
    </izvorni_sadrzaj>
    <derivirana_varijabla naziv="DomainObject.Predmet.StrankaListFormatedOIB_1">
      <item>Vladimir Mrčela, OIB 54998982303</item>
      <item>Mladen Liška, OIB 89034391525</item>
      <item>Mihovil Tomić, OIB 79322289138</item>
    </derivirana_varijabla>
  </DomainObject.Predmet.StrankaListFormatedOIB>
  <DomainObject.Predmet.StrankaListFormatedWithAdress>
    <izvorni_sadrzaj>
      <item>Vladimir Mrčela, Hercegovačka Ulica 111, Zagreb</item>
      <item>Mladen Liška, Kornatska Ulica 1 A, Zagreb</item>
      <item>Mihovil Tomić, Ulica Fra Filipa Grabovca 16, Zagreb</item>
    </izvorni_sadrzaj>
    <derivirana_varijabla naziv="DomainObject.Predmet.StrankaListFormatedWithAdress_1">
      <item>Vladimir Mrčela, Hercegovačka Ulica 111, Zagreb</item>
      <item>Mladen Liška, Kornatska Ulica 1 A, Zagreb</item>
      <item>Mihovil Tomić, Ulica Fra Filipa Grabovca 16, Zagreb</item>
    </derivirana_varijabla>
  </DomainObject.Predmet.StrankaListFormatedWithAdress>
  <DomainObject.Predmet.StrankaListFormatedWithAdressOIB>
    <izvorni_sadrzaj>
      <item>Vladimir Mrčela, OIB 54998982303, Hercegovačka Ulica 111, Zagreb</item>
      <item>Mladen Liška, OIB 89034391525, Kornatska Ulica 1 A, Zagreb</item>
      <item>Mihovil Tomić, OIB 79322289138, Ulica Fra Filipa Grabovca 16, Zagreb</item>
    </izvorni_sadrzaj>
    <derivirana_varijabla naziv="DomainObject.Predmet.StrankaListFormatedWithAdressOIB_1">
      <item>Vladimir Mrčela, OIB 54998982303, Hercegovačka Ulica 111, Zagreb</item>
      <item>Mladen Liška, OIB 89034391525, Kornatska Ulica 1 A, Zagreb</item>
      <item>Mihovil Tomić, OIB 79322289138, Ulica Fra Filipa Grabovca 16, Zagreb</item>
    </derivirana_varijabla>
  </DomainObject.Predmet.StrankaListFormatedWithAdressOIB>
  <DomainObject.Predmet.StrankaListNazivFormated>
    <izvorni_sadrzaj>
      <item>Vladimir Mrčela</item>
      <item>Mladen Liška</item>
      <item>Mihovil Tomić</item>
    </izvorni_sadrzaj>
    <derivirana_varijabla naziv="DomainObject.Predmet.StrankaListNazivFormated_1">
      <item>Vladimir Mrčela</item>
      <item>Mladen Liška</item>
      <item>Mihovil Tomić</item>
    </derivirana_varijabla>
  </DomainObject.Predmet.StrankaListNazivFormated>
  <DomainObject.Predmet.StrankaListNazivFormatedOIB>
    <izvorni_sadrzaj>
      <item>Vladimir Mrčela, OIB 54998982303</item>
      <item>Mladen Liška, OIB 89034391525</item>
      <item>Mihovil Tomić, OIB 79322289138</item>
    </izvorni_sadrzaj>
    <derivirana_varijabla naziv="DomainObject.Predmet.StrankaListNazivFormatedOIB_1">
      <item>Vladimir Mrčela, OIB 54998982303</item>
      <item>Mladen Liška, OIB 89034391525</item>
      <item>Mihovil Tomić, OIB 79322289138</item>
    </derivirana_varijabla>
  </DomainObject.Predmet.StrankaListNazivFormatedOIB>
  <DomainObject.Predmet.ProtuStrankaListFormated>
    <izvorni_sadrzaj>
      <item>AN-FO 93 d.o.o. za proizvodnju i promet gospodarskog eksploziva - u stečaju zastupanog po punomoćniku OD MAMIĆ PERIĆ REBERSKI RIMAC</item>
    </izvorni_sadrzaj>
    <derivirana_varijabla naziv="DomainObject.Predmet.ProtuStrankaListFormated_1">
      <item>AN-FO 93 d.o.o. za proizvodnju i promet gospodarskog eksploziva - u stečaju zastupanog po punomoćniku OD MAMIĆ PERIĆ REBERSKI RIMAC</item>
    </derivirana_varijabla>
  </DomainObject.Predmet.ProtuStrankaListFormated>
  <DomainObject.Predmet.ProtuStrankaListFormatedOIB>
    <izvorni_sadrzaj>
      <item>AN-FO 93 d.o.o. za proizvodnju i promet gospodarskog eksploziva - u stečaju, OIB 72809781276 zastupanog po punomoćniku OD MAMIĆ PERIĆ REBERSKI RIMAC</item>
    </izvorni_sadrzaj>
    <derivirana_varijabla naziv="DomainObject.Predmet.ProtuStrankaListFormatedOIB_1">
      <item>AN-FO 93 d.o.o. za proizvodnju i promet gospodarskog eksploziva - u stečaju, OIB 72809781276 zastupanog po punomoćniku OD MAMIĆ PERIĆ REBERSKI RIMAC</item>
    </derivirana_varijabla>
  </DomainObject.Predmet.ProtuStrankaListFormatedOIB>
  <DomainObject.Predmet.ProtuStrankaListFormatedWithAdress>
    <izvorni_sadrzaj>
      <item>AN-FO 93 d.o.o. za proizvodnju i promet gospodarskog eksploziva - u stečaju, Ozaljska 73, Zagreb zastupanog po punomoćniku OD MAMIĆ PERIĆ REBERSKI RIMAC</item>
    </izvorni_sadrzaj>
    <derivirana_varijabla naziv="DomainObject.Predmet.ProtuStrankaListFormatedWithAdress_1">
      <item>AN-FO 93 d.o.o. za proizvodnju i promet gospodarskog eksploziva - u stečaju, Ozaljska 73, Zagreb zastupanog po punomoćniku OD MAMIĆ PERIĆ REBERSKI RIMAC</item>
    </derivirana_varijabla>
  </DomainObject.Predmet.ProtuStrankaListFormatedWithAdress>
  <DomainObject.Predmet.ProtuStrankaListFormatedWithAdressOIB>
    <izvorni_sadrzaj>
      <item>AN-FO 93 d.o.o. za proizvodnju i promet gospodarskog eksploziva - u stečaju, OIB 72809781276, Ozaljska 73, Zagreb zastupanog po punomoćniku OD MAMIĆ PERIĆ REBERSKI RIMAC</item>
    </izvorni_sadrzaj>
    <derivirana_varijabla naziv="DomainObject.Predmet.ProtuStrankaListFormatedWithAdressOIB_1">
      <item>AN-FO 93 d.o.o. za proizvodnju i promet gospodarskog eksploziva - u stečaju, OIB 72809781276, Ozaljska 73, Zagreb zastupanog po punomoćniku OD MAMIĆ PERIĆ REBERSKI RIMAC</item>
    </derivirana_varijabla>
  </DomainObject.Predmet.ProtuStrankaListFormatedWithAdressOIB>
  <DomainObject.Predmet.ProtuStrankaListNazivFormated>
    <izvorni_sadrzaj>
      <item>AN-FO 93 d.o.o. za proizvodnju i promet gospodarskog eksploziva - u stečaju</item>
    </izvorni_sadrzaj>
    <derivirana_varijabla naziv="DomainObject.Predmet.ProtuStrankaListNazivFormated_1">
      <item>AN-FO 93 d.o.o. za proizvodnju i promet gospodarskog eksploziva - u stečaju</item>
    </derivirana_varijabla>
  </DomainObject.Predmet.ProtuStrankaListNazivFormated>
  <DomainObject.Predmet.ProtuStrankaListNazivFormatedOIB>
    <izvorni_sadrzaj>
      <item>AN-FO 93 d.o.o. za proizvodnju i promet gospodarskog eksploziva - u stečaju, OIB 72809781276</item>
    </izvorni_sadrzaj>
    <derivirana_varijabla naziv="DomainObject.Predmet.ProtuStrankaListNazivFormatedOIB_1">
      <item>AN-FO 93 d.o.o. za proizvodnju i promet gospodarskog eksploziva - u stečaju, OIB 72809781276</item>
    </derivirana_varijabla>
  </DomainObject.Predmet.ProtuStrankaListNazivFormatedOIB>
  <DomainObject.Predmet.OstaliListFormated>
    <izvorni_sadrzaj>
      <item>VOLKSBANK HRVATSKA d.d.</item>
      <item>FINA</item>
      <item>OD MAMIĆ PERIĆ REBERSKI RIMAC punomoćnik sudionika u postupku AN-FO 93 d.o.o. za proizvodnju i promet gospodarskog eksploziva - u stečaju</item>
      <item>Mladen Vitezić</item>
      <item>Marija Vujčić Turkulin</item>
      <item>ŽDO ZAGREB</item>
      <item>RH MINIST.OBRANE</item>
      <item>RH MUP</item>
      <item>RH MINISTARSTVO FINANCIJA</item>
      <item>OD MAMIĆ PERIĆ REBERSKI RIMAC</item>
      <item>OD ŠKARICA I PARTNERI</item>
      <item>MATEMA PROMET d.o.o.</item>
      <item>TEHNIK-KOMERC d.o.o.</item>
      <item>Miljenko Umičević</item>
    </izvorni_sadrzaj>
    <derivirana_varijabla naziv="DomainObject.Predmet.OstaliListFormated_1">
      <item>VOLKSBANK HRVATSKA d.d.</item>
      <item>FINA</item>
      <item>OD MAMIĆ PERIĆ REBERSKI RIMAC punomoćnik sudionika u postupku AN-FO 93 d.o.o. za proizvodnju i promet gospodarskog eksploziva - u stečaju</item>
      <item>Mladen Vitezić</item>
      <item>Marija Vujčić Turkulin</item>
      <item>ŽDO ZAGREB</item>
      <item>RH MINIST.OBRANE</item>
      <item>RH MUP</item>
      <item>RH MINISTARSTVO FINANCIJA</item>
      <item>OD MAMIĆ PERIĆ REBERSKI RIMAC</item>
      <item>OD ŠKARICA I PARTNERI</item>
      <item>MATEMA PROMET d.o.o.</item>
      <item>TEHNIK-KOMERC d.o.o.</item>
      <item>Miljenko Umičević</item>
    </derivirana_varijabla>
  </DomainObject.Predmet.OstaliListFormated>
  <DomainObject.Predmet.OstaliListFormatedOIB>
    <izvorni_sadrzaj>
      <item>VOLKSBANK HRVATSKA d.d., OIB 86687456680</item>
      <item>FINA, OIB 85821130368</item>
      <item>OD MAMIĆ PERIĆ REBERSKI RIMAC, OIB 32802230502 punomoćnik sudionika u postupku AN-FO 93 d.o.o. za proizvodnju i promet gospodarskog eksploziva - u stečaju</item>
      <item>Mladen Vitezić</item>
      <item>Marija Vujčić Turkulin, OIB 22593287559</item>
      <item>ŽDO ZAGREB</item>
      <item>RH MINIST.OBRANE, OIB 66486182714</item>
      <item>RH MUP</item>
      <item>RH MINISTARSTVO FINANCIJA, OIB 18683136487</item>
      <item>OD MAMIĆ PERIĆ REBERSKI RIMAC, OIB 32802230502</item>
      <item>OD ŠKARICA I PARTNERI, OIB 74856132042</item>
      <item>MATEMA PROMET d.o.o., OIB 23143781001</item>
      <item>TEHNIK-KOMERC d.o.o., OIB 18618975941</item>
      <item>Miljenko Umičević</item>
    </izvorni_sadrzaj>
    <derivirana_varijabla naziv="DomainObject.Predmet.OstaliListFormatedOIB_1">
      <item>VOLKSBANK HRVATSKA d.d., OIB 86687456680</item>
      <item>FINA, OIB 85821130368</item>
      <item>OD MAMIĆ PERIĆ REBERSKI RIMAC, OIB 32802230502 punomoćnik sudionika u postupku AN-FO 93 d.o.o. za proizvodnju i promet gospodarskog eksploziva - u stečaju</item>
      <item>Mladen Vitezić</item>
      <item>Marija Vujčić Turkulin, OIB 22593287559</item>
      <item>ŽDO ZAGREB</item>
      <item>RH MINIST.OBRANE, OIB 66486182714</item>
      <item>RH MUP</item>
      <item>RH MINISTARSTVO FINANCIJA, OIB 18683136487</item>
      <item>OD MAMIĆ PERIĆ REBERSKI RIMAC, OIB 32802230502</item>
      <item>OD ŠKARICA I PARTNERI, OIB 74856132042</item>
      <item>MATEMA PROMET d.o.o., OIB 23143781001</item>
      <item>TEHNIK-KOMERC d.o.o., OIB 18618975941</item>
      <item>Miljenko Umičević</item>
    </derivirana_varijabla>
  </DomainObject.Predmet.OstaliListFormatedOIB>
  <DomainObject.Predmet.OstaliListFormatedWithAdress>
    <izvorni_sadrzaj>
      <item>VOLKSBANK HRVATSKA d.d., Varšavska 9, 10000 Zagreb</item>
      <item>FINA</item>
      <item>OD MAMIĆ PERIĆ REBERSKI RIMAC, Ilica 1a, 10000 Zagreb punomoćnik sudionika u postupku AN-FO 93 d.o.o. za proizvodnju i promet gospodarskog eksploziva - u stečaju</item>
      <item>Mladen Vitezić, Lj. Gaja 46, 10000 Zagreb</item>
      <item>Marija Vujčić Turkulin, Vrtlarska 3, 10000 Zagreb</item>
      <item>ŽDO ZAGREB</item>
      <item>RH MINIST.OBRANE</item>
      <item>RH MUP</item>
      <item>RH MINISTARSTVO FINANCIJA</item>
      <item>OD MAMIĆ PERIĆ REBERSKI RIMAC, Ilica 1 a, 10000 Zagreb</item>
      <item>OD ŠKARICA I PARTNERI, Đorđićeva 3 b, 10000 Zagreb</item>
      <item>MATEMA PROMET d.o.o., Ozaljska 11, 10000 Zagreb</item>
      <item>TEHNIK-KOMERC d.o.o., Franje Čandeka 46, 51000 Rijeka</item>
      <item>Miljenko Umičević, Dr. P. Markovca 7, 10000 Zagreb</item>
    </izvorni_sadrzaj>
    <derivirana_varijabla naziv="DomainObject.Predmet.OstaliListFormatedWithAdress_1">
      <item>VOLKSBANK HRVATSKA d.d., Varšavska 9, 10000 Zagreb</item>
      <item>FINA</item>
      <item>OD MAMIĆ PERIĆ REBERSKI RIMAC, Ilica 1a, 10000 Zagreb punomoćnik sudionika u postupku AN-FO 93 d.o.o. za proizvodnju i promet gospodarskog eksploziva - u stečaju</item>
      <item>Mladen Vitezić, Lj. Gaja 46, 10000 Zagreb</item>
      <item>Marija Vujčić Turkulin, Vrtlarska 3, 10000 Zagreb</item>
      <item>ŽDO ZAGREB</item>
      <item>RH MINIST.OBRANE</item>
      <item>RH MUP</item>
      <item>RH MINISTARSTVO FINANCIJA</item>
      <item>OD MAMIĆ PERIĆ REBERSKI RIMAC, Ilica 1 a, 10000 Zagreb</item>
      <item>OD ŠKARICA I PARTNERI, Đorđićeva 3 b, 10000 Zagreb</item>
      <item>MATEMA PROMET d.o.o., Ozaljska 11, 10000 Zagreb</item>
      <item>TEHNIK-KOMERC d.o.o., Franje Čandeka 46, 51000 Rijeka</item>
      <item>Miljenko Umičević, Dr. P. Markovca 7, 10000 Zagreb</item>
    </derivirana_varijabla>
  </DomainObject.Predmet.OstaliListFormatedWithAdress>
  <DomainObject.Predmet.OstaliListFormatedWithAdressOIB>
    <izvorni_sadrzaj>
      <item>VOLKSBANK HRVATSKA d.d., OIB 86687456680, Varšavska 9, 10000 Zagreb</item>
      <item>FINA, OIB 85821130368</item>
      <item>OD MAMIĆ PERIĆ REBERSKI RIMAC, OIB 32802230502, Ilica 1a, 10000 Zagreb punomoćnik sudionika u postupku AN-FO 93 d.o.o. za proizvodnju i promet gospodarskog eksploziva - u stečaju</item>
      <item>Mladen Vitezić, Lj. Gaja 46, 10000 Zagreb</item>
      <item>Marija Vujčić Turkulin, OIB 22593287559, Vrtlarska 3, 10000 Zagreb</item>
      <item>ŽDO ZAGREB</item>
      <item>RH MINIST.OBRANE, OIB 66486182714</item>
      <item>RH MUP</item>
      <item>RH MINISTARSTVO FINANCIJA, OIB 18683136487</item>
      <item>OD MAMIĆ PERIĆ REBERSKI RIMAC, OIB 32802230502, Ilica 1 a, 10000 Zagreb</item>
      <item>OD ŠKARICA I PARTNERI, OIB 74856132042, Đorđićeva 3 b, 10000 Zagreb</item>
      <item>MATEMA PROMET d.o.o., OIB 23143781001, Ozaljska 11, 10000 Zagreb</item>
      <item>TEHNIK-KOMERC d.o.o., OIB 18618975941, Franje Čandeka 46, 51000 Rijeka</item>
      <item>Miljenko Umičević, Dr. P. Markovca 7, 10000 Zagreb</item>
    </izvorni_sadrzaj>
    <derivirana_varijabla naziv="DomainObject.Predmet.OstaliListFormatedWithAdressOIB_1">
      <item>VOLKSBANK HRVATSKA d.d., OIB 86687456680, Varšavska 9, 10000 Zagreb</item>
      <item>FINA, OIB 85821130368</item>
      <item>OD MAMIĆ PERIĆ REBERSKI RIMAC, OIB 32802230502, Ilica 1a, 10000 Zagreb punomoćnik sudionika u postupku AN-FO 93 d.o.o. za proizvodnju i promet gospodarskog eksploziva - u stečaju</item>
      <item>Mladen Vitezić, Lj. Gaja 46, 10000 Zagreb</item>
      <item>Marija Vujčić Turkulin, OIB 22593287559, Vrtlarska 3, 10000 Zagreb</item>
      <item>ŽDO ZAGREB</item>
      <item>RH MINIST.OBRANE, OIB 66486182714</item>
      <item>RH MUP</item>
      <item>RH MINISTARSTVO FINANCIJA, OIB 18683136487</item>
      <item>OD MAMIĆ PERIĆ REBERSKI RIMAC, OIB 32802230502, Ilica 1 a, 10000 Zagreb</item>
      <item>OD ŠKARICA I PARTNERI, OIB 74856132042, Đorđićeva 3 b, 10000 Zagreb</item>
      <item>MATEMA PROMET d.o.o., OIB 23143781001, Ozaljska 11, 10000 Zagreb</item>
      <item>TEHNIK-KOMERC d.o.o., OIB 18618975941, Franje Čandeka 46, 51000 Rijeka</item>
      <item>Miljenko Umičević, Dr. P. Markovca 7, 10000 Zagreb</item>
    </derivirana_varijabla>
  </DomainObject.Predmet.OstaliListFormatedWithAdressOIB>
  <DomainObject.Predmet.OstaliListNazivFormated>
    <izvorni_sadrzaj>
      <item>VOLKSBANK HRVATSKA d.d.</item>
      <item>FINA</item>
      <item>OD MAMIĆ PERIĆ REBERSKI RIMAC</item>
      <item>Mladen Vitezić</item>
      <item>Marija Vujčić Turkulin</item>
      <item>ŽDO ZAGREB</item>
      <item>RH MINIST.OBRANE</item>
      <item>RH MUP</item>
      <item>RH MINISTARSTVO FINANCIJA</item>
      <item>OD MAMIĆ PERIĆ REBERSKI RIMAC</item>
      <item>OD ŠKARICA I PARTNERI</item>
      <item>MATEMA PROMET d.o.o.</item>
      <item>TEHNIK-KOMERC d.o.o.</item>
      <item>Miljenko Umičević</item>
    </izvorni_sadrzaj>
    <derivirana_varijabla naziv="DomainObject.Predmet.OstaliListNazivFormated_1">
      <item>VOLKSBANK HRVATSKA d.d.</item>
      <item>FINA</item>
      <item>OD MAMIĆ PERIĆ REBERSKI RIMAC</item>
      <item>Mladen Vitezić</item>
      <item>Marija Vujčić Turkulin</item>
      <item>ŽDO ZAGREB</item>
      <item>RH MINIST.OBRANE</item>
      <item>RH MUP</item>
      <item>RH MINISTARSTVO FINANCIJA</item>
      <item>OD MAMIĆ PERIĆ REBERSKI RIMAC</item>
      <item>OD ŠKARICA I PARTNERI</item>
      <item>MATEMA PROMET d.o.o.</item>
      <item>TEHNIK-KOMERC d.o.o.</item>
      <item>Miljenko Umičević</item>
    </derivirana_varijabla>
  </DomainObject.Predmet.OstaliListNazivFormated>
  <DomainObject.Predmet.OstaliListNazivFormatedOIB>
    <izvorni_sadrzaj>
      <item>VOLKSBANK HRVATSKA d.d., OIB 86687456680</item>
      <item>FINA, OIB 85821130368</item>
      <item>OD MAMIĆ PERIĆ REBERSKI RIMAC, OIB 32802230502</item>
      <item>Mladen Vitezić</item>
      <item>Marija Vujčić Turkulin, OIB 22593287559</item>
      <item>ŽDO ZAGREB</item>
      <item>RH MINIST.OBRANE, OIB 66486182714</item>
      <item>RH MUP</item>
      <item>RH MINISTARSTVO FINANCIJA, OIB 18683136487</item>
      <item>OD MAMIĆ PERIĆ REBERSKI RIMAC, OIB 32802230502</item>
      <item>OD ŠKARICA I PARTNERI, OIB 74856132042</item>
      <item>MATEMA PROMET d.o.o., OIB 23143781001</item>
      <item>TEHNIK-KOMERC d.o.o., OIB 18618975941</item>
      <item>Miljenko Umičević</item>
    </izvorni_sadrzaj>
    <derivirana_varijabla naziv="DomainObject.Predmet.OstaliListNazivFormatedOIB_1">
      <item>VOLKSBANK HRVATSKA d.d., OIB 86687456680</item>
      <item>FINA, OIB 85821130368</item>
      <item>OD MAMIĆ PERIĆ REBERSKI RIMAC, OIB 32802230502</item>
      <item>Mladen Vitezić</item>
      <item>Marija Vujčić Turkulin, OIB 22593287559</item>
      <item>ŽDO ZAGREB</item>
      <item>RH MINIST.OBRANE, OIB 66486182714</item>
      <item>RH MUP</item>
      <item>RH MINISTARSTVO FINANCIJA, OIB 18683136487</item>
      <item>OD MAMIĆ PERIĆ REBERSKI RIMAC, OIB 32802230502</item>
      <item>OD ŠKARICA I PARTNERI, OIB 74856132042</item>
      <item>MATEMA PROMET d.o.o., OIB 23143781001</item>
      <item>TEHNIK-KOMERC d.o.o., OIB 18618975941</item>
      <item>Miljenko Umičević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Mihovil Tomić i dr.</izvorni_sadrzaj>
    <derivirana_varijabla naziv="DomainObject.Predmet.StrankaIDrugi_1">Mihovil Tomić i dr.</derivirana_varijabla>
  </DomainObject.Predmet.StrankaIDrugi>
  <DomainObject.Predmet.ProtustrankaIDrugi>
    <izvorni_sadrzaj>AN-FO 93 d.o.o. za proizvodnju i promet gospodarskog eksploziva - u stečaju</izvorni_sadrzaj>
    <derivirana_varijabla naziv="DomainObject.Predmet.ProtustrankaIDrugi_1">AN-FO 93 d.o.o. za proizvodnju i promet gospodarskog eksploziva - u stečaju</derivirana_varijabla>
  </DomainObject.Predmet.ProtustrankaIDrugi>
  <DomainObject.Predmet.StrankaIDrugiAdressOIB>
    <izvorni_sadrzaj>Mihovil Tomić, OIB 79322289138, Ulica Fra Filipa Grabovca 16, Zagreb i dr.</izvorni_sadrzaj>
    <derivirana_varijabla naziv="DomainObject.Predmet.StrankaIDrugiAdressOIB_1">Mihovil Tomić, OIB 79322289138, Ulica Fra Filipa Grabovca 16, Zagreb i dr.</derivirana_varijabla>
  </DomainObject.Predmet.StrankaIDrugiAdressOIB>
  <DomainObject.Predmet.ProtustrankaIDrugiAdressOIB>
    <izvorni_sadrzaj>AN-FO 93 d.o.o. za proizvodnju i promet gospodarskog eksploziva - u stečaju, OIB 72809781276, Ozaljska 73, Zagreb</izvorni_sadrzaj>
    <derivirana_varijabla naziv="DomainObject.Predmet.ProtustrankaIDrugiAdressOIB_1">AN-FO 93 d.o.o. za proizvodnju i promet gospodarskog eksploziva - u stečaju, OIB 72809781276, Ozaljska 73,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AN-FO 93 d.o.o. za proizvodnju i promet gospodarskog eksploziva - u stečaju</item>
      <item>Vladimir Mrčela</item>
      <item>Mladen Liška</item>
      <item>Mihovil Tomić</item>
      <item>VOLKSBANK HRVATSKA d.d.</item>
      <item>FINA</item>
      <item>OD MAMIĆ PERIĆ REBERSKI RIMAC</item>
      <item>Mladen Vitezić</item>
      <item>Marija Vujčić Turkulin</item>
      <item>ŽDO ZAGREB</item>
      <item>RH MINIST.OBRANE</item>
      <item>RH MUP</item>
      <item>RH MINISTARSTVO FINANCIJA</item>
      <item>OD MAMIĆ PERIĆ REBERSKI RIMAC</item>
      <item>OD ŠKARICA I PARTNERI</item>
      <item>MATEMA PROMET d.o.o.</item>
      <item>TEHNIK-KOMERC d.o.o.</item>
      <item>Miljenko Umičević</item>
    </izvorni_sadrzaj>
    <derivirana_varijabla naziv="DomainObject.Predmet.SudioniciListNaziv_1">
      <item>AN-FO 93 d.o.o. za proizvodnju i promet gospodarskog eksploziva - u stečaju</item>
      <item>Vladimir Mrčela</item>
      <item>Mladen Liška</item>
      <item>Mihovil Tomić</item>
      <item>VOLKSBANK HRVATSKA d.d.</item>
      <item>FINA</item>
      <item>OD MAMIĆ PERIĆ REBERSKI RIMAC</item>
      <item>Mladen Vitezić</item>
      <item>Marija Vujčić Turkulin</item>
      <item>ŽDO ZAGREB</item>
      <item>RH MINIST.OBRANE</item>
      <item>RH MUP</item>
      <item>RH MINISTARSTVO FINANCIJA</item>
      <item>OD MAMIĆ PERIĆ REBERSKI RIMAC</item>
      <item>OD ŠKARICA I PARTNERI</item>
      <item>MATEMA PROMET d.o.o.</item>
      <item>TEHNIK-KOMERC d.o.o.</item>
      <item>Miljenko Umičević</item>
    </derivirana_varijabla>
  </DomainObject.Predmet.SudioniciListNaziv>
  <DomainObject.Predmet.SudioniciListAdressOIB>
    <izvorni_sadrzaj>
      <item>AN-FO 93 d.o.o. za proizvodnju i promet gospodarskog eksploziva - u stečaju, OIB 72809781276, Ozaljska 73,Zagreb</item>
      <item>Vladimir Mrčela, OIB 54998982303, Hercegovačka Ulica 111,Zagreb</item>
      <item>Mladen Liška, OIB 89034391525, Kornatska Ulica 1 A,Zagreb</item>
      <item>Mihovil Tomić, OIB 79322289138, Ulica Fra Filipa Grabovca 16,Zagreb</item>
      <item>VOLKSBANK HRVATSKA d.d., OIB 86687456680, Varšavska 9,10000 Zagreb</item>
      <item>FINA, OIB 85821130368</item>
      <item>OD MAMIĆ PERIĆ REBERSKI RIMAC, OIB 32802230502, Ilica 1a,10000 Zagreb</item>
      <item>Mladen Vitezić, Lj. Gaja 46,10000 Zagreb</item>
      <item>Marija Vujčić Turkulin, OIB 22593287559, Vrtlarska 3,10000 Zagreb</item>
      <item>ŽDO ZAGREB</item>
      <item>RH MINIST.OBRANE, OIB 66486182714</item>
      <item>RH MUP</item>
      <item>RH MINISTARSTVO FINANCIJA, OIB 18683136487</item>
      <item>OD MAMIĆ PERIĆ REBERSKI RIMAC, OIB 32802230502, Ilica 1 a,10000 Zagreb</item>
      <item>OD ŠKARICA I PARTNERI, OIB 74856132042, Đorđićeva 3 b,10000 Zagreb</item>
      <item>MATEMA PROMET d.o.o., OIB 23143781001, Ozaljska 11,10000 Zagreb</item>
      <item>TEHNIK-KOMERC d.o.o., OIB 18618975941, Franje Čandeka 46,51000 Rijeka</item>
      <item>Miljenko Umičević, Dr. P. Markovca 7,10000 Zagreb</item>
    </izvorni_sadrzaj>
    <derivirana_varijabla naziv="DomainObject.Predmet.SudioniciListAdressOIB_1">
      <item>AN-FO 93 d.o.o. za proizvodnju i promet gospodarskog eksploziva - u stečaju, OIB 72809781276, Ozaljska 73,Zagreb</item>
      <item>Vladimir Mrčela, OIB 54998982303, Hercegovačka Ulica 111,Zagreb</item>
      <item>Mladen Liška, OIB 89034391525, Kornatska Ulica 1 A,Zagreb</item>
      <item>Mihovil Tomić, OIB 79322289138, Ulica Fra Filipa Grabovca 16,Zagreb</item>
      <item>VOLKSBANK HRVATSKA d.d., OIB 86687456680, Varšavska 9,10000 Zagreb</item>
      <item>FINA, OIB 85821130368</item>
      <item>OD MAMIĆ PERIĆ REBERSKI RIMAC, OIB 32802230502, Ilica 1a,10000 Zagreb</item>
      <item>Mladen Vitezić, Lj. Gaja 46,10000 Zagreb</item>
      <item>Marija Vujčić Turkulin, OIB 22593287559, Vrtlarska 3,10000 Zagreb</item>
      <item>ŽDO ZAGREB</item>
      <item>RH MINIST.OBRANE, OIB 66486182714</item>
      <item>RH MUP</item>
      <item>RH MINISTARSTVO FINANCIJA, OIB 18683136487</item>
      <item>OD MAMIĆ PERIĆ REBERSKI RIMAC, OIB 32802230502, Ilica 1 a,10000 Zagreb</item>
      <item>OD ŠKARICA I PARTNERI, OIB 74856132042, Đorđićeva 3 b,10000 Zagreb</item>
      <item>MATEMA PROMET d.o.o., OIB 23143781001, Ozaljska 11,10000 Zagreb</item>
      <item>TEHNIK-KOMERC d.o.o., OIB 18618975941, Franje Čandeka 46,51000 Rijeka</item>
      <item>Miljenko Umičević, Dr. P. Markovca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72809781276</item>
      <item>, OIB 54998982303</item>
      <item>, OIB 89034391525</item>
      <item>, OIB 79322289138</item>
      <item>, OIB 86687456680</item>
      <item>, OIB 85821130368</item>
      <item>, OIB 32802230502</item>
      <item>, OIB null</item>
      <item>, OIB 22593287559</item>
      <item>, OIB null</item>
      <item>, OIB 66486182714</item>
      <item>, OIB null</item>
      <item>, OIB 18683136487</item>
      <item>, OIB 32802230502</item>
      <item>, OIB 74856132042</item>
      <item>, OIB 23143781001</item>
      <item>, OIB 18618975941</item>
      <item>, OIB null</item>
    </izvorni_sadrzaj>
    <derivirana_varijabla naziv="DomainObject.Predmet.SudioniciListNazivOIB_1">
      <item>, OIB 72809781276</item>
      <item>, OIB 54998982303</item>
      <item>, OIB 89034391525</item>
      <item>, OIB 79322289138</item>
      <item>, OIB 86687456680</item>
      <item>, OIB 85821130368</item>
      <item>, OIB 32802230502</item>
      <item>, OIB null</item>
      <item>, OIB 22593287559</item>
      <item>, OIB null</item>
      <item>, OIB 66486182714</item>
      <item>, OIB null</item>
      <item>, OIB 18683136487</item>
      <item>, OIB 32802230502</item>
      <item>, OIB 74856132042</item>
      <item>, OIB 23143781001</item>
      <item>, OIB 18618975941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126</properties:Words>
  <properties:Characters>707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2017-01-17T12:22:00Z</dcterms:created>
  <dc:creator>kraljicn</dc:creator>
  <cp:lastModifiedBy>Vinka Mihalinčić</cp:lastModifiedBy>
  <cp:lastPrinted>2007-10-05T09:38:00Z</cp:lastPrinted>
  <dcterms:modified xmlns:xsi="http://www.w3.org/2001/XMLSchema-instance" xsi:type="dcterms:W3CDTF">2017-01-17T12:24:00Z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