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2f10" w14:paraId="2bb2f10" w:rsidRDefault="005D4697" w:rsidP="00910611" w:rsidR="005D469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4697" w:rsidP="00910611" w:rsidR="005D4697">
      <w:r>
        <w:rPr>
          <w:rFonts w:eastAsia="MS Mincho"/>
        </w:rPr>
        <w:t>REPUBLIKA HRVATSKA</w:t>
      </w:r>
    </w:p>
    <w:p w:rsidRDefault="005D4697" w:rsidP="00910611" w:rsidR="005D4697">
      <w:r>
        <w:rPr>
          <w:rFonts w:eastAsia="MS Mincho"/>
        </w:rPr>
        <w:t>TRGOVAČKI SUD U RIJECI</w:t>
      </w:r>
    </w:p>
    <w:p w:rsidRDefault="005D4697" w:rsidR="005D469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D4697" w:rsidP="00910611" w:rsidR="005D4697" w:rsidRPr="00910611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2E483F" w:rsidP="00EE27D1" w:rsidR="002E483F">
      <w:pPr>
        <w:jc w:val="both"/>
      </w:pPr>
    </w:p>
    <w:p w:rsidRDefault="00221869" w:rsidP="00EE27D1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A305D6">
        <w:rPr>
          <w:b/>
        </w:rPr>
        <w:t xml:space="preserve">ARS d.o.o. Mali Lošinj, Brdina 11, </w:t>
      </w:r>
      <w:r w:rsidR="00990987">
        <w:t>nakon održane 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7976B0">
        <w:t>30. svibnja</w:t>
      </w:r>
      <w:r w:rsidR="009B00AB">
        <w:t xml:space="preserve"> </w:t>
      </w:r>
      <w:r w:rsidR="002E483F" w:rsidRPr="00747C37">
        <w:t>201</w:t>
      </w:r>
      <w:r w:rsidR="00253285">
        <w:t>6</w:t>
      </w:r>
      <w:r w:rsidR="00EE27D1" w:rsidRPr="00747C37">
        <w:t>. godine</w:t>
      </w:r>
    </w:p>
    <w:p w:rsidRDefault="00B5045E" w:rsidP="00EE27D1" w:rsidR="00EE27D1" w:rsidRPr="00747C37">
      <w:pPr>
        <w:jc w:val="both"/>
      </w:pPr>
      <w:r>
        <w:t xml:space="preserve"> </w:t>
      </w: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753D8D" w:rsidR="001468EB">
      <w:pPr>
        <w:jc w:val="both"/>
      </w:pPr>
      <w:r w:rsidRPr="003D5CE8">
        <w:t>I.</w:t>
      </w:r>
      <w:r w:rsidRPr="00747C37">
        <w:t xml:space="preserve"> </w:t>
      </w:r>
      <w:r w:rsidR="009B00AB">
        <w:tab/>
      </w:r>
      <w:r w:rsidR="00B32CD7" w:rsidRPr="00747C37">
        <w:t>Kupc</w:t>
      </w:r>
      <w:r w:rsidR="00B3109D">
        <w:t>u</w:t>
      </w:r>
      <w:r w:rsidR="00197A74">
        <w:t xml:space="preserve"> </w:t>
      </w:r>
      <w:r w:rsidR="00A305D6" w:rsidRPr="00A305D6">
        <w:t>Željk</w:t>
      </w:r>
      <w:r w:rsidR="00A305D6">
        <w:t>i</w:t>
      </w:r>
      <w:r w:rsidR="00A305D6" w:rsidRPr="00A305D6">
        <w:t xml:space="preserve"> Wegemann iz Malog Lošinja, Sv. Martin 29A, OIB 54921809584</w:t>
      </w:r>
      <w:r w:rsidR="00A305D6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</w:t>
      </w:r>
      <w:r w:rsidR="007976B0">
        <w:t xml:space="preserve">1/3 dijela </w:t>
      </w:r>
      <w:r w:rsidR="00B32CD7" w:rsidRPr="00747C37">
        <w:t>nekretnin</w:t>
      </w:r>
      <w:r w:rsidR="003D5CE8">
        <w:t>e</w:t>
      </w:r>
      <w:r w:rsidR="00B32CD7" w:rsidRPr="00747C37">
        <w:t xml:space="preserve"> stečajnog dužnika upisan</w:t>
      </w:r>
      <w:r w:rsidR="003D5CE8">
        <w:t>e</w:t>
      </w:r>
      <w:r w:rsidR="00B32CD7" w:rsidRPr="00747C37">
        <w:t xml:space="preserve"> u </w:t>
      </w:r>
      <w:r w:rsidR="00990987" w:rsidRPr="00990987">
        <w:t xml:space="preserve">zemljišnim knjigama </w:t>
      </w:r>
      <w:r w:rsidR="00837C41">
        <w:t xml:space="preserve">Općinskog suda u Rijeci, </w:t>
      </w:r>
      <w:r w:rsidR="00A305D6" w:rsidRPr="00A305D6">
        <w:t xml:space="preserve">zemljišnoknjižni odjel u Malom Lošinju, </w:t>
      </w:r>
      <w:r w:rsidR="007976B0" w:rsidRPr="007976B0">
        <w:t>3. etaža, stan br.3 (3/733) na jugozapadnom dijelu prizemlja zgrade koji se sastoji od dvije sobe, dnevnog boravka, kupaonice, kuhinje, ulaznog prostora i terase ukupne površine 58,72 m2 i 15,10 m2 terase označen u diobenom elaboratu brojem 3/pr i prugastim rasterom zelene boje, sagrađena k.č.br. 733, upisan u zk.ul. 2026, podulošku 3, k.o. Mali Lošinj – Grad</w:t>
      </w:r>
      <w:r w:rsidR="00AC27DB">
        <w:t>.</w:t>
      </w:r>
    </w:p>
    <w:p w:rsidRDefault="007976B0" w:rsidP="007B6823" w:rsidR="007976B0">
      <w:pPr>
        <w:jc w:val="both"/>
      </w:pPr>
    </w:p>
    <w:p w:rsidRDefault="007976B0" w:rsidP="007B6823" w:rsidR="00F375E9">
      <w:pPr>
        <w:jc w:val="both"/>
      </w:pPr>
      <w:r>
        <w:t>II.</w:t>
      </w:r>
      <w:r>
        <w:tab/>
      </w:r>
      <w:r w:rsidRPr="00747C37">
        <w:t>Kupc</w:t>
      </w:r>
      <w:r>
        <w:t xml:space="preserve">u </w:t>
      </w:r>
      <w:r w:rsidRPr="007976B0">
        <w:t>Ivan</w:t>
      </w:r>
      <w:r>
        <w:t>i</w:t>
      </w:r>
      <w:r w:rsidRPr="007976B0">
        <w:t xml:space="preserve"> Blažević iz Rijeke, Drenovski put 19B, OIB 05484132161 </w:t>
      </w:r>
      <w:r w:rsidRPr="00747C37">
        <w:t>dosuđuj</w:t>
      </w:r>
      <w:r>
        <w:t>e</w:t>
      </w:r>
      <w:r w:rsidRPr="00747C37">
        <w:t xml:space="preserve"> se </w:t>
      </w:r>
      <w:r>
        <w:t xml:space="preserve">1/3 dijela </w:t>
      </w:r>
      <w:r w:rsidRPr="00747C37">
        <w:t>nekretnin</w:t>
      </w:r>
      <w:r w:rsidR="003D5CE8">
        <w:t>e</w:t>
      </w:r>
      <w:r w:rsidRPr="00747C37">
        <w:t xml:space="preserve"> stečajnog dužnika upisan</w:t>
      </w:r>
      <w:r w:rsidR="003D5CE8">
        <w:t>e</w:t>
      </w:r>
      <w:r w:rsidRPr="00747C37">
        <w:t xml:space="preserve"> u </w:t>
      </w:r>
      <w:r w:rsidRPr="00990987">
        <w:t xml:space="preserve">zemljišnim knjigama </w:t>
      </w:r>
      <w:r>
        <w:t xml:space="preserve">Općinskog suda u Rijeci, </w:t>
      </w:r>
      <w:r w:rsidRPr="00A305D6">
        <w:t xml:space="preserve">zemljišnoknjižni odjel u Malom Lošinju, </w:t>
      </w:r>
      <w:r w:rsidRPr="007976B0">
        <w:t>3. etaža, stan br.3 (3/733) na jugozapadnom dijelu prizemlja zgrade koji se sastoji od dvije sobe, dnevnog boravka, kupaonice, kuhinje, ulaznog prostora i terase ukupne površine 58,72 m2 i 15,10 m2 terase označen u diobenom elaboratu brojem 3/pr i prugastim rasterom zelene boje, sagrađena k.č.br. 733, upisan u zk.ul. 2026, podulošku 3, k.o. Mali Lošinj – Grad</w:t>
      </w:r>
      <w:r>
        <w:t>.</w:t>
      </w:r>
    </w:p>
    <w:p w:rsidRDefault="007976B0" w:rsidP="007B6823" w:rsidR="007976B0">
      <w:pPr>
        <w:jc w:val="both"/>
      </w:pPr>
    </w:p>
    <w:p w:rsidRDefault="007976B0" w:rsidP="007B6823" w:rsidR="007976B0">
      <w:pPr>
        <w:jc w:val="both"/>
      </w:pPr>
      <w:r>
        <w:t>III.</w:t>
      </w:r>
      <w:r>
        <w:tab/>
      </w:r>
      <w:r w:rsidRPr="00747C37">
        <w:t>Kupc</w:t>
      </w:r>
      <w:r>
        <w:t xml:space="preserve">u </w:t>
      </w:r>
      <w:r w:rsidRPr="007976B0">
        <w:t>Roland</w:t>
      </w:r>
      <w:r>
        <w:t>u</w:t>
      </w:r>
      <w:r w:rsidRPr="007976B0">
        <w:t xml:space="preserve"> Wegemann, Mali Lošinj, Zagrebačka 22, OIB 79060232863</w:t>
      </w:r>
      <w:r w:rsidR="003D5CE8">
        <w:t xml:space="preserve"> </w:t>
      </w:r>
      <w:r w:rsidRPr="00747C37">
        <w:t>dosuđuj</w:t>
      </w:r>
      <w:r>
        <w:t>e</w:t>
      </w:r>
      <w:r w:rsidRPr="00747C37">
        <w:t xml:space="preserve"> se </w:t>
      </w:r>
      <w:r>
        <w:t xml:space="preserve">1/3 dijela </w:t>
      </w:r>
      <w:r w:rsidRPr="00747C37">
        <w:t>nekretnin</w:t>
      </w:r>
      <w:r w:rsidR="003D5CE8">
        <w:t>e</w:t>
      </w:r>
      <w:r w:rsidRPr="00747C37">
        <w:t xml:space="preserve"> stečajnog dužnika upisan</w:t>
      </w:r>
      <w:r w:rsidR="003D5CE8">
        <w:t>e</w:t>
      </w:r>
      <w:r w:rsidRPr="00747C37">
        <w:t xml:space="preserve"> u </w:t>
      </w:r>
      <w:r w:rsidRPr="00990987">
        <w:t xml:space="preserve">zemljišnim knjigama </w:t>
      </w:r>
      <w:r>
        <w:t xml:space="preserve">Općinskog suda u Rijeci, </w:t>
      </w:r>
      <w:r w:rsidRPr="00A305D6">
        <w:t xml:space="preserve">zemljišnoknjižni odjel u Malom Lošinju, </w:t>
      </w:r>
      <w:r w:rsidRPr="007976B0">
        <w:t>3. etaža, stan br.3 (3/733) na jugozapadnom dijelu prizemlja zgrade koji se sastoji od dvije sobe, dnevnog boravka, kupaonice, kuhinje, ulaznog prostora i terase ukupne površine 58,72 m2 i 15,10 m2 terase označen u diobenom elaboratu brojem 3/pr i prugastim rasterom zelene boje, sagrađena k.č.br. 733, upisan u zk.ul. 2026, podulošku 3, k.o. Mali Lošinj – Grad</w:t>
      </w:r>
      <w:r>
        <w:t>.</w:t>
      </w:r>
    </w:p>
    <w:p w:rsidRDefault="007976B0" w:rsidP="007B6823" w:rsidR="007976B0">
      <w:pPr>
        <w:jc w:val="both"/>
      </w:pPr>
    </w:p>
    <w:p w:rsidRDefault="00CA7F4B" w:rsidP="001468EB" w:rsidR="001468EB" w:rsidRPr="001468EB">
      <w:pPr>
        <w:jc w:val="both"/>
      </w:pPr>
      <w:r>
        <w:t>IV</w:t>
      </w:r>
      <w:r w:rsidR="001468EB" w:rsidRPr="001468EB">
        <w:t xml:space="preserve">.  </w:t>
      </w:r>
      <w:r w:rsidR="001468EB" w:rsidRPr="001468EB">
        <w:tab/>
        <w:t>Kupc</w:t>
      </w:r>
      <w:r w:rsidR="007976B0">
        <w:t>i</w:t>
      </w:r>
      <w:r w:rsidR="00B3109D">
        <w:t xml:space="preserve"> </w:t>
      </w:r>
      <w:r w:rsidR="007976B0" w:rsidRPr="007976B0">
        <w:t>Željk</w:t>
      </w:r>
      <w:r w:rsidR="007976B0">
        <w:t>a</w:t>
      </w:r>
      <w:r w:rsidR="007976B0" w:rsidRPr="007976B0">
        <w:t xml:space="preserve"> Wegemann iz Malog Lošinja, Sv. Martin 29A, OIB 54921809584</w:t>
      </w:r>
      <w:r w:rsidR="007976B0">
        <w:t xml:space="preserve">, </w:t>
      </w:r>
      <w:r w:rsidR="007976B0" w:rsidRPr="007976B0">
        <w:t>Ivan</w:t>
      </w:r>
      <w:r w:rsidR="007976B0">
        <w:t>a</w:t>
      </w:r>
      <w:r w:rsidR="007976B0" w:rsidRPr="007976B0">
        <w:t xml:space="preserve"> Blažević iz Rijeke, Drenovski put 19B, OIB 05484132161</w:t>
      </w:r>
      <w:r w:rsidR="007976B0">
        <w:t xml:space="preserve"> i </w:t>
      </w:r>
      <w:r w:rsidR="007976B0" w:rsidRPr="007976B0">
        <w:t>Roland Wegemann, Mali Lošinj, Zagrebačka 22, OIB 79060232863</w:t>
      </w:r>
      <w:r w:rsidR="007976B0">
        <w:t xml:space="preserve"> </w:t>
      </w:r>
      <w:r w:rsidR="00DD73DB">
        <w:t>duž</w:t>
      </w:r>
      <w:r w:rsidR="00B3109D">
        <w:t>n</w:t>
      </w:r>
      <w:r w:rsidR="007976B0">
        <w:t>i</w:t>
      </w:r>
      <w:r w:rsidR="00B3109D">
        <w:t xml:space="preserve"> </w:t>
      </w:r>
      <w:r w:rsidR="007976B0">
        <w:t>su</w:t>
      </w:r>
      <w:r w:rsidR="00B3109D">
        <w:t xml:space="preserve"> </w:t>
      </w:r>
      <w:r w:rsidR="001468EB" w:rsidRPr="001468EB">
        <w:t xml:space="preserve">u roku od trideset dana od dana pravomoćnosti rješenja o dosudi </w:t>
      </w:r>
      <w:r w:rsidR="007976B0">
        <w:t xml:space="preserve">solidarno </w:t>
      </w:r>
      <w:r w:rsidR="001468EB" w:rsidRPr="001468EB">
        <w:t xml:space="preserve">uplatiti razliku kupovnine za nekretninu opisanu u točki I. u visini od </w:t>
      </w:r>
      <w:r w:rsidR="007976B0" w:rsidRPr="007976B0">
        <w:rPr>
          <w:b/>
        </w:rPr>
        <w:t>276.345,00</w:t>
      </w:r>
      <w:r w:rsidR="007976B0">
        <w:t xml:space="preserve"> </w:t>
      </w:r>
      <w:r w:rsidR="001468EB" w:rsidRPr="00990987">
        <w:rPr>
          <w:b/>
        </w:rPr>
        <w:t>kn</w:t>
      </w:r>
      <w:r w:rsidR="001468EB" w:rsidRPr="001468EB">
        <w:t xml:space="preserve"> (slovima:</w:t>
      </w:r>
      <w:r w:rsidR="00C21A56">
        <w:t xml:space="preserve"> </w:t>
      </w:r>
      <w:r w:rsidR="007976B0">
        <w:t>dvjestosedamdesetšesttisućatristotine četrdesetpetkuna</w:t>
      </w:r>
      <w:r w:rsidR="00F03521">
        <w:t>)</w:t>
      </w:r>
      <w:r w:rsidR="001468EB" w:rsidRPr="001468EB">
        <w:t xml:space="preserve"> na žiroračun ovog suda broj HR59 2390 0011 3000 0270 3 kod Hrvatske poštanske banke d.d. Zagreb s napomenom „razlika kupovnina“ i pozivom na broj</w:t>
      </w:r>
      <w:r w:rsidR="00FD04F3">
        <w:t xml:space="preserve"> </w:t>
      </w:r>
      <w:r w:rsidR="00A305D6">
        <w:t>409-13</w:t>
      </w:r>
      <w:r w:rsidR="001468EB" w:rsidRPr="001468EB">
        <w:t>.</w:t>
      </w:r>
    </w:p>
    <w:p w:rsidRDefault="001468EB" w:rsidP="001468EB" w:rsidR="001468EB" w:rsidRPr="001468EB">
      <w:pPr>
        <w:jc w:val="both"/>
      </w:pPr>
    </w:p>
    <w:p w:rsidRDefault="007976B0" w:rsidP="00197A74" w:rsidR="007976B0">
      <w:pPr>
        <w:jc w:val="both"/>
      </w:pPr>
      <w:r>
        <w:lastRenderedPageBreak/>
        <w:t>V</w:t>
      </w:r>
      <w:r w:rsidR="001468EB" w:rsidRPr="001468EB">
        <w:t xml:space="preserve">. </w:t>
      </w:r>
      <w:r w:rsidR="001468EB" w:rsidRPr="001468EB">
        <w:tab/>
        <w:t xml:space="preserve">Određuje se uknjižba prava vlasništva </w:t>
      </w:r>
      <w:r>
        <w:t>na dosuđenoj nekretnini stečajnog dužnika</w:t>
      </w:r>
      <w:r w:rsidR="001468EB" w:rsidRPr="001468EB">
        <w:t xml:space="preserve"> </w:t>
      </w:r>
      <w:r>
        <w:t xml:space="preserve">upisanoj u </w:t>
      </w:r>
      <w:r w:rsidRPr="00990987">
        <w:t xml:space="preserve">zemljišnim knjigama </w:t>
      </w:r>
      <w:r>
        <w:t xml:space="preserve">Općinskog suda u Rijeci, </w:t>
      </w:r>
      <w:r w:rsidRPr="00A305D6">
        <w:t>zemljišnoknjižni odjel u Malom Lošinju,</w:t>
      </w:r>
      <w:r>
        <w:t xml:space="preserve"> </w:t>
      </w:r>
      <w:r w:rsidRPr="007976B0">
        <w:t>3. etaža, stan br.3 (3/733) na jugozapadnom dijelu prizemlja zgrade koji se sastoji od dvije sobe, dnevnog boravka, kupaonice, kuhinje, ulaznog prostora i terase ukupne površine 58,72 m2 i 15,10 m2 terase označen u diobenom elaboratu brojem 3/pr i prugastim rasterom zelene boje, sagrađena k.č.br. 733, upisan u zk.ul. 2026, podulošku 3, k.o. Mali Lošinj – Grad</w:t>
      </w:r>
      <w:r>
        <w:t xml:space="preserve"> u </w:t>
      </w:r>
      <w:r w:rsidRPr="007976B0">
        <w:rPr>
          <w:b/>
        </w:rPr>
        <w:t>1/3 dijela</w:t>
      </w:r>
      <w:r>
        <w:t xml:space="preserve"> u </w:t>
      </w:r>
      <w:r w:rsidR="001468EB" w:rsidRPr="001468EB">
        <w:t>korist kupca</w:t>
      </w:r>
      <w:r w:rsidR="000C04FC">
        <w:t xml:space="preserve"> </w:t>
      </w:r>
      <w:r w:rsidR="00A305D6" w:rsidRPr="00A305D6">
        <w:t>Željk</w:t>
      </w:r>
      <w:r w:rsidR="00A305D6">
        <w:t>e</w:t>
      </w:r>
      <w:r w:rsidR="00A305D6" w:rsidRPr="00A305D6">
        <w:t xml:space="preserve"> Wegemann iz Malog Lošinja, Sv. Martin 29A, OIB 54921809584</w:t>
      </w:r>
      <w:r>
        <w:t xml:space="preserve">. </w:t>
      </w:r>
    </w:p>
    <w:p w:rsidRDefault="007976B0" w:rsidP="00197A74" w:rsidR="007976B0">
      <w:pPr>
        <w:jc w:val="both"/>
      </w:pPr>
    </w:p>
    <w:p w:rsidRDefault="007976B0" w:rsidP="00197A74" w:rsidR="007976B0">
      <w:pPr>
        <w:jc w:val="both"/>
      </w:pPr>
      <w:r>
        <w:t>V</w:t>
      </w:r>
      <w:r w:rsidR="00CA7F4B">
        <w:t>I</w:t>
      </w:r>
      <w:r w:rsidRPr="001468EB">
        <w:t xml:space="preserve">. </w:t>
      </w:r>
      <w:r w:rsidRPr="001468EB">
        <w:tab/>
        <w:t xml:space="preserve">Određuje se uknjižba prava vlasništva </w:t>
      </w:r>
      <w:r>
        <w:t>na dosuđenoj nekretnini stečajnog dužnika</w:t>
      </w:r>
      <w:r w:rsidRPr="001468EB">
        <w:t xml:space="preserve"> </w:t>
      </w:r>
      <w:r>
        <w:t xml:space="preserve">upisanoj u </w:t>
      </w:r>
      <w:r w:rsidRPr="00990987">
        <w:t xml:space="preserve">zemljišnim knjigama </w:t>
      </w:r>
      <w:r>
        <w:t xml:space="preserve">Općinskog suda u Rijeci, </w:t>
      </w:r>
      <w:r w:rsidRPr="00A305D6">
        <w:t>zemljišnoknjižni odjel u Malom Lošinju,</w:t>
      </w:r>
      <w:r>
        <w:t xml:space="preserve"> </w:t>
      </w:r>
      <w:r w:rsidRPr="007976B0">
        <w:t>3. etaža, stan br.3 (3/733) na jugozapadnom dijelu prizemlja zgrade koji se sastoji od dvije sobe, dnevnog boravka, kupaonice, kuhinje, ulaznog prostora i terase ukupne površine 58,72 m2 i 15,10 m2 terase označen u diobenom elaboratu brojem 3/pr i prugastim rasterom zelene boje, sagrađena k.č.br. 733, upisan u zk.ul. 2026, podulošku 3, k.o. Mali Lošinj – Grad</w:t>
      </w:r>
      <w:r>
        <w:t xml:space="preserve"> u </w:t>
      </w:r>
      <w:r w:rsidRPr="007976B0">
        <w:rPr>
          <w:b/>
        </w:rPr>
        <w:t>1/3 dijela</w:t>
      </w:r>
      <w:r>
        <w:t xml:space="preserve"> u </w:t>
      </w:r>
      <w:r w:rsidRPr="001468EB">
        <w:t>korist kupca</w:t>
      </w:r>
      <w:r>
        <w:t xml:space="preserve"> </w:t>
      </w:r>
      <w:r w:rsidRPr="007976B0">
        <w:t>Ivane Blažević iz Rijeke, Dren</w:t>
      </w:r>
      <w:r>
        <w:t xml:space="preserve">ovski put 19B, OIB 05484132161. </w:t>
      </w:r>
    </w:p>
    <w:p w:rsidRDefault="007976B0" w:rsidP="00197A74" w:rsidR="007976B0">
      <w:pPr>
        <w:jc w:val="both"/>
      </w:pPr>
    </w:p>
    <w:p w:rsidRDefault="00CA7F4B" w:rsidP="00197A74" w:rsidR="001468EB" w:rsidRPr="00880B73">
      <w:pPr>
        <w:jc w:val="both"/>
      </w:pPr>
      <w:r>
        <w:t>VII</w:t>
      </w:r>
      <w:r w:rsidR="007976B0" w:rsidRPr="001468EB">
        <w:t xml:space="preserve">. </w:t>
      </w:r>
      <w:r w:rsidR="007976B0" w:rsidRPr="001468EB">
        <w:tab/>
        <w:t xml:space="preserve">Određuje se uknjižba prava vlasništva </w:t>
      </w:r>
      <w:r w:rsidR="007976B0">
        <w:t>na dosuđenoj nekretnini stečajnog dužnika</w:t>
      </w:r>
      <w:r w:rsidR="007976B0" w:rsidRPr="001468EB">
        <w:t xml:space="preserve"> </w:t>
      </w:r>
      <w:r w:rsidR="007976B0">
        <w:t xml:space="preserve">upisanoj u </w:t>
      </w:r>
      <w:r w:rsidR="007976B0" w:rsidRPr="00990987">
        <w:t xml:space="preserve">zemljišnim knjigama </w:t>
      </w:r>
      <w:r w:rsidR="007976B0">
        <w:t xml:space="preserve">Općinskog suda u Rijeci, </w:t>
      </w:r>
      <w:r w:rsidR="007976B0" w:rsidRPr="00A305D6">
        <w:t>zemljišnoknjižni odjel u Malom Lošinju,</w:t>
      </w:r>
      <w:r w:rsidR="007976B0">
        <w:t xml:space="preserve"> </w:t>
      </w:r>
      <w:r w:rsidR="007976B0" w:rsidRPr="007976B0">
        <w:t>3. etaža, stan br.3 (3/733) na jugozapadnom dijelu prizemlja zgrade koji se sastoji od dvije sobe, dnevnog boravka, kupaonice, kuhinje, ulaznog prostora i terase ukupne površine 58,72 m2 i 15,10 m2 terase označen u diobenom elaboratu brojem 3/pr i prugastim rasterom zelene boje, sagrađena k.č.br. 733, upisan u zk.ul. 2026, podulošku 3, k.o. Mali Lošinj – Grad</w:t>
      </w:r>
      <w:r w:rsidR="007976B0">
        <w:t xml:space="preserve"> u </w:t>
      </w:r>
      <w:r w:rsidR="007976B0" w:rsidRPr="007976B0">
        <w:rPr>
          <w:b/>
        </w:rPr>
        <w:t>1/3 dijela</w:t>
      </w:r>
      <w:r w:rsidR="007976B0">
        <w:t xml:space="preserve"> u </w:t>
      </w:r>
      <w:r w:rsidR="007976B0" w:rsidRPr="001468EB">
        <w:t>korist kupca</w:t>
      </w:r>
      <w:r w:rsidR="007976B0">
        <w:t xml:space="preserve"> </w:t>
      </w:r>
      <w:r w:rsidR="007976B0" w:rsidRPr="007976B0">
        <w:t>Roland</w:t>
      </w:r>
      <w:r w:rsidR="007976B0">
        <w:t>a</w:t>
      </w:r>
      <w:r w:rsidR="007976B0" w:rsidRPr="007976B0">
        <w:t xml:space="preserve"> Wegemann, Mali Lošinj, Zagrebačka 22, OIB 79060232863</w:t>
      </w:r>
      <w:r w:rsidR="007976B0">
        <w:t xml:space="preserve">, </w:t>
      </w:r>
      <w:r w:rsidR="001468EB" w:rsidRPr="003D5CE8">
        <w:rPr>
          <w:b/>
        </w:rPr>
        <w:t>nakon pravomoćnost</w:t>
      </w:r>
      <w:r w:rsidR="00FD04F3" w:rsidRPr="003D5CE8">
        <w:rPr>
          <w:b/>
        </w:rPr>
        <w:t>i ovog rješenja i nakon što kup</w:t>
      </w:r>
      <w:r w:rsidR="001468EB" w:rsidRPr="003D5CE8">
        <w:rPr>
          <w:b/>
        </w:rPr>
        <w:t>c</w:t>
      </w:r>
      <w:r w:rsidR="007976B0" w:rsidRPr="003D5CE8">
        <w:rPr>
          <w:b/>
        </w:rPr>
        <w:t>i</w:t>
      </w:r>
      <w:r w:rsidR="001468EB" w:rsidRPr="003D5CE8">
        <w:rPr>
          <w:b/>
        </w:rPr>
        <w:t xml:space="preserve"> uplat</w:t>
      </w:r>
      <w:r w:rsidR="007976B0" w:rsidRPr="003D5CE8">
        <w:rPr>
          <w:b/>
        </w:rPr>
        <w:t>e</w:t>
      </w:r>
      <w:r w:rsidR="001468EB" w:rsidRPr="003D5CE8">
        <w:rPr>
          <w:b/>
        </w:rPr>
        <w:t xml:space="preserve"> razliku kupovnine navedenu u točki </w:t>
      </w:r>
      <w:r w:rsidR="003D5CE8">
        <w:rPr>
          <w:b/>
        </w:rPr>
        <w:t>IV</w:t>
      </w:r>
      <w:r w:rsidR="001468EB" w:rsidRPr="003D5CE8">
        <w:rPr>
          <w:b/>
        </w:rPr>
        <w:t>. izreke ovog rješenja.</w:t>
      </w:r>
    </w:p>
    <w:p w:rsidRDefault="001468EB" w:rsidP="001468EB" w:rsidR="001468EB" w:rsidRPr="00880B73">
      <w:pPr>
        <w:jc w:val="both"/>
      </w:pPr>
    </w:p>
    <w:p w:rsidRDefault="00CA7F4B" w:rsidP="00CA7F4B" w:rsidR="00531FA5">
      <w:pPr>
        <w:jc w:val="both"/>
      </w:pPr>
      <w:r>
        <w:t>VIII</w:t>
      </w:r>
      <w:r w:rsidR="001468EB" w:rsidRPr="00C53AED">
        <w:t xml:space="preserve">. </w:t>
      </w:r>
      <w:r w:rsidR="001468EB" w:rsidRPr="00C53AED">
        <w:tab/>
        <w:t xml:space="preserve">Određuje se brisanje zemljišnoknjižnog upisa koji prestaje prodajom nekretnine u </w:t>
      </w:r>
      <w:r w:rsidR="00057F59" w:rsidRPr="00C53AED">
        <w:t xml:space="preserve">zk.ul. </w:t>
      </w:r>
      <w:r w:rsidR="00C8200C" w:rsidRPr="00C53AED">
        <w:t>2026</w:t>
      </w:r>
      <w:r w:rsidR="00057F59" w:rsidRPr="00C53AED">
        <w:t xml:space="preserve">, podulošku </w:t>
      </w:r>
      <w:r w:rsidR="007976B0">
        <w:t>3</w:t>
      </w:r>
      <w:r w:rsidR="00B3109D" w:rsidRPr="00C53AED">
        <w:t xml:space="preserve">. </w:t>
      </w:r>
      <w:r w:rsidR="00057F59" w:rsidRPr="00C53AED">
        <w:t xml:space="preserve">k.o. </w:t>
      </w:r>
      <w:r w:rsidR="00C8200C" w:rsidRPr="00C53AED">
        <w:t>Mali Lošinj – Grad</w:t>
      </w:r>
      <w:r>
        <w:t>,</w:t>
      </w:r>
      <w:r w:rsidR="00C8200C" w:rsidRPr="00C53AED">
        <w:t xml:space="preserve"> </w:t>
      </w:r>
      <w:r w:rsidR="00C53AED">
        <w:t>zabilježbe otvaranja stečajnog postupka nad dužnikom zaprimljeno dana 16. lipnja 2014. godine pod brojem Z-1916/14</w:t>
      </w:r>
      <w:r w:rsidR="003D5CE8">
        <w:t>.</w:t>
      </w:r>
    </w:p>
    <w:p w:rsidRDefault="00837C41" w:rsidP="00BB2DBB" w:rsidR="00B3109D">
      <w:pPr>
        <w:pStyle w:val="Odlomakpopisa"/>
        <w:ind w:left="0"/>
        <w:jc w:val="both"/>
      </w:pPr>
      <w:r>
        <w:t xml:space="preserve"> </w:t>
      </w:r>
    </w:p>
    <w:p w:rsidRDefault="00CA7F4B" w:rsidP="001468EB" w:rsidR="001468EB" w:rsidRPr="00880B73">
      <w:pPr>
        <w:jc w:val="both"/>
      </w:pPr>
      <w:r>
        <w:t>IX</w:t>
      </w:r>
      <w:r w:rsidR="001468EB" w:rsidRPr="00880B73">
        <w:t xml:space="preserve">. </w:t>
      </w:r>
      <w:r w:rsidR="001468EB" w:rsidRPr="00880B73">
        <w:tab/>
        <w:t xml:space="preserve">Nalaže se zemljišnoknjižnom odjelu Općinskog suda u </w:t>
      </w:r>
      <w:r w:rsidR="00F03521">
        <w:t xml:space="preserve">Rijeci, zemljišnoknjižni odjel u </w:t>
      </w:r>
      <w:r w:rsidR="00A305D6">
        <w:t>Malom Lošinju</w:t>
      </w:r>
      <w:r w:rsidR="00F03521">
        <w:t xml:space="preserve"> </w:t>
      </w:r>
      <w:r w:rsidR="001468EB" w:rsidRPr="00880B73">
        <w:t>izvršiti uknjižbu prava vlasništva te brisanje zabilježb</w:t>
      </w:r>
      <w:r w:rsidR="00C53AED">
        <w:t>e</w:t>
      </w:r>
      <w:r w:rsidR="001468EB" w:rsidRPr="00880B73">
        <w:t xml:space="preserve"> na temelju pravomoćnog rješenja o dosudi i potvrde ovog suda da </w:t>
      </w:r>
      <w:r w:rsidR="007976B0">
        <w:t>su</w:t>
      </w:r>
      <w:r w:rsidR="001468EB" w:rsidRPr="00880B73">
        <w:t xml:space="preserve"> kupc</w:t>
      </w:r>
      <w:r w:rsidR="007976B0">
        <w:t>i</w:t>
      </w:r>
      <w:r w:rsidR="001468EB" w:rsidRPr="00880B73">
        <w:t xml:space="preserve"> položi</w:t>
      </w:r>
      <w:r w:rsidR="007976B0">
        <w:t>li</w:t>
      </w:r>
      <w:r w:rsidR="001468EB" w:rsidRPr="00880B73">
        <w:t xml:space="preserve"> kupovninu.</w:t>
      </w:r>
    </w:p>
    <w:p w:rsidRDefault="001468EB" w:rsidP="001468EB" w:rsidR="001468EB" w:rsidRPr="00880B73">
      <w:pPr>
        <w:jc w:val="both"/>
      </w:pPr>
    </w:p>
    <w:p w:rsidRDefault="00CA7F4B" w:rsidP="001468EB" w:rsidR="001468EB">
      <w:pPr>
        <w:jc w:val="both"/>
      </w:pPr>
      <w:r>
        <w:t>X</w:t>
      </w:r>
      <w:r w:rsidR="001468EB" w:rsidRPr="00880B73">
        <w:t xml:space="preserve">. </w:t>
      </w:r>
      <w:r w:rsidR="001468EB" w:rsidRPr="00880B73">
        <w:tab/>
        <w:t>Nekretnina iz točke I.</w:t>
      </w:r>
      <w:r w:rsidR="003D5CE8">
        <w:t>, II. i III.</w:t>
      </w:r>
      <w:r w:rsidR="001468EB" w:rsidRPr="00880B73">
        <w:t xml:space="preserve"> ovog rješenja predat će se kupc</w:t>
      </w:r>
      <w:r w:rsidR="007976B0">
        <w:t>ima</w:t>
      </w:r>
      <w:r w:rsidR="001468EB" w:rsidRPr="00880B73">
        <w:t xml:space="preserve"> zaključkom o predaji nekretnine nakon što ovo rješenje postane pravomoćno i nakon što uplat</w:t>
      </w:r>
      <w:r w:rsidR="007976B0">
        <w:t>e</w:t>
      </w:r>
      <w:r w:rsidR="001468EB" w:rsidRPr="00880B73">
        <w:t xml:space="preserve"> kupovninu u cijelosti.</w:t>
      </w:r>
    </w:p>
    <w:p w:rsidRDefault="007976B0" w:rsidP="001468EB" w:rsidR="007976B0" w:rsidRPr="00880B73">
      <w:pPr>
        <w:jc w:val="both"/>
      </w:pPr>
    </w:p>
    <w:p w:rsidRDefault="00CA7F4B" w:rsidP="001468EB" w:rsidR="00CA7F4B">
      <w:pPr>
        <w:jc w:val="both"/>
      </w:pPr>
      <w:r>
        <w:t>X</w:t>
      </w:r>
      <w:r w:rsidR="00517C82">
        <w:t>I</w:t>
      </w:r>
      <w:r w:rsidR="001468EB" w:rsidRPr="00880B73">
        <w:t xml:space="preserve">. </w:t>
      </w:r>
      <w:r w:rsidR="001468EB" w:rsidRPr="00880B73">
        <w:tab/>
        <w:t>Ako kupc</w:t>
      </w:r>
      <w:r w:rsidR="007976B0">
        <w:t>i</w:t>
      </w:r>
      <w:r w:rsidR="001468EB" w:rsidRPr="00880B73">
        <w:t xml:space="preserve"> ne uplat</w:t>
      </w:r>
      <w:r w:rsidR="003D5CE8">
        <w:t>e</w:t>
      </w:r>
      <w:r w:rsidR="001468EB" w:rsidRPr="00880B73">
        <w:t xml:space="preserve"> kupovninu u roku koji </w:t>
      </w:r>
      <w:r w:rsidR="003D5CE8">
        <w:t xml:space="preserve">im </w:t>
      </w:r>
      <w:r w:rsidR="001468EB" w:rsidRPr="00880B73">
        <w:t xml:space="preserve">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CA7F4B" w:rsidP="001468EB" w:rsidR="001468EB" w:rsidRPr="00880B73">
      <w:pPr>
        <w:jc w:val="both"/>
      </w:pPr>
      <w:r>
        <w:t>XII</w:t>
      </w:r>
      <w:r w:rsidR="001468EB" w:rsidRPr="00880B73">
        <w:t xml:space="preserve">. </w:t>
      </w:r>
      <w:r w:rsidR="001468EB" w:rsidRPr="00880B73">
        <w:tab/>
        <w:t xml:space="preserve">Nalaže se zemljišnoknjižnom odjelu Općinskog suda </w:t>
      </w:r>
      <w:r w:rsidR="00057F59">
        <w:t>u</w:t>
      </w:r>
      <w:r w:rsidR="00057F59" w:rsidRPr="00880B73">
        <w:t xml:space="preserve"> </w:t>
      </w:r>
      <w:r w:rsidR="00057F59">
        <w:t xml:space="preserve">Rijeci, zemljišnoknjižni odjel u </w:t>
      </w:r>
      <w:r w:rsidR="00A305D6">
        <w:t>Malom Lošinju</w:t>
      </w:r>
      <w:r w:rsidR="001468EB" w:rsidRPr="00880B73">
        <w:t xml:space="preserve"> da u zemljišnim knjigama</w:t>
      </w:r>
      <w:r w:rsidR="00517C82">
        <w:t xml:space="preserve"> z.k.ul. </w:t>
      </w:r>
      <w:r w:rsidR="00492F25">
        <w:t>2026</w:t>
      </w:r>
      <w:r w:rsidR="00E66745">
        <w:t xml:space="preserve">, podulošku </w:t>
      </w:r>
      <w:r>
        <w:t>3</w:t>
      </w:r>
      <w:r w:rsidR="006C337F">
        <w:t>.</w:t>
      </w:r>
      <w:r w:rsidR="00E66745">
        <w:t xml:space="preserve"> k.o. </w:t>
      </w:r>
      <w:r w:rsidR="00492F25">
        <w:t>Mali Lošinj - Grad</w:t>
      </w:r>
      <w:r w:rsidR="00E66745">
        <w:t xml:space="preserve">, </w:t>
      </w:r>
      <w:r w:rsidR="001468EB" w:rsidRPr="00880B73">
        <w:t>izvrši zabilježbu dosude nekretnine opisane u točki I.</w:t>
      </w:r>
      <w:r w:rsidR="003D5CE8">
        <w:t>, II. i III.</w:t>
      </w:r>
      <w:r w:rsidR="001468EB" w:rsidRPr="00880B73">
        <w:t xml:space="preserve"> izreke ovog rješenja (čl.89. st.1. Zakona o zemljišnim knjigama).</w:t>
      </w:r>
    </w:p>
    <w:p w:rsidRDefault="001468EB" w:rsidP="007B3096" w:rsidR="000C48AE">
      <w:pPr>
        <w:jc w:val="both"/>
      </w:pPr>
      <w:r w:rsidRPr="00880B73">
        <w:tab/>
        <w:t xml:space="preserve"> </w:t>
      </w: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lastRenderedPageBreak/>
        <w:t>Obrazloženje</w:t>
      </w:r>
    </w:p>
    <w:p w:rsidRDefault="001468EB" w:rsidP="001468EB" w:rsidR="001468EB" w:rsidRPr="00517C82">
      <w:pPr>
        <w:jc w:val="both"/>
      </w:pPr>
    </w:p>
    <w:p w:rsidRDefault="001468EB" w:rsidP="00197A74" w:rsidR="001468EB" w:rsidRPr="00517C82">
      <w:pPr>
        <w:jc w:val="both"/>
      </w:pPr>
      <w:r w:rsidRPr="00517C82">
        <w:tab/>
      </w:r>
      <w:r w:rsidR="00C53AED">
        <w:t>N</w:t>
      </w:r>
      <w:r w:rsidRPr="00517C82">
        <w:t>a prijedlog stečajnog upravitelja</w:t>
      </w:r>
      <w:r w:rsidR="00C53AED">
        <w:t>,</w:t>
      </w:r>
      <w:r w:rsidRPr="00517C82">
        <w:t xml:space="preserve"> </w:t>
      </w:r>
      <w:r w:rsidR="00C53AED">
        <w:t xml:space="preserve">sud je </w:t>
      </w:r>
      <w:r w:rsidRPr="00517C82">
        <w:t>temeljem čl.</w:t>
      </w:r>
      <w:r w:rsidR="00C53AED">
        <w:t>95</w:t>
      </w:r>
      <w:r w:rsidRPr="00517C82">
        <w:t xml:space="preserve">. </w:t>
      </w:r>
      <w:r w:rsidR="00C53AED">
        <w:t>Ovršnog zakona (NN 112/12)</w:t>
      </w:r>
      <w:r w:rsidRPr="00517C82">
        <w:t xml:space="preserve"> </w:t>
      </w:r>
      <w:r w:rsidR="00C53AED">
        <w:t>odredio prodaju nekretnine stečajnog dužnika upisanu u zemljišnim knjigama Općinskog suda u Rijeci, zemljišnoknjižni odjel Mali Lošinj.</w:t>
      </w:r>
      <w:r w:rsidRPr="00517C82">
        <w:t xml:space="preserve">  </w:t>
      </w:r>
    </w:p>
    <w:p w:rsidRDefault="001468EB" w:rsidP="001468EB" w:rsidR="002D0F94">
      <w:pPr>
        <w:jc w:val="both"/>
      </w:pPr>
      <w:r w:rsidRPr="00517C82">
        <w:tab/>
        <w:t xml:space="preserve">Zaključkom o prodaji od </w:t>
      </w:r>
      <w:r w:rsidR="00CA7F4B">
        <w:t>01. travnja</w:t>
      </w:r>
      <w:r w:rsidRPr="00517C82">
        <w:t xml:space="preserve"> 201</w:t>
      </w:r>
      <w:r w:rsidR="00C43156">
        <w:t>6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C8200C">
      <w:pPr>
        <w:jc w:val="both"/>
      </w:pPr>
      <w:r>
        <w:tab/>
      </w:r>
      <w:r w:rsidR="001468EB" w:rsidRPr="00517C82">
        <w:t>Zaključak o prodaji od</w:t>
      </w:r>
      <w:r w:rsidR="00DD73DB">
        <w:t xml:space="preserve"> </w:t>
      </w:r>
      <w:r w:rsidR="00CA7F4B">
        <w:t>01. travnja</w:t>
      </w:r>
      <w:r w:rsidR="001468EB" w:rsidRPr="00517C82">
        <w:t xml:space="preserve"> 201</w:t>
      </w:r>
      <w:r w:rsidR="00C43156">
        <w:t>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objavljen je na </w:t>
      </w:r>
      <w:r w:rsidR="004546E8">
        <w:t>e-</w:t>
      </w:r>
      <w:r w:rsidR="002D0F94">
        <w:t>O</w:t>
      </w:r>
      <w:r w:rsidR="001468EB" w:rsidRPr="00517C82">
        <w:t xml:space="preserve">glasnoj ploči suda dana </w:t>
      </w:r>
      <w:r w:rsidR="00CA7F4B">
        <w:t>01. travnja</w:t>
      </w:r>
      <w:r w:rsidR="001468EB" w:rsidRPr="00517C82">
        <w:t xml:space="preserve"> 201</w:t>
      </w:r>
      <w:r w:rsidR="00C43156">
        <w:t>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na stranicama Visokog trgovačkog suda RH web – stečaj</w:t>
      </w:r>
      <w:r w:rsidR="00C8200C">
        <w:t xml:space="preserve"> i</w:t>
      </w:r>
      <w:r w:rsidR="001468EB" w:rsidRPr="00517C82">
        <w:t xml:space="preserve"> Očevidniku nekretnina koje se prodaju u stečajnom postupku kojeg v</w:t>
      </w:r>
      <w:r w:rsidR="0081693F">
        <w:t>odi Hrvatska gospodarska komora</w:t>
      </w:r>
      <w:r>
        <w:t xml:space="preserve">. </w:t>
      </w:r>
    </w:p>
    <w:p w:rsidRDefault="00C8200C" w:rsidP="001468EB" w:rsidR="00197A74">
      <w:pPr>
        <w:jc w:val="both"/>
      </w:pPr>
      <w:r>
        <w:tab/>
      </w:r>
      <w:r w:rsidR="001468EB" w:rsidRPr="00517C82">
        <w:t xml:space="preserve">Na usmenoj javnoj dražbi održanoj </w:t>
      </w:r>
      <w:r w:rsidR="00CA7F4B">
        <w:t>30. svibnja</w:t>
      </w:r>
      <w:r w:rsidR="001468EB" w:rsidRPr="00517C82">
        <w:t xml:space="preserve"> 201</w:t>
      </w:r>
      <w:r w:rsidR="00AC27DB">
        <w:t>6</w:t>
      </w:r>
      <w:r w:rsidR="007436ED">
        <w:t>. godine</w:t>
      </w:r>
      <w:r w:rsidR="001468EB" w:rsidRPr="00517C82">
        <w:t>, ponuditelj</w:t>
      </w:r>
      <w:r w:rsidR="00197A74">
        <w:t xml:space="preserve"> </w:t>
      </w:r>
      <w:r w:rsidR="00492F25" w:rsidRPr="00492F25">
        <w:t>Željk</w:t>
      </w:r>
      <w:r w:rsidR="00492F25">
        <w:t>a</w:t>
      </w:r>
      <w:r w:rsidR="00492F25" w:rsidRPr="00492F25">
        <w:t xml:space="preserve"> Wegemann iz Malog Lošinja, Sv. Martin 29A, </w:t>
      </w:r>
      <w:r w:rsidR="00CA7F4B">
        <w:t xml:space="preserve"> </w:t>
      </w:r>
      <w:r w:rsidR="00B3109D">
        <w:t>da</w:t>
      </w:r>
      <w:r w:rsidR="00C0167B">
        <w:t>l</w:t>
      </w:r>
      <w:r w:rsidR="00492F25">
        <w:t>a</w:t>
      </w:r>
      <w:r w:rsidR="00B3109D">
        <w:t xml:space="preserve"> je</w:t>
      </w:r>
      <w:r w:rsidR="00197A74">
        <w:t xml:space="preserve"> </w:t>
      </w:r>
      <w:r w:rsidR="00E31BE3">
        <w:t>jedinu</w:t>
      </w:r>
      <w:r w:rsidR="00AC27DB">
        <w:t xml:space="preserve"> </w:t>
      </w:r>
      <w:r w:rsidR="001468EB" w:rsidRPr="00517C82">
        <w:t>ponudu za kupnju nekretnin</w:t>
      </w:r>
      <w:r w:rsidR="0081693F">
        <w:t>e</w:t>
      </w:r>
      <w:r w:rsidR="001468EB" w:rsidRPr="00517C82">
        <w:t xml:space="preserve"> stečajnog dužnika opisan</w:t>
      </w:r>
      <w:r w:rsidR="0081693F">
        <w:t>e</w:t>
      </w:r>
      <w:r w:rsidR="001468EB" w:rsidRPr="00517C82">
        <w:t xml:space="preserve"> u točki I. izreke u visini od </w:t>
      </w:r>
      <w:r w:rsidR="00CA7F4B">
        <w:t>348.000,00</w:t>
      </w:r>
      <w:r w:rsidR="001468EB" w:rsidRPr="00517C82">
        <w:t xml:space="preserve"> kn.</w:t>
      </w:r>
      <w:r w:rsidR="00056AFE" w:rsidRPr="00056AFE">
        <w:t xml:space="preserve"> 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 xml:space="preserve">Slijedom navedenog, a temeljem čl.103. – čl.109. Ovršnog zakona (NN 112/12) odlučeno je kao u točkama I. do </w:t>
      </w:r>
      <w:r>
        <w:t>X</w:t>
      </w:r>
      <w:r w:rsidR="00CA7F4B">
        <w:t>I</w:t>
      </w:r>
      <w:r w:rsidR="001468EB" w:rsidRPr="00517C82">
        <w:t>. izreke ovog rješenja, a temeljem čl.89. st.1. Zakona o zemljišnim knjigama kao u točki X</w:t>
      </w:r>
      <w:r w:rsidR="00CA7F4B">
        <w:t>II</w:t>
      </w:r>
      <w:r w:rsidR="001468EB" w:rsidRPr="00517C82">
        <w:t>. izreke rješenja.</w:t>
      </w:r>
    </w:p>
    <w:p w:rsidRDefault="004546E8" w:rsidP="001468EB" w:rsidR="004546E8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CA7F4B">
        <w:rPr>
          <w:b/>
        </w:rPr>
        <w:t>30. svibnja</w:t>
      </w:r>
      <w:r w:rsidRPr="001468EB">
        <w:rPr>
          <w:b/>
        </w:rPr>
        <w:t xml:space="preserve"> 201</w:t>
      </w:r>
      <w:r w:rsidR="00253285">
        <w:rPr>
          <w:b/>
        </w:rPr>
        <w:t>6</w:t>
      </w:r>
      <w:r w:rsidRPr="001468EB">
        <w:rPr>
          <w:b/>
        </w:rPr>
        <w:t>. godine</w:t>
      </w:r>
    </w:p>
    <w:p w:rsidRDefault="001468EB" w:rsidP="00517C82" w:rsidR="001468EB" w:rsidRPr="001468EB">
      <w:pPr>
        <w:jc w:val="right"/>
        <w:rPr>
          <w:b/>
        </w:rPr>
      </w:pPr>
      <w:r w:rsidRPr="001468EB">
        <w:rPr>
          <w:b/>
        </w:rPr>
        <w:t>Stečajni sudac</w:t>
      </w:r>
    </w:p>
    <w:p w:rsidRDefault="001468EB" w:rsidP="00E52905" w:rsidR="00C716A6">
      <w:pPr>
        <w:jc w:val="right"/>
        <w:rPr>
          <w:b/>
        </w:rPr>
      </w:pPr>
      <w:r w:rsidRPr="001468EB">
        <w:rPr>
          <w:b/>
        </w:rPr>
        <w:t>Daniela Korlević</w:t>
      </w:r>
      <w:r w:rsidR="00C716A6">
        <w:rPr>
          <w:b/>
        </w:rPr>
        <w:t xml:space="preserve"> </w:t>
      </w:r>
      <w:r w:rsidR="00E52905">
        <w:rPr>
          <w:b/>
        </w:rPr>
        <w:t xml:space="preserve"> </w:t>
      </w:r>
    </w:p>
    <w:p w:rsidRDefault="00CA7F4B" w:rsidP="00E52905" w:rsidR="00CA7F4B">
      <w:pPr>
        <w:jc w:val="right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1468EB" w:rsidR="001468EB" w:rsidRPr="00517C82">
      <w:pPr>
        <w:jc w:val="both"/>
      </w:pPr>
      <w:r w:rsidRPr="00517C82">
        <w:t xml:space="preserve">Protiv rješenja nezadovoljna stranka može podnijeti žalbu u roku od </w:t>
      </w:r>
      <w:r w:rsidR="004546E8">
        <w:t>osam</w:t>
      </w:r>
      <w:r w:rsidRPr="00517C82">
        <w:t xml:space="preserve"> dana od primitka iste. Pravo na žalbu imaju i osobe koje su sudjelovale na dražbi kao ponuditelji. Žalba se podnosi putem ovog suda u tri istovjetna primjerka, a o žalbi odlučuje Visoki trgovački sud u Zagrebu.</w:t>
      </w:r>
    </w:p>
    <w:p w:rsidRDefault="001468EB" w:rsidP="001468EB" w:rsidR="001468EB">
      <w:pPr>
        <w:jc w:val="both"/>
        <w:rPr>
          <w:b/>
        </w:rPr>
      </w:pPr>
    </w:p>
    <w:p w:rsidRDefault="00BB2DBB" w:rsidP="001468EB" w:rsidR="00BB2DBB" w:rsidRPr="001468EB">
      <w:pPr>
        <w:jc w:val="both"/>
        <w:rPr>
          <w:b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C43156">
        <w:rPr>
          <w:sz w:val="20"/>
          <w:szCs w:val="20"/>
        </w:rPr>
        <w:t>O</w:t>
      </w:r>
      <w:r w:rsidR="001468EB" w:rsidRPr="00517C82">
        <w:rPr>
          <w:sz w:val="20"/>
          <w:szCs w:val="20"/>
        </w:rPr>
        <w:t>glasna ploča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E66745">
        <w:rPr>
          <w:sz w:val="20"/>
          <w:szCs w:val="20"/>
        </w:rPr>
        <w:t xml:space="preserve">Rijeci, ZKO u </w:t>
      </w:r>
      <w:r w:rsidR="00C53AED">
        <w:rPr>
          <w:sz w:val="20"/>
          <w:szCs w:val="20"/>
        </w:rPr>
        <w:t>Malom Lošinj</w:t>
      </w:r>
      <w:r w:rsidR="00E66745">
        <w:rPr>
          <w:sz w:val="20"/>
          <w:szCs w:val="20"/>
        </w:rPr>
        <w:t xml:space="preserve"> </w:t>
      </w:r>
      <w:r w:rsidR="001468EB" w:rsidRPr="00517C82">
        <w:rPr>
          <w:sz w:val="20"/>
          <w:szCs w:val="20"/>
        </w:rPr>
        <w:t>radi zabilježbe dosude nekretnine</w:t>
      </w:r>
    </w:p>
    <w:p w:rsidRDefault="00517C82" w:rsidP="001468EB" w:rsidR="00641412">
      <w:pPr>
        <w:jc w:val="both"/>
        <w:rPr>
          <w:sz w:val="22"/>
        </w:rPr>
      </w:pPr>
      <w:r>
        <w:rPr>
          <w:sz w:val="20"/>
          <w:szCs w:val="20"/>
        </w:rPr>
        <w:t xml:space="preserve">- </w:t>
      </w:r>
      <w:r w:rsidR="00FD04F3">
        <w:rPr>
          <w:sz w:val="20"/>
          <w:szCs w:val="20"/>
        </w:rPr>
        <w:t>kupc</w:t>
      </w:r>
      <w:r w:rsidR="00F427AC">
        <w:rPr>
          <w:sz w:val="20"/>
          <w:szCs w:val="20"/>
        </w:rPr>
        <w:t>u</w:t>
      </w:r>
      <w:r w:rsidR="00056AFE" w:rsidRPr="00056AFE">
        <w:t xml:space="preserve"> </w:t>
      </w:r>
      <w:r w:rsidR="00C53AED" w:rsidRPr="00C53AED">
        <w:rPr>
          <w:sz w:val="20"/>
        </w:rPr>
        <w:t>Željki Wegemann</w:t>
      </w:r>
      <w:r w:rsidR="00C0167B" w:rsidRPr="00C53AED">
        <w:rPr>
          <w:sz w:val="18"/>
        </w:rPr>
        <w:t xml:space="preserve"> </w:t>
      </w:r>
      <w:r w:rsidR="00E31BE3" w:rsidRPr="00C53AED">
        <w:rPr>
          <w:sz w:val="18"/>
        </w:rPr>
        <w:t xml:space="preserve">  </w:t>
      </w:r>
    </w:p>
    <w:p w:rsidRDefault="00253285" w:rsidP="001468EB" w:rsidR="00253285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CA7F4B">
        <w:rPr>
          <w:sz w:val="20"/>
          <w:szCs w:val="20"/>
        </w:rPr>
        <w:t>30.5</w:t>
      </w:r>
      <w:r w:rsidR="00253285">
        <w:rPr>
          <w:sz w:val="20"/>
          <w:szCs w:val="20"/>
        </w:rPr>
        <w:t>.2016</w:t>
      </w:r>
      <w:r w:rsidRPr="00517C82">
        <w:rPr>
          <w:sz w:val="20"/>
          <w:szCs w:val="20"/>
        </w:rPr>
        <w:t>.</w:t>
      </w:r>
      <w:r w:rsidR="00253285">
        <w:rPr>
          <w:sz w:val="20"/>
          <w:szCs w:val="20"/>
        </w:rPr>
        <w:t xml:space="preserve"> </w:t>
      </w:r>
      <w:r w:rsidRPr="00517C82">
        <w:rPr>
          <w:sz w:val="20"/>
          <w:szCs w:val="20"/>
        </w:rPr>
        <w:t>g</w:t>
      </w:r>
      <w:r w:rsidR="00253285">
        <w:rPr>
          <w:sz w:val="20"/>
          <w:szCs w:val="20"/>
        </w:rPr>
        <w:t>odine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p w:rsidRDefault="00A50178" w:rsidP="001468EB" w:rsidR="00A50178" w:rsidRPr="000842BA">
      <w:pPr>
        <w:jc w:val="both"/>
        <w:rPr>
          <w:sz w:val="20"/>
          <w:szCs w:val="20"/>
        </w:rPr>
      </w:pP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69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A305D6">
      <w:t>409/2013-</w:t>
    </w:r>
    <w:r w:rsidR="007976B0">
      <w:t>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8A37B9"/>
    <w:multiLevelType w:val="hybridMultilevel"/>
    <w:tmpl w:val="4976C946"/>
    <w:lvl w:tplc="A6B295D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8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7776405"/>
    <w:multiLevelType w:val="hybridMultilevel"/>
    <w:tmpl w:val="88BC20B2"/>
    <w:lvl w:tplc="1592E64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11"/>
  </w:num>
  <w:num w:numId="10">
    <w:abstractNumId w:val="4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5D22"/>
    <w:rsid w:val="00056AFE"/>
    <w:rsid w:val="00057F59"/>
    <w:rsid w:val="00070F76"/>
    <w:rsid w:val="000842BA"/>
    <w:rsid w:val="00095829"/>
    <w:rsid w:val="00095C35"/>
    <w:rsid w:val="0009793C"/>
    <w:rsid w:val="000A208F"/>
    <w:rsid w:val="000A4F69"/>
    <w:rsid w:val="000C04FC"/>
    <w:rsid w:val="000C44C1"/>
    <w:rsid w:val="000C48AE"/>
    <w:rsid w:val="000E03DC"/>
    <w:rsid w:val="000E244A"/>
    <w:rsid w:val="000E2EC1"/>
    <w:rsid w:val="000E3482"/>
    <w:rsid w:val="000F60DD"/>
    <w:rsid w:val="000F6396"/>
    <w:rsid w:val="001070A8"/>
    <w:rsid w:val="001425B7"/>
    <w:rsid w:val="00142AC0"/>
    <w:rsid w:val="001468EB"/>
    <w:rsid w:val="001553F3"/>
    <w:rsid w:val="00166F2A"/>
    <w:rsid w:val="00173291"/>
    <w:rsid w:val="0018380F"/>
    <w:rsid w:val="00192E96"/>
    <w:rsid w:val="00197372"/>
    <w:rsid w:val="00197A74"/>
    <w:rsid w:val="001A62CB"/>
    <w:rsid w:val="001A7F1C"/>
    <w:rsid w:val="001B0074"/>
    <w:rsid w:val="001B42DE"/>
    <w:rsid w:val="001C0CB2"/>
    <w:rsid w:val="001C4B53"/>
    <w:rsid w:val="001D153D"/>
    <w:rsid w:val="001D5425"/>
    <w:rsid w:val="001E2C89"/>
    <w:rsid w:val="001E6CE8"/>
    <w:rsid w:val="00221869"/>
    <w:rsid w:val="002225B4"/>
    <w:rsid w:val="002227D3"/>
    <w:rsid w:val="002344EF"/>
    <w:rsid w:val="00234753"/>
    <w:rsid w:val="00236BE6"/>
    <w:rsid w:val="0024382E"/>
    <w:rsid w:val="00253285"/>
    <w:rsid w:val="00255A36"/>
    <w:rsid w:val="00256997"/>
    <w:rsid w:val="0028107A"/>
    <w:rsid w:val="0028181A"/>
    <w:rsid w:val="002B0EBE"/>
    <w:rsid w:val="002C0922"/>
    <w:rsid w:val="002D0F94"/>
    <w:rsid w:val="002E3CB0"/>
    <w:rsid w:val="002E483F"/>
    <w:rsid w:val="003027B5"/>
    <w:rsid w:val="00310BD1"/>
    <w:rsid w:val="00342481"/>
    <w:rsid w:val="00345E61"/>
    <w:rsid w:val="00361459"/>
    <w:rsid w:val="0037075D"/>
    <w:rsid w:val="00381585"/>
    <w:rsid w:val="003A043E"/>
    <w:rsid w:val="003A2F6F"/>
    <w:rsid w:val="003A4D2B"/>
    <w:rsid w:val="003A5012"/>
    <w:rsid w:val="003B0121"/>
    <w:rsid w:val="003B483C"/>
    <w:rsid w:val="003B62AC"/>
    <w:rsid w:val="003C3B12"/>
    <w:rsid w:val="003D5C71"/>
    <w:rsid w:val="003D5CE8"/>
    <w:rsid w:val="003D7E9E"/>
    <w:rsid w:val="003E4B84"/>
    <w:rsid w:val="003F068A"/>
    <w:rsid w:val="0041253B"/>
    <w:rsid w:val="00435973"/>
    <w:rsid w:val="00440519"/>
    <w:rsid w:val="004546E8"/>
    <w:rsid w:val="0045574E"/>
    <w:rsid w:val="00461223"/>
    <w:rsid w:val="00464896"/>
    <w:rsid w:val="00467F60"/>
    <w:rsid w:val="00474DB5"/>
    <w:rsid w:val="00480EC2"/>
    <w:rsid w:val="004823BA"/>
    <w:rsid w:val="00482EF4"/>
    <w:rsid w:val="00483FFC"/>
    <w:rsid w:val="00492F25"/>
    <w:rsid w:val="004B3F1F"/>
    <w:rsid w:val="004C168C"/>
    <w:rsid w:val="004D5AF8"/>
    <w:rsid w:val="004D7CD0"/>
    <w:rsid w:val="004E204C"/>
    <w:rsid w:val="004E3D4A"/>
    <w:rsid w:val="004E60D5"/>
    <w:rsid w:val="004F0FC0"/>
    <w:rsid w:val="004F310C"/>
    <w:rsid w:val="005020AB"/>
    <w:rsid w:val="0050519C"/>
    <w:rsid w:val="00517C82"/>
    <w:rsid w:val="00531FA5"/>
    <w:rsid w:val="00532279"/>
    <w:rsid w:val="00534BB4"/>
    <w:rsid w:val="005454FD"/>
    <w:rsid w:val="00561B52"/>
    <w:rsid w:val="00565127"/>
    <w:rsid w:val="00570463"/>
    <w:rsid w:val="005730BE"/>
    <w:rsid w:val="00576A73"/>
    <w:rsid w:val="00593536"/>
    <w:rsid w:val="00596A6D"/>
    <w:rsid w:val="005A14B1"/>
    <w:rsid w:val="005A4F20"/>
    <w:rsid w:val="005C198F"/>
    <w:rsid w:val="005C7B5E"/>
    <w:rsid w:val="005D4697"/>
    <w:rsid w:val="0060117D"/>
    <w:rsid w:val="006070B2"/>
    <w:rsid w:val="006223C9"/>
    <w:rsid w:val="0062420D"/>
    <w:rsid w:val="0062443D"/>
    <w:rsid w:val="00641412"/>
    <w:rsid w:val="00651302"/>
    <w:rsid w:val="006526C3"/>
    <w:rsid w:val="00667B91"/>
    <w:rsid w:val="0068148F"/>
    <w:rsid w:val="0068769A"/>
    <w:rsid w:val="00693437"/>
    <w:rsid w:val="006A24CE"/>
    <w:rsid w:val="006C337F"/>
    <w:rsid w:val="006D7F07"/>
    <w:rsid w:val="00720C8D"/>
    <w:rsid w:val="007251EF"/>
    <w:rsid w:val="00730180"/>
    <w:rsid w:val="007436ED"/>
    <w:rsid w:val="007437C5"/>
    <w:rsid w:val="00745688"/>
    <w:rsid w:val="00747C37"/>
    <w:rsid w:val="00753D8D"/>
    <w:rsid w:val="00764BF4"/>
    <w:rsid w:val="00766529"/>
    <w:rsid w:val="007705CE"/>
    <w:rsid w:val="00782FBB"/>
    <w:rsid w:val="0079648A"/>
    <w:rsid w:val="007976B0"/>
    <w:rsid w:val="007B3096"/>
    <w:rsid w:val="007B6823"/>
    <w:rsid w:val="007B6DF5"/>
    <w:rsid w:val="007C7F09"/>
    <w:rsid w:val="007F208B"/>
    <w:rsid w:val="007F422B"/>
    <w:rsid w:val="0080199C"/>
    <w:rsid w:val="00807637"/>
    <w:rsid w:val="00811F07"/>
    <w:rsid w:val="008132EC"/>
    <w:rsid w:val="0081693F"/>
    <w:rsid w:val="008175CE"/>
    <w:rsid w:val="00820324"/>
    <w:rsid w:val="00822E73"/>
    <w:rsid w:val="00824882"/>
    <w:rsid w:val="00830775"/>
    <w:rsid w:val="008356D4"/>
    <w:rsid w:val="00837C41"/>
    <w:rsid w:val="00847795"/>
    <w:rsid w:val="008600A2"/>
    <w:rsid w:val="00877E17"/>
    <w:rsid w:val="00880B73"/>
    <w:rsid w:val="00886313"/>
    <w:rsid w:val="00886ED0"/>
    <w:rsid w:val="008A0867"/>
    <w:rsid w:val="008A3272"/>
    <w:rsid w:val="008B56DF"/>
    <w:rsid w:val="008C28F7"/>
    <w:rsid w:val="008C5388"/>
    <w:rsid w:val="008C7DF4"/>
    <w:rsid w:val="008D4852"/>
    <w:rsid w:val="008D688C"/>
    <w:rsid w:val="008E4B10"/>
    <w:rsid w:val="008F7131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76445"/>
    <w:rsid w:val="00986852"/>
    <w:rsid w:val="00990987"/>
    <w:rsid w:val="0099670C"/>
    <w:rsid w:val="00997B50"/>
    <w:rsid w:val="009A7449"/>
    <w:rsid w:val="009A7EB7"/>
    <w:rsid w:val="009B00AB"/>
    <w:rsid w:val="009B4EB8"/>
    <w:rsid w:val="009B4EC2"/>
    <w:rsid w:val="009D77A7"/>
    <w:rsid w:val="009E3242"/>
    <w:rsid w:val="009E6676"/>
    <w:rsid w:val="009F78A9"/>
    <w:rsid w:val="009F7ABA"/>
    <w:rsid w:val="00A001FC"/>
    <w:rsid w:val="00A04FAF"/>
    <w:rsid w:val="00A073DD"/>
    <w:rsid w:val="00A27864"/>
    <w:rsid w:val="00A305D6"/>
    <w:rsid w:val="00A313C6"/>
    <w:rsid w:val="00A34836"/>
    <w:rsid w:val="00A432C0"/>
    <w:rsid w:val="00A47192"/>
    <w:rsid w:val="00A47593"/>
    <w:rsid w:val="00A50178"/>
    <w:rsid w:val="00A52721"/>
    <w:rsid w:val="00A546DB"/>
    <w:rsid w:val="00A7070D"/>
    <w:rsid w:val="00A9064A"/>
    <w:rsid w:val="00A95FDA"/>
    <w:rsid w:val="00AC2714"/>
    <w:rsid w:val="00AC27DB"/>
    <w:rsid w:val="00AD3E3D"/>
    <w:rsid w:val="00AD44B9"/>
    <w:rsid w:val="00AD4D68"/>
    <w:rsid w:val="00AE4162"/>
    <w:rsid w:val="00AE4863"/>
    <w:rsid w:val="00AF79E9"/>
    <w:rsid w:val="00B01AF5"/>
    <w:rsid w:val="00B135A2"/>
    <w:rsid w:val="00B159A4"/>
    <w:rsid w:val="00B22812"/>
    <w:rsid w:val="00B22CB8"/>
    <w:rsid w:val="00B3109D"/>
    <w:rsid w:val="00B31E0E"/>
    <w:rsid w:val="00B32CD7"/>
    <w:rsid w:val="00B412CB"/>
    <w:rsid w:val="00B45E93"/>
    <w:rsid w:val="00B5045E"/>
    <w:rsid w:val="00B56F38"/>
    <w:rsid w:val="00B71370"/>
    <w:rsid w:val="00B72CAC"/>
    <w:rsid w:val="00B7675D"/>
    <w:rsid w:val="00BA0FB9"/>
    <w:rsid w:val="00BA2E7B"/>
    <w:rsid w:val="00BB2DBB"/>
    <w:rsid w:val="00BC256A"/>
    <w:rsid w:val="00BC2C27"/>
    <w:rsid w:val="00BC3A5A"/>
    <w:rsid w:val="00BC6AC6"/>
    <w:rsid w:val="00BE1D53"/>
    <w:rsid w:val="00BF5418"/>
    <w:rsid w:val="00BF5EC1"/>
    <w:rsid w:val="00C01532"/>
    <w:rsid w:val="00C0167B"/>
    <w:rsid w:val="00C01753"/>
    <w:rsid w:val="00C21A56"/>
    <w:rsid w:val="00C24D35"/>
    <w:rsid w:val="00C34A6D"/>
    <w:rsid w:val="00C43156"/>
    <w:rsid w:val="00C45DA0"/>
    <w:rsid w:val="00C53AED"/>
    <w:rsid w:val="00C6318F"/>
    <w:rsid w:val="00C632B4"/>
    <w:rsid w:val="00C63530"/>
    <w:rsid w:val="00C674B3"/>
    <w:rsid w:val="00C716A6"/>
    <w:rsid w:val="00C71724"/>
    <w:rsid w:val="00C71831"/>
    <w:rsid w:val="00C75A0A"/>
    <w:rsid w:val="00C80D88"/>
    <w:rsid w:val="00C8200C"/>
    <w:rsid w:val="00C83E11"/>
    <w:rsid w:val="00C909C7"/>
    <w:rsid w:val="00C93DF7"/>
    <w:rsid w:val="00C940E6"/>
    <w:rsid w:val="00C943CD"/>
    <w:rsid w:val="00C9751D"/>
    <w:rsid w:val="00CA7F4B"/>
    <w:rsid w:val="00CB5ADE"/>
    <w:rsid w:val="00CB6F8C"/>
    <w:rsid w:val="00CC25EE"/>
    <w:rsid w:val="00CD1BC1"/>
    <w:rsid w:val="00CD492A"/>
    <w:rsid w:val="00CD56F7"/>
    <w:rsid w:val="00CE15E1"/>
    <w:rsid w:val="00CE7A2C"/>
    <w:rsid w:val="00CF3B53"/>
    <w:rsid w:val="00D15AC4"/>
    <w:rsid w:val="00D303F0"/>
    <w:rsid w:val="00D314DE"/>
    <w:rsid w:val="00D33083"/>
    <w:rsid w:val="00D37EA0"/>
    <w:rsid w:val="00D5289A"/>
    <w:rsid w:val="00D56BDB"/>
    <w:rsid w:val="00D62839"/>
    <w:rsid w:val="00D70A9C"/>
    <w:rsid w:val="00D715B9"/>
    <w:rsid w:val="00D823AA"/>
    <w:rsid w:val="00D8312F"/>
    <w:rsid w:val="00D866DF"/>
    <w:rsid w:val="00D954C5"/>
    <w:rsid w:val="00DB6980"/>
    <w:rsid w:val="00DC0F2D"/>
    <w:rsid w:val="00DD1A1A"/>
    <w:rsid w:val="00DD72CC"/>
    <w:rsid w:val="00DD73DB"/>
    <w:rsid w:val="00DE3346"/>
    <w:rsid w:val="00DE4617"/>
    <w:rsid w:val="00DF282B"/>
    <w:rsid w:val="00E01354"/>
    <w:rsid w:val="00E255CB"/>
    <w:rsid w:val="00E31BE3"/>
    <w:rsid w:val="00E32C87"/>
    <w:rsid w:val="00E42062"/>
    <w:rsid w:val="00E4501F"/>
    <w:rsid w:val="00E52905"/>
    <w:rsid w:val="00E562A5"/>
    <w:rsid w:val="00E66745"/>
    <w:rsid w:val="00E67D81"/>
    <w:rsid w:val="00E86B8F"/>
    <w:rsid w:val="00E97BC5"/>
    <w:rsid w:val="00EB666F"/>
    <w:rsid w:val="00EC3CB9"/>
    <w:rsid w:val="00EC6D70"/>
    <w:rsid w:val="00ED4EF0"/>
    <w:rsid w:val="00EE27D1"/>
    <w:rsid w:val="00EE5977"/>
    <w:rsid w:val="00F03521"/>
    <w:rsid w:val="00F17289"/>
    <w:rsid w:val="00F21C7A"/>
    <w:rsid w:val="00F31042"/>
    <w:rsid w:val="00F31997"/>
    <w:rsid w:val="00F375E9"/>
    <w:rsid w:val="00F4014A"/>
    <w:rsid w:val="00F427AC"/>
    <w:rsid w:val="00F6124C"/>
    <w:rsid w:val="00F6399D"/>
    <w:rsid w:val="00F6726C"/>
    <w:rsid w:val="00F731C0"/>
    <w:rsid w:val="00F861A3"/>
    <w:rsid w:val="00F974D9"/>
    <w:rsid w:val="00FA5425"/>
    <w:rsid w:val="00FD04F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69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69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69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69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69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69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69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69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St-409/2013-86</izvorni_sadrzaj>
    <derivirana_varijabla naziv="DomainObject.Oznaka_1">St-409/2013-86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St-409/2013</izvorni_sadrzaj>
    <derivirana_varijabla naziv="DomainObject.Predmet.OznakaBroj_1">St-409/2013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d.o.o.  Mali Lošinj</izvorni_sadrzaj>
    <derivirana_varijabla naziv="DomainObject.Predmet.ProtustrankaFormated_1">  ARS d.o.o.  Mali Lošinj</derivirana_varijabla>
  </DomainObject.Predmet.ProtustrankaFormated>
  <DomainObject.Predmet.ProtustrankaFormatedOIB>
    <izvorni_sadrzaj>  ARS d.o.o.  Mali Lošinj, OIB 17017678121</izvorni_sadrzaj>
    <derivirana_varijabla naziv="DomainObject.Predmet.ProtustrankaFormatedOIB_1">  ARS d.o.o.  Mali Lošinj, OIB 17017678121</derivirana_varijabla>
  </DomainObject.Predmet.ProtustrankaFormatedOIB>
  <DomainObject.Predmet.ProtustrankaFormatedWithAdress>
    <izvorni_sadrzaj> ARS d.o.o.  Mali Lošinj, Brdina 11, 51 550 Mali Lošinj</izvorni_sadrzaj>
    <derivirana_varijabla naziv="DomainObject.Predmet.ProtustrankaFormatedWithAdress_1"> ARS d.o.o.  Mali Lošinj, Brdina 11, 51 550 Mali Lošinj</derivirana_varijabla>
  </DomainObject.Predmet.ProtustrankaFormatedWithAdress>
  <DomainObject.Predmet.ProtustrankaFormatedWithAdressOIB>
    <izvorni_sadrzaj> ARS d.o.o.  Mali Lošinj, OIB 17017678121, Brdina 11, 51 550 Mali Lošinj</izvorni_sadrzaj>
    <derivirana_varijabla naziv="DomainObject.Predmet.ProtustrankaFormatedWithAdressOIB_1"> ARS d.o.o.  Mali Lošinj, OIB 17017678121, Brdina 11, 51 550 Mali Lošinj</derivirana_varijabla>
  </DomainObject.Predmet.ProtustrankaFormatedWithAdressOIB>
  <DomainObject.Predmet.ProtustrankaWithAdress>
    <izvorni_sadrzaj>ARS d.o.o.  Mali Lošinj Brdina 11, 51 550 Mali Lošinj</izvorni_sadrzaj>
    <derivirana_varijabla naziv="DomainObject.Predmet.ProtustrankaWithAdress_1">ARS d.o.o.  Mali Lošinj Brdina 11, 51 550 Mali Lošinj</derivirana_varijabla>
  </DomainObject.Predmet.ProtustrankaWithAdress>
  <DomainObject.Predmet.ProtustrankaWithAdressOIB>
    <izvorni_sadrzaj>ARS d.o.o.  Mali Lošinj, OIB 17017678121, Brdina 11, 51 550 Mali Lošinj</izvorni_sadrzaj>
    <derivirana_varijabla naziv="DomainObject.Predmet.ProtustrankaWithAdressOIB_1">ARS d.o.o.  Mali Lošinj, OIB 17017678121, Brdina 11, 51 550 Mali Lošinj</derivirana_varijabla>
  </DomainObject.Predmet.ProtustrankaWithAdressOIB>
  <DomainObject.Predmet.ProtustrankaNazivFormated>
    <izvorni_sadrzaj>ARS d.o.o.  Mali Lošinj</izvorni_sadrzaj>
    <derivirana_varijabla naziv="DomainObject.Predmet.ProtustrankaNazivFormated_1">ARS d.o.o.  Mali Lošinj</derivirana_varijabla>
  </DomainObject.Predmet.ProtustrankaNazivFormated>
  <DomainObject.Predmet.ProtustrankaNazivFormatedOIB>
    <izvorni_sadrzaj>ARS d.o.o.  Mali Lošinj, OIB 17017678121</izvorni_sadrzaj>
    <derivirana_varijabla naziv="DomainObject.Predmet.ProtustrankaNazivFormatedOIB_1">ARS d.o.o.  Mali Lošinj, OIB 17017678121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ORNELA LAUTAR NINKOVIĆ</izvorni_sadrzaj>
    <derivirana_varijabla naziv="DomainObject.Predmet.StrankaFormated_1">  FINA  Rijeka; ORNELA LAUTAR NINKOVIĆ</derivirana_varijabla>
  </DomainObject.Predmet.StrankaFormated>
  <DomainObject.Predmet.StrankaFormatedOIB>
    <izvorni_sadrzaj>  FINA  Rijeka, OIB 85821130368; ORNELA LAUTAR NINKOVIĆ</izvorni_sadrzaj>
    <derivirana_varijabla naziv="DomainObject.Predmet.StrankaFormatedOIB_1">  FINA  Rijeka, OIB 85821130368; ORNELA LAUTAR NINKOVIĆ</derivirana_varijabla>
  </DomainObject.Predmet.StrankaFormatedOIB>
  <DomainObject.Predmet.StrankaFormatedWithAdress>
    <izvorni_sadrzaj> FINA  Rijeka, Frana Kurelca 8, 51 000 Rijeka; ORNELA LAUTAR NINKOVIĆ</izvorni_sadrzaj>
    <derivirana_varijabla naziv="DomainObject.Predmet.StrankaFormatedWithAdress_1"> FINA  Rijeka, Frana Kurelca 8, 51 000 Rijeka; ORNELA LAUTAR NINKOVIĆ</derivirana_varijabla>
  </DomainObject.Predmet.StrankaFormatedWithAdress>
  <DomainObject.Predmet.StrankaFormatedWithAdressOIB>
    <izvorni_sadrzaj> FINA  Rijeka, OIB 85821130368, Frana Kurelca 8, 51 000 Rijeka; ORNELA LAUTAR NINKOVIĆ</izvorni_sadrzaj>
    <derivirana_varijabla naziv="DomainObject.Predmet.StrankaFormatedWithAdressOIB_1"> FINA  Rijeka, OIB 85821130368, Frana Kurelca 8, 51 000 Rijeka; ORNELA LAUTAR NINKOVIĆ</derivirana_varijabla>
  </DomainObject.Predmet.StrankaFormatedWithAdressOIB>
  <DomainObject.Predmet.StrankaWithAdress>
    <izvorni_sadrzaj>FINA  Rijeka Frana Kurelca 8,51 000 Rijeka,ORNELA LAUTAR NINKOVIĆ </izvorni_sadrzaj>
    <derivirana_varijabla naziv="DomainObject.Predmet.StrankaWithAdress_1">FINA  Rijeka Frana Kurelca 8,51 000 Rijeka,ORNELA LAUTAR NINKOVIĆ </derivirana_varijabla>
  </DomainObject.Predmet.StrankaWithAdress>
  <DomainObject.Predmet.StrankaWithAdressOIB>
    <izvorni_sadrzaj>FINA  Rijeka, OIB 85821130368, Frana Kurelca 8,51 000 Rijeka,ORNELA LAUTAR NINKOVIĆ</izvorni_sadrzaj>
    <derivirana_varijabla naziv="DomainObject.Predmet.StrankaWithAdressOIB_1">FINA  Rijeka, OIB 85821130368, Frana Kurelca 8,51 000 Rijeka,ORNELA LAUTAR NINKOVIĆ</derivirana_varijabla>
  </DomainObject.Predmet.StrankaWithAdressOIB>
  <DomainObject.Predmet.StrankaNazivFormated>
    <izvorni_sadrzaj>FINA  Rijeka,ORNELA LAUTAR NINKOVIĆ</izvorni_sadrzaj>
    <derivirana_varijabla naziv="DomainObject.Predmet.StrankaNazivFormated_1">FINA  Rijeka,ORNELA LAUTAR NINKOVIĆ</derivirana_varijabla>
  </DomainObject.Predmet.StrankaNazivFormated>
  <DomainObject.Predmet.StrankaNazivFormatedOIB>
    <izvorni_sadrzaj>FINA  Rijeka, OIB 85821130368,ORNELA LAUTAR NINKOVIĆ</izvorni_sadrzaj>
    <derivirana_varijabla naziv="DomainObject.Predmet.StrankaNazivFormatedOIB_1">FINA  Rijeka, OIB 85821130368,ORNELA LAUTAR NINKOVIĆ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ORNELA LAUTAR NINKOVIĆ</item>
    </izvorni_sadrzaj>
    <derivirana_varijabla naziv="DomainObject.Predmet.StrankaListFormated_1">
      <item>FINA  Rijeka</item>
      <item>ORNELA LAUTAR NINKOVIĆ</item>
    </derivirana_varijabla>
  </DomainObject.Predmet.StrankaListFormated>
  <DomainObject.Predmet.StrankaListFormatedOIB>
    <izvorni_sadrzaj>
      <item>FINA  Rijeka, OIB 85821130368</item>
      <item>ORNELA LAUTAR NINKOVIĆ</item>
    </izvorni_sadrzaj>
    <derivirana_varijabla naziv="DomainObject.Predmet.StrankaListFormatedOIB_1">
      <item>FINA  Rijeka, OIB 85821130368</item>
      <item>ORNELA LAUTAR NINKOVIĆ</item>
    </derivirana_varijabla>
  </DomainObject.Predmet.StrankaListFormatedOIB>
  <DomainObject.Predmet.StrankaListFormatedWithAdress>
    <izvorni_sadrzaj>
      <item>FINA  Rijeka, Frana Kurelca 8, 51 000 Rijeka</item>
      <item>ORNELA LAUTAR NINKOVIĆ</item>
    </izvorni_sadrzaj>
    <derivirana_varijabla naziv="DomainObject.Predmet.StrankaListFormatedWithAdress_1">
      <item>FINA  Rijeka, Frana Kurelca 8, 51 000 Rijeka</item>
      <item>ORNELA LAUTAR NINKOVIĆ</item>
    </derivirana_varijabla>
  </DomainObject.Predmet.StrankaListFormatedWithAdress>
  <DomainObject.Predmet.StrankaListFormatedWithAdressOIB>
    <izvorni_sadrzaj>
      <item>FINA  Rijeka, OIB 85821130368, Frana Kurelca 8, 51 000 Rijeka</item>
      <item>ORNELA LAUTAR NINKOVIĆ</item>
    </izvorni_sadrzaj>
    <derivirana_varijabla naziv="DomainObject.Predmet.StrankaListFormatedWithAdressOIB_1">
      <item>FINA  Rijeka, OIB 85821130368, Frana Kurelca 8, 51 000 Rijeka</item>
      <item>ORNELA LAUTAR NINKOVIĆ</item>
    </derivirana_varijabla>
  </DomainObject.Predmet.StrankaListFormatedWithAdressOIB>
  <DomainObject.Predmet.StrankaListNazivFormated>
    <izvorni_sadrzaj>
      <item>FINA  Rijeka</item>
      <item>ORNELA LAUTAR NINKOVIĆ</item>
    </izvorni_sadrzaj>
    <derivirana_varijabla naziv="DomainObject.Predmet.StrankaListNazivFormated_1">
      <item>FINA  Rijeka</item>
      <item>ORNELA LAUTAR NINKOVIĆ</item>
    </derivirana_varijabla>
  </DomainObject.Predmet.StrankaListNazivFormated>
  <DomainObject.Predmet.StrankaListNazivFormatedOIB>
    <izvorni_sadrzaj>
      <item>FINA  Rijeka, OIB 85821130368</item>
      <item>ORNELA LAUTAR NINKOVIĆ</item>
    </izvorni_sadrzaj>
    <derivirana_varijabla naziv="DomainObject.Predmet.StrankaListNazivFormatedOIB_1">
      <item>FINA  Rijeka, OIB 85821130368</item>
      <item>ORNELA LAUTAR NINKOVIĆ</item>
    </derivirana_varijabla>
  </DomainObject.Predmet.StrankaListNazivFormatedOIB>
  <DomainObject.Predmet.ProtuStrankaListFormated>
    <izvorni_sadrzaj>
      <item>ARS d.o.o.  Mali Lošinj</item>
    </izvorni_sadrzaj>
    <derivirana_varijabla naziv="DomainObject.Predmet.ProtuStrankaListFormated_1">
      <item>ARS d.o.o.  Mali Lošinj</item>
    </derivirana_varijabla>
  </DomainObject.Predmet.ProtuStrankaListFormated>
  <DomainObject.Predmet.ProtuStrankaListFormatedOIB>
    <izvorni_sadrzaj>
      <item>ARS d.o.o.  Mali Lošinj, OIB 17017678121</item>
    </izvorni_sadrzaj>
    <derivirana_varijabla naziv="DomainObject.Predmet.ProtuStrankaListFormatedOIB_1">
      <item>ARS d.o.o.  Mali Lošinj, OIB 17017678121</item>
    </derivirana_varijabla>
  </DomainObject.Predmet.ProtuStrankaListFormatedOIB>
  <DomainObject.Predmet.ProtuStrankaListFormatedWithAdress>
    <izvorni_sadrzaj>
      <item>ARS d.o.o.  Mali Lošinj, Brdina 11, 51 550 Mali Lošinj</item>
    </izvorni_sadrzaj>
    <derivirana_varijabla naziv="DomainObject.Predmet.ProtuStrankaListFormatedWithAdress_1">
      <item>ARS d.o.o.  Mali Lošinj, Brdina 11, 51 550 Mali Lošinj</item>
    </derivirana_varijabla>
  </DomainObject.Predmet.ProtuStrankaListFormatedWithAdress>
  <DomainObject.Predmet.ProtuStrankaListFormatedWithAdressOIB>
    <izvorni_sadrzaj>
      <item>ARS d.o.o.  Mali Lošinj, OIB 17017678121, Brdina 11, 51 550 Mali Lošinj</item>
    </izvorni_sadrzaj>
    <derivirana_varijabla naziv="DomainObject.Predmet.ProtuStrankaListFormatedWithAdressOIB_1">
      <item>ARS d.o.o.  Mali Lošinj, OIB 17017678121, Brdina 11, 51 550 Mali Lošinj</item>
    </derivirana_varijabla>
  </DomainObject.Predmet.ProtuStrankaListFormatedWithAdressOIB>
  <DomainObject.Predmet.ProtuStrankaListNazivFormated>
    <izvorni_sadrzaj>
      <item>ARS d.o.o.  Mali Lošinj</item>
    </izvorni_sadrzaj>
    <derivirana_varijabla naziv="DomainObject.Predmet.ProtuStrankaListNazivFormated_1">
      <item>ARS d.o.o.  Mali Lošinj</item>
    </derivirana_varijabla>
  </DomainObject.Predmet.ProtuStrankaListNazivFormated>
  <DomainObject.Predmet.ProtuStrankaListNazivFormatedOIB>
    <izvorni_sadrzaj>
      <item>ARS d.o.o.  Mali Lošinj, OIB 17017678121</item>
    </izvorni_sadrzaj>
    <derivirana_varijabla naziv="DomainObject.Predmet.ProtuStrankaListNazivFormatedOIB_1">
      <item>ARS d.o.o.  Mali Lošinj, OIB 17017678121</item>
    </derivirana_varijabla>
  </DomainObject.Predmet.ProtuStrankaListNazivFormatedOIB>
  <DomainObject.Predmet.OstaliListFormated>
    <izvorni_sadrzaj>
      <item>Igor Udovičić</item>
      <item>DARKO ZORC</item>
      <item>odvj. društvo Vukić i partneri</item>
      <item>Željka Wegemann</item>
      <item>ŽELJKA WEGEMANN</item>
      <item>VV- PROMET</item>
    </izvorni_sadrzaj>
    <derivirana_varijabla naziv="DomainObject.Predmet.OstaliListFormated_1">
      <item>Igor Udovičić</item>
      <item>DARKO ZORC</item>
      <item>odvj. društvo Vukić i partneri</item>
      <item>Željka Wegemann</item>
      <item>ŽELJKA WEGEMANN</item>
      <item>VV- PROMET</item>
    </derivirana_varijabla>
  </DomainObject.Predmet.OstaliListFormated>
  <DomainObject.Predmet.OstaliListFormatedOIB>
    <izvorni_sadrzaj>
      <item>Igor Udovičić</item>
      <item>DARKO ZORC, OIB 34200203602</item>
      <item>odvj. društvo Vukić i partneri</item>
      <item>Željka Wegemann, OIB 54921809584</item>
      <item>ŽELJKA WEGEMANN</item>
      <item>VV- PROMET</item>
    </izvorni_sadrzaj>
    <derivirana_varijabla naziv="DomainObject.Predmet.OstaliListFormatedOIB_1">
      <item>Igor Udovičić</item>
      <item>DARKO ZORC, OIB 34200203602</item>
      <item>odvj. društvo Vukić i partneri</item>
      <item>Željka Wegemann, OIB 54921809584</item>
      <item>ŽELJKA WEGEMANN</item>
      <item>VV- PROMET</item>
    </derivirana_varijabla>
  </DomainObject.Predmet.OstaliListFormatedOIB>
  <DomainObject.Predmet.OstaliListFormatedWithAdress>
    <izvorni_sadrzaj>
      <item>Igor Udovičić</item>
      <item>DARKO ZORC</item>
      <item>odvj. društvo Vukić i partneri</item>
      <item>Željka Wegemann, Sveti Martin 29a, 51550 Mali Lošinj</item>
      <item>ŽELJKA WEGEMANN</item>
      <item>VV- PROMET</item>
    </izvorni_sadrzaj>
    <derivirana_varijabla naziv="DomainObject.Predmet.OstaliListFormatedWithAdress_1">
      <item>Igor Udovičić</item>
      <item>DARKO ZORC</item>
      <item>odvj. društvo Vukić i partneri</item>
      <item>Željka Wegemann, Sveti Martin 29a, 51550 Mali Lošinj</item>
      <item>ŽELJKA WEGEMANN</item>
      <item>VV- PROMET</item>
    </derivirana_varijabla>
  </DomainObject.Predmet.OstaliListFormatedWithAdress>
  <DomainObject.Predmet.OstaliListFormatedWithAdressOIB>
    <izvorni_sadrzaj>
      <item>Igor Udovičić</item>
      <item>DARKO ZORC, OIB 34200203602</item>
      <item>odvj. društvo Vukić i partneri</item>
      <item>Željka Wegemann, OIB 54921809584, Sveti Martin 29a, 51550 Mali Lošinj</item>
      <item>ŽELJKA WEGEMANN</item>
      <item>VV- PROMET</item>
    </izvorni_sadrzaj>
    <derivirana_varijabla naziv="DomainObject.Predmet.OstaliListFormatedWithAdressOIB_1">
      <item>Igor Udovičić</item>
      <item>DARKO ZORC, OIB 34200203602</item>
      <item>odvj. društvo Vukić i partneri</item>
      <item>Željka Wegemann, OIB 54921809584, Sveti Martin 29a, 51550 Mali Lošinj</item>
      <item>ŽELJKA WEGEMANN</item>
      <item>VV- PROMET</item>
    </derivirana_varijabla>
  </DomainObject.Predmet.OstaliListFormatedWithAdressOIB>
  <DomainObject.Predmet.OstaliListNazivFormated>
    <izvorni_sadrzaj>
      <item>Igor Udovičić</item>
      <item>DARKO ZORC</item>
      <item>odvj. društvo Vukić i partneri</item>
      <item>Željka Wegemann</item>
      <item>ŽELJKA WEGEMANN</item>
      <item>VV- PROMET</item>
    </izvorni_sadrzaj>
    <derivirana_varijabla naziv="DomainObject.Predmet.OstaliListNazivFormated_1">
      <item>Igor Udovičić</item>
      <item>DARKO ZORC</item>
      <item>odvj. društvo Vukić i partneri</item>
      <item>Željka Wegemann</item>
      <item>ŽELJKA WEGEMANN</item>
      <item>VV- PROMET</item>
    </derivirana_varijabla>
  </DomainObject.Predmet.OstaliListNazivFormated>
  <DomainObject.Predmet.OstaliListNazivFormatedOIB>
    <izvorni_sadrzaj>
      <item>Igor Udovičić</item>
      <item>DARKO ZORC, OIB 34200203602</item>
      <item>odvj. društvo Vukić i partneri</item>
      <item>Željka Wegemann, OIB 54921809584</item>
      <item>ŽELJKA WEGEMANN</item>
      <item>VV- PROMET</item>
    </izvorni_sadrzaj>
    <derivirana_varijabla naziv="DomainObject.Predmet.OstaliListNazivFormatedOIB_1">
      <item>Igor Udovičić</item>
      <item>DARKO ZORC, OIB 34200203602</item>
      <item>odvj. društvo Vukić i partneri</item>
      <item>Željka Wegemann, OIB 54921809584</item>
      <item>ŽELJKA WEGEMANN</item>
      <item>VV- PROMET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St-409/2013-86</izvorni_sadrzaj>
    <derivirana_varijabla naziv="DomainObject.PoslovniBrojDokumenta_1">St-409/2013-86</derivirana_varijabla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ARS d.o.o.  Mali Lošinj</izvorni_sadrzaj>
    <derivirana_varijabla naziv="DomainObject.Predmet.ProtustrankaIDrugi_1">ARS d.o.o.  Mali Lošinj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ARS d.o.o.  Mali Lošinj, OIB 17017678121, Brdina 11, 51 550 Mali Lošinj</izvorni_sadrzaj>
    <derivirana_varijabla naziv="DomainObject.Predmet.ProtustrankaIDrugiAdressOIB_1">ARS d.o.o.  Mali Lošinj, OIB 17017678121, Brdina 11,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 d.o.o.  Mali Lošinj</item>
      <item>Igor Udovičić</item>
      <item>ORNELA LAUTAR NINKOVIĆ</item>
      <item>DARKO ZORC</item>
      <item>odvj. društvo Vukić i partneri</item>
      <item>Željka Wegemann</item>
      <item>ŽELJKA WEGEMANN</item>
      <item>VV- PROMET</item>
    </izvorni_sadrzaj>
    <derivirana_varijabla naziv="DomainObject.Predmet.SudioniciListNaziv_1">
      <item>FINA  Rijeka</item>
      <item>ARS d.o.o.  Mali Lošinj</item>
      <item>Igor Udovičić</item>
      <item>ORNELA LAUTAR NINKOVIĆ</item>
      <item>DARKO ZORC</item>
      <item>odvj. društvo Vukić i partneri</item>
      <item>Željka Wegemann</item>
      <item>ŽELJKA WEGEMANN</item>
      <item>VV- PROMET</item>
    </derivirana_varijabla>
  </DomainObject.Predmet.SudioniciListNaziv>
  <DomainObject.Predmet.SudioniciListAdressOIB>
    <izvorni_sadrzaj>
      <item>FINA  Rijeka, OIB 85821130368, Frana Kurelca 8,51 000 Rijeka</item>
      <item>ARS d.o.o.  Mali Lošinj, OIB 17017678121, Brdina 11,51 550 Mali Lošinj</item>
      <item>Igor Udovičić</item>
      <item>ORNELA LAUTAR NINKOVIĆ</item>
      <item>DARKO ZORC, OIB 34200203602</item>
      <item>odvj. društvo Vukić i partneri</item>
      <item>Željka Wegemann, OIB 54921809584, Sveti Martin 29a,51550 Mali Lošinj</item>
      <item>ŽELJKA WEGEMANN</item>
      <item>VV- PROMET</item>
    </izvorni_sadrzaj>
    <derivirana_varijabla naziv="DomainObject.Predmet.SudioniciListAdressOIB_1">
      <item>FINA  Rijeka, OIB 85821130368, Frana Kurelca 8,51 000 Rijeka</item>
      <item>ARS d.o.o.  Mali Lošinj, OIB 17017678121, Brdina 11,51 550 Mali Lošinj</item>
      <item>Igor Udovičić</item>
      <item>ORNELA LAUTAR NINKOVIĆ</item>
      <item>DARKO ZORC, OIB 34200203602</item>
      <item>odvj. društvo Vukić i partneri</item>
      <item>Željka Wegemann, OIB 54921809584, Sveti Martin 29a,51550 Mali Lošinj</item>
      <item>ŽELJKA WEGEMANN</item>
      <item>VV- PROMET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17017678121</item>
      <item>, OIB null</item>
      <item>, OIB null</item>
      <item>, OIB 34200203602</item>
      <item>, OIB null</item>
      <item>, OIB 54921809584</item>
      <item>, OIB null</item>
      <item>, OIB null</item>
    </izvorni_sadrzaj>
    <derivirana_varijabla naziv="DomainObject.Predmet.SudioniciListNazivOIB_1">
      <item>, OIB 85821130368</item>
      <item>, OIB 17017678121</item>
      <item>, OIB null</item>
      <item>, OIB null</item>
      <item>, OIB 34200203602</item>
      <item>, OIB null</item>
      <item>, OIB 54921809584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ECDA7-6DBE-4A37-9F51-8889E422D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1177</properties:Words>
  <properties:Characters>6484</properties:Characters>
  <properties:Lines>136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2016-05-30T09:09:00Z</dcterms:created>
  <dc:creator>dcmelik</dc:creator>
  <cp:lastModifiedBy>Jasna Radulović</cp:lastModifiedBy>
  <cp:lastPrinted>2016-05-30T09:16:00Z</cp:lastPrinted>
  <dcterms:modified xmlns:xsi="http://www.w3.org/2001/XMLSchema-instance" xsi:type="dcterms:W3CDTF">2016-05-30T09:18:00Z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St-409/2013-86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