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2d17" w14:paraId="2672d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D7679">
        <w:t>2256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D7679">
        <w:t xml:space="preserve">AEOLIS MONS j.d.o.o., Trnjanska cesta 126a, Zagreb </w:t>
      </w:r>
      <w:r w:rsidR="008C3477">
        <w:t>(</w:t>
      </w:r>
      <w:r w:rsidR="007D7679">
        <w:t>OIB:80366963801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D7679">
        <w:t>20.323,14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027EE5" w:rsidR="00027EE5">
      <w:pPr>
        <w:pStyle w:val="Bezproreda"/>
        <w:jc w:val="right"/>
      </w:pPr>
      <w:r>
        <w:t xml:space="preserve">        </w:t>
      </w:r>
      <w:r w:rsidR="00027EE5">
        <w:t xml:space="preserve">  Sudac:</w:t>
      </w:r>
    </w:p>
    <w:p w:rsidRDefault="00027EE5" w:rsidP="00027EE5" w:rsidR="00027EE5">
      <w:pPr>
        <w:pStyle w:val="Bezproreda"/>
        <w:jc w:val="right"/>
      </w:pPr>
      <w:r>
        <w:t>Romina Markovinović,v.r.</w:t>
      </w:r>
    </w:p>
    <w:p w:rsidRDefault="00027EE5" w:rsidP="00027EE5" w:rsidR="00027EE5">
      <w:pPr>
        <w:pStyle w:val="Bezproreda"/>
      </w:pPr>
    </w:p>
    <w:p w:rsidRDefault="00027EE5" w:rsidP="00027EE5" w:rsidR="00027EE5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027EE5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7EC" w:rsidR="002C07EC">
      <w:r>
        <w:separator/>
      </w:r>
    </w:p>
  </w:endnote>
  <w:endnote w:id="0" w:type="continuationSeparator">
    <w:p w:rsidRDefault="002C07EC" w:rsidR="002C0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7EC" w:rsidR="002C07EC">
      <w:r>
        <w:separator/>
      </w:r>
    </w:p>
  </w:footnote>
  <w:footnote w:id="0" w:type="continuationSeparator">
    <w:p w:rsidRDefault="002C07EC" w:rsidR="002C0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EE5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07EC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7D7679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27EE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27EE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37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St-2256/2017</izvorni_sadrzaj>
    <derivirana_varijabla naziv="DomainObject.Predmet.OznakaBroj_1">St-2256/2017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Aeolis Mons j.d.o.o. zastupanog po punomoćniku Rafid Al-Bayati</izvorni_sadrzaj>
    <derivirana_varijabla naziv="DomainObject.Predmet.ProtustrankaFormated_1">  Aeolis Mons j.d.o.o. zastupanog po punomoćniku Rafid Al-Bayati</derivirana_varijabla>
  </DomainObject.Predmet.ProtustrankaFormated>
  <DomainObject.Predmet.ProtustrankaFormatedOIB>
    <izvorni_sadrzaj>  Aeolis Mons j.d.o.o., OIB 80366963801 zastupanog po punomoćniku Rafid Al-Bayati</izvorni_sadrzaj>
    <derivirana_varijabla naziv="DomainObject.Predmet.ProtustrankaFormatedOIB_1">  Aeolis Mons j.d.o.o., OIB 80366963801 zastupanog po punomoćniku Rafid Al-Bayati</derivirana_varijabla>
  </DomainObject.Predmet.ProtustrankaFormatedOIB>
  <DomainObject.Predmet.ProtustrankaFormatedWithAdress>
    <izvorni_sadrzaj> Aeolis Mons j.d.o.o., Trnjanska cesta 126a, 10000 Zagreb zastupanog po punomoćniku Rafid Al-Bayati</izvorni_sadrzaj>
    <derivirana_varijabla naziv="DomainObject.Predmet.ProtustrankaFormatedWithAdress_1"> Aeolis Mons j.d.o.o., Trnjanska cesta 126a, 10000 Zagreb zastupanog po punomoćniku Rafid Al-Bayati</derivirana_varijabla>
  </DomainObject.Predmet.ProtustrankaFormatedWithAdress>
  <DomainObject.Predmet.ProtustrankaFormatedWithAdressOIB>
    <izvorni_sadrzaj> Aeolis Mons j.d.o.o., OIB 80366963801, Trnjanska cesta 126a, 10000 Zagreb zastupanog po punomoćniku Rafid Al-Bayati</izvorni_sadrzaj>
    <derivirana_varijabla naziv="DomainObject.Predmet.ProtustrankaFormatedWithAdressOIB_1"> Aeolis Mons j.d.o.o., OIB 80366963801, Trnjanska cesta 126a, 10000 Zagreb zastupanog po punomoćniku Rafid Al-Bayati</derivirana_varijabla>
  </DomainObject.Predmet.ProtustrankaFormatedWithAdressOIB>
  <DomainObject.Predmet.ProtustrankaWithAdress>
    <izvorni_sadrzaj>Aeolis Mons j.d.o.o. Trnjanska cesta 126a, 10000 Zagreb</izvorni_sadrzaj>
    <derivirana_varijabla naziv="DomainObject.Predmet.ProtustrankaWithAdress_1">Aeolis Mons j.d.o.o. Trnjanska cesta 126a, 10000 Zagreb</derivirana_varijabla>
  </DomainObject.Predmet.ProtustrankaWithAdress>
  <DomainObject.Predmet.ProtustrankaWithAdressOIB>
    <izvorni_sadrzaj>Aeolis Mons j.d.o.o., OIB 80366963801, Trnjanska cesta 126a, 10000 Zagreb</izvorni_sadrzaj>
    <derivirana_varijabla naziv="DomainObject.Predmet.ProtustrankaWithAdressOIB_1">Aeolis Mons j.d.o.o., OIB 80366963801, Trnjanska cesta 126a, 10000 Zagreb</derivirana_varijabla>
  </DomainObject.Predmet.ProtustrankaWithAdressOIB>
  <DomainObject.Predmet.ProtustrankaNazivFormated>
    <izvorni_sadrzaj>Aeolis Mons j.d.o.o.</izvorni_sadrzaj>
    <derivirana_varijabla naziv="DomainObject.Predmet.ProtustrankaNazivFormated_1">Aeolis Mons j.d.o.o.</derivirana_varijabla>
  </DomainObject.Predmet.ProtustrankaNazivFormated>
  <DomainObject.Predmet.ProtustrankaNazivFormatedOIB>
    <izvorni_sadrzaj>Aeolis Mons j.d.o.o., OIB 80366963801</izvorni_sadrzaj>
    <derivirana_varijabla naziv="DomainObject.Predmet.ProtustrankaNazivFormatedOIB_1">Aeolis Mons j.d.o.o., OIB 80366963801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Aeolis Mons j.d.o.o. zastupanog po punomoćniku Rafid Al-Bayati</item>
    </izvorni_sadrzaj>
    <derivirana_varijabla naziv="DomainObject.Predmet.ProtuStrankaListFormated_1">
      <item>Aeolis Mons j.d.o.o. zastupanog po punomoćniku Rafid Al-Bayati</item>
    </derivirana_varijabla>
  </DomainObject.Predmet.ProtuStrankaListFormated>
  <DomainObject.Predmet.ProtuStrankaListFormatedOIB>
    <izvorni_sadrzaj>
      <item>Aeolis Mons j.d.o.o., OIB 80366963801 zastupanog po punomoćniku Rafid Al-Bayati</item>
    </izvorni_sadrzaj>
    <derivirana_varijabla naziv="DomainObject.Predmet.ProtuStrankaListFormatedOIB_1">
      <item>Aeolis Mons j.d.o.o., OIB 80366963801 zastupanog po punomoćniku Rafid Al-Bayati</item>
    </derivirana_varijabla>
  </DomainObject.Predmet.ProtuStrankaListFormatedOIB>
  <DomainObject.Predmet.ProtuStrankaListFormatedWithAdress>
    <izvorni_sadrzaj>
      <item>Aeolis Mons j.d.o.o., Trnjanska cesta 126a, 10000 Zagreb zastupanog po punomoćniku Rafid Al-Bayati</item>
    </izvorni_sadrzaj>
    <derivirana_varijabla naziv="DomainObject.Predmet.ProtuStrankaListFormatedWithAdress_1">
      <item>Aeolis Mons j.d.o.o., Trnjanska cesta 126a, 10000 Zagreb zastupanog po punomoćniku Rafid Al-Bayati</item>
    </derivirana_varijabla>
  </DomainObject.Predmet.ProtuStrankaListFormatedWithAdress>
  <DomainObject.Predmet.ProtuStrankaListFormatedWithAdressOIB>
    <izvorni_sadrzaj>
      <item>Aeolis Mons j.d.o.o., OIB 80366963801, Trnjanska cesta 126a, 10000 Zagreb zastupanog po punomoćniku Rafid Al-Bayati</item>
    </izvorni_sadrzaj>
    <derivirana_varijabla naziv="DomainObject.Predmet.ProtuStrankaListFormatedWithAdressOIB_1">
      <item>Aeolis Mons j.d.o.o., OIB 80366963801, Trnjanska cesta 126a, 10000 Zagreb zastupanog po punomoćniku Rafid Al-Bayati</item>
    </derivirana_varijabla>
  </DomainObject.Predmet.ProtuStrankaListFormatedWithAdressOIB>
  <DomainObject.Predmet.ProtuStrankaListNazivFormated>
    <izvorni_sadrzaj>
      <item>Aeolis Mons j.d.o.o.</item>
    </izvorni_sadrzaj>
    <derivirana_varijabla naziv="DomainObject.Predmet.ProtuStrankaListNazivFormated_1">
      <item>Aeolis Mons j.d.o.o.</item>
    </derivirana_varijabla>
  </DomainObject.Predmet.ProtuStrankaListNazivFormated>
  <DomainObject.Predmet.ProtuStrankaListNazivFormatedOIB>
    <izvorni_sadrzaj>
      <item>Aeolis Mons j.d.o.o., OIB 80366963801</item>
    </izvorni_sadrzaj>
    <derivirana_varijabla naziv="DomainObject.Predmet.ProtuStrankaListNazivFormatedOIB_1">
      <item>Aeolis Mons j.d.o.o., OIB 80366963801</item>
    </derivirana_varijabla>
  </DomainObject.Predmet.ProtuStrankaListNazivFormatedOIB>
  <DomainObject.Predmet.OstaliListFormated>
    <izvorni_sadrzaj>
      <item>Rafid Al-Bayati punomoćnik sudionika u postupku Aeolis Mons j.d.o.o.</item>
    </izvorni_sadrzaj>
    <derivirana_varijabla naziv="DomainObject.Predmet.OstaliListFormated_1">
      <item>Rafid Al-Bayati punomoćnik sudionika u postupku Aeolis Mons j.d.o.o.</item>
    </derivirana_varijabla>
  </DomainObject.Predmet.OstaliListFormated>
  <DomainObject.Predmet.OstaliListFormatedOIB>
    <izvorni_sadrzaj>
      <item>Rafid Al-Bayati, OIB 44695154436 punomoćnik sudionika u postupku Aeolis Mons j.d.o.o.</item>
    </izvorni_sadrzaj>
    <derivirana_varijabla naziv="DomainObject.Predmet.OstaliListFormatedOIB_1">
      <item>Rafid Al-Bayati, OIB 44695154436 punomoćnik sudionika u postupku Aeolis Mons j.d.o.o.</item>
    </derivirana_varijabla>
  </DomainObject.Predmet.OstaliListFormatedOIB>
  <DomainObject.Predmet.OstaliListFormatedWithAdress>
    <izvorni_sadrzaj>
      <item>Rafid Al-Bayati, Usorska 59, 10000 Zagreb punomoćnik sudionika u postupku Aeolis Mons j.d.o.o.</item>
    </izvorni_sadrzaj>
    <derivirana_varijabla naziv="DomainObject.Predmet.OstaliListFormatedWithAdress_1">
      <item>Rafid Al-Bayati, Usorska 59, 10000 Zagreb punomoćnik sudionika u postupku Aeolis Mons j.d.o.o.</item>
    </derivirana_varijabla>
  </DomainObject.Predmet.OstaliListFormatedWithAdress>
  <DomainObject.Predmet.OstaliListFormatedWithAdressOIB>
    <izvorni_sadrzaj>
      <item>Rafid Al-Bayati, OIB 44695154436, Usorska 59, 10000 Zagreb punomoćnik sudionika u postupku Aeolis Mons j.d.o.o.</item>
    </izvorni_sadrzaj>
    <derivirana_varijabla naziv="DomainObject.Predmet.OstaliListFormatedWithAdressOIB_1">
      <item>Rafid Al-Bayati, OIB 44695154436, Usorska 59, 10000 Zagreb punomoćnik sudionika u postupku Aeolis Mons j.d.o.o.</item>
    </derivirana_varijabla>
  </DomainObject.Predmet.OstaliListFormatedWithAdressOIB>
  <DomainObject.Predmet.OstaliListNazivFormated>
    <izvorni_sadrzaj>
      <item>Rafid Al-Bayati</item>
    </izvorni_sadrzaj>
    <derivirana_varijabla naziv="DomainObject.Predmet.OstaliListNazivFormated_1">
      <item>Rafid Al-Bayati</item>
    </derivirana_varijabla>
  </DomainObject.Predmet.OstaliListNazivFormated>
  <DomainObject.Predmet.OstaliListNazivFormatedOIB>
    <izvorni_sadrzaj>
      <item>Rafid Al-Bayati, OIB 44695154436</item>
    </izvorni_sadrzaj>
    <derivirana_varijabla naziv="DomainObject.Predmet.OstaliListNazivFormatedOIB_1">
      <item>Rafid Al-Bayati, OIB 44695154436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Aeolis Mons j.d.o.o.</izvorni_sadrzaj>
    <derivirana_varijabla naziv="DomainObject.Predmet.ProtustrankaIDrugi_1">Aeolis Mons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Aeolis Mons j.d.o.o., OIB 80366963801, Trnjanska cesta 126a, 10000 Zagreb</izvorni_sadrzaj>
    <derivirana_varijabla naziv="DomainObject.Predmet.ProtustrankaIDrugiAdressOIB_1">Aeolis Mons j.d.o.o., OIB 80366963801, Trnjanska cesta 126a,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Aeolis Mons j.d.o.o.</item>
      <item>Rafid Al-Bayati</item>
    </izvorni_sadrzaj>
    <derivirana_varijabla naziv="DomainObject.Predmet.SudioniciListNaziv_1">
      <item>FINA Regionalni centar Zagreb</item>
      <item>Aeolis Mons j.d.o.o.</item>
      <item>Rafid Al-Bayati</item>
    </derivirana_varijabla>
  </DomainObject.Predmet.SudioniciListNaziv>
  <DomainObject.Predmet.SudioniciListAdressOIB>
    <izvorni_sadrzaj>
      <item>FINA Regionalni centar Zagreb, OIB 85821130368, Trg svibanjskih žrtava 1995. 1,10000 Zagreb</item>
      <item>Aeolis Mons j.d.o.o., OIB 80366963801, Trnjanska cesta 126a,10000 Zagreb</item>
      <item>Rafid Al-Bayati, OIB 44695154436, Usorska 59,10000 Zagreb</item>
    </izvorni_sadrzaj>
    <derivirana_varijabla naziv="DomainObject.Predmet.SudioniciListAdressOIB_1">
      <item>FINA Regionalni centar Zagreb, OIB 85821130368, Trg svibanjskih žrtava 1995. 1,10000 Zagreb</item>
      <item>Aeolis Mons j.d.o.o., OIB 80366963801, Trnjanska cesta 126a,10000 Zagreb</item>
      <item>Rafid Al-Bayati, OIB 44695154436, Usorska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80366963801</item>
      <item>, OIB 44695154436</item>
    </izvorni_sadrzaj>
    <derivirana_varijabla naziv="DomainObject.Predmet.SudioniciListNazivOIB_1">
      <item>, OIB 85821130368</item>
      <item>, OIB 80366963801</item>
      <item>, OIB 44695154436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1316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2017-10-02T10:04:00Z</dcterms:created>
  <dc:creator>ilukac</dc:creator>
  <cp:lastModifiedBy>Marina Gojić</cp:lastModifiedBy>
  <cp:lastPrinted>2017-10-05T07:10:00Z</cp:lastPrinted>
  <dcterms:modified xmlns:xsi="http://www.w3.org/2001/XMLSchema-instance" xsi:type="dcterms:W3CDTF">2017-10-05T07:10:00Z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