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f08f" w14:paraId="edbf08f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48399E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48399E" w:rsid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MARINA d.o.o., OIB 97294623344, Varaždin, Ruđera Boškovića 3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22. ožujka 2016.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MARINA d.o.o., OIB 97294623344, Varaždin, Ruđera Boškovića 3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48399E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MARINA d.o.o., OIB 97294623344, Varaždin, Ruđera Boškovića 3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Berislav Maksimović, OIB 57300759557, iz Hrašćice, Braće Radića 1, Varaždin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48399E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MARINA d.o.o., OIB 97294623344, Varaždin, Ruđera Boškovića 3</w:t>
      </w:r>
      <w:r w:rsidRPr="0024280D">
        <w:rPr>
          <w:rFonts w:cs="Times New Roman"/>
        </w:rPr>
        <w:t xml:space="preserve">, bit će brisan </w:t>
      </w:r>
      <w:r w:rsidRPr="0048399E">
        <w:rPr>
          <w:rFonts w:cs="Times New Roman"/>
        </w:rPr>
        <w:t>iz 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 w:rsidR="0048399E">
        <w:rPr>
          <w:rFonts w:cs="Times New Roman"/>
        </w:rPr>
        <w:t xml:space="preserve"> 30.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48399E">
        <w:rPr>
          <w:rFonts w:cs="Times New Roman"/>
        </w:rPr>
        <w:t xml:space="preserve">nije podnijela javnobilježnički ovjerovljeni prokazni popis imovine i obveza dužnika te kako u roku od 45 dana nijedan vjerovnik nije predložio otvaranje stečajnoga postupka i nije predujmio </w:t>
      </w:r>
      <w:r w:rsidRPr="0024280D">
        <w:rPr>
          <w:rFonts w:cs="Times New Roman"/>
        </w:rPr>
        <w:t>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48399E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48399E">
        <w:rPr>
          <w:rFonts w:cs="Times New Roman"/>
        </w:rPr>
        <w:t>MARINA d.o.o., Varaždin, Ruđera Boškovića 3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48399E">
        <w:rPr>
          <w:rFonts w:cs="Times New Roman"/>
        </w:rPr>
        <w:t>Direktor d</w:t>
      </w:r>
      <w:r w:rsidRPr="0024280D">
        <w:rPr>
          <w:rFonts w:cs="Times New Roman"/>
        </w:rPr>
        <w:t>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48399E">
        <w:rPr>
          <w:rFonts w:cs="Times New Roman"/>
        </w:rPr>
        <w:t>Zoran Dragutin Marciuš, Pušćine, Čakovečka 139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8399E">
        <w:rPr>
          <w:rFonts w:cs="Times New Roman"/>
        </w:rPr>
        <w:t xml:space="preserve">Sudski registar ovog suda </w:t>
      </w:r>
      <w:r w:rsidRPr="0024280D">
        <w:rPr>
          <w:rFonts w:cs="Times New Roman"/>
        </w:rPr>
        <w:t>radi 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48399E">
        <w:rPr>
          <w:rFonts w:cs="Times New Roman"/>
        </w:rPr>
        <w:t>Varaždin, Graberje 1, Varaždin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48399E">
        <w:rPr>
          <w:rFonts w:cs="Times New Roman"/>
        </w:rPr>
        <w:t>Berislav Maksimović, Hrašćica, Braće Radić 1, Varaždin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48399E" w:rsidR="0024280D" w:rsidRPr="0024280D">
      <w:pPr>
        <w:spacing w:after="0"/>
        <w:ind w:left="360"/>
        <w:rPr>
          <w:rFonts w:cs="Times New Roman"/>
        </w:rPr>
      </w:pPr>
    </w:p>
    <w:sectPr w:rsidSect="0048399E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48399E">
      <w:rPr>
        <w:rStyle w:val="PozadinaSvijetloCrvena"/>
        <w:shd w:fill="auto" w:color="auto" w:val="clear"/>
      </w:rPr>
      <w:t>ST-1189/15-5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48399E">
      <w:t>ST-1189/15-5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99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društvo s ograničenom odgovornošću za trgovinu i usluge</izvorni_sadrzaj>
    <derivirana_varijabla naziv="DomainObject.Predmet.ProtustrankaFormated_1">  MARINA društvo s ograničenom odgovornošću za trgovinu i usluge</derivirana_varijabla>
  </DomainObject.Predmet.ProtustrankaFormated>
  <DomainObject.Predmet.ProtustrankaFormatedOIB>
    <izvorni_sadrzaj>  MARINA društvo s ograničenom odgovornošću za trgovinu i usluge, OIB 97294623344</izvorni_sadrzaj>
    <derivirana_varijabla naziv="DomainObject.Predmet.ProtustrankaFormatedOIB_1">  MARINA društvo s ograničenom odgovornošću za trgovinu i usluge, OIB 97294623344</derivirana_varijabla>
  </DomainObject.Predmet.ProtustrankaFormatedOIB>
  <DomainObject.Predmet.ProtustrankaFormatedWithAdress>
    <izvorni_sadrzaj> MARINA društvo s ograničenom odgovornošću za trgovinu i usluge, Ruđera Boškovića 3, 42000 Varaždin</izvorni_sadrzaj>
    <derivirana_varijabla naziv="DomainObject.Predmet.ProtustrankaFormatedWithAdress_1"> MARINA društvo s ograničenom odgovornošću za trgovinu i usluge, Ruđera Boškovića 3, 42000 Varaždin</derivirana_varijabla>
  </DomainObject.Predmet.ProtustrankaFormatedWithAdress>
  <DomainObject.Predmet.ProtustrankaFormatedWithAdressOIB>
    <izvorni_sadrzaj> MARINA društvo s ograničenom odgovornošću za trgovinu i usluge, OIB 97294623344, Ruđera Boškovića 3, 42000 Varaždin</izvorni_sadrzaj>
    <derivirana_varijabla naziv="DomainObject.Predmet.ProtustrankaFormatedWithAdressOIB_1"> MARINA društvo s ograničenom odgovornošću za trgovinu i usluge, OIB 97294623344, Ruđera Boškovića 3, 42000 Varaždin</derivirana_varijabla>
  </DomainObject.Predmet.ProtustrankaFormatedWithAdressOIB>
  <DomainObject.Predmet.ProtustrankaWithAdress>
    <izvorni_sadrzaj>MARINA društvo s ograničenom odgovornošću za trgovinu i usluge Ruđera Boškovića 3, 42000 Varaždin</izvorni_sadrzaj>
    <derivirana_varijabla naziv="DomainObject.Predmet.ProtustrankaWithAdress_1">MARINA društvo s ograničenom odgovornošću za trgovinu i usluge Ruđera Boškovića 3, 42000 Varaždin</derivirana_varijabla>
  </DomainObject.Predmet.ProtustrankaWithAdress>
  <DomainObject.Predmet.ProtustrankaWithAdressOIB>
    <izvorni_sadrzaj>MARINA društvo s ograničenom odgovornošću za trgovinu i usluge, OIB 97294623344, Ruđera Boškovića 3, 42000 Varaždin</izvorni_sadrzaj>
    <derivirana_varijabla naziv="DomainObject.Predmet.ProtustrankaWithAdressOIB_1">MARINA društvo s ograničenom odgovornošću za trgovinu i usluge, OIB 97294623344, Ruđera Boškovića 3, 42000 Varaždin</derivirana_varijabla>
  </DomainObject.Predmet.ProtustrankaWithAdressOIB>
  <DomainObject.Predmet.ProtustrankaNazivFormated>
    <izvorni_sadrzaj>MARINA društvo s ograničenom odgovornošću za trgovinu i usluge</izvorni_sadrzaj>
    <derivirana_varijabla naziv="DomainObject.Predmet.ProtustrankaNazivFormated_1">MARINA društvo s ograničenom odgovornošću za trgovinu i usluge</derivirana_varijabla>
  </DomainObject.Predmet.ProtustrankaNazivFormated>
  <DomainObject.Predmet.ProtustrankaNazivFormatedOIB>
    <izvorni_sadrzaj>MARINA društvo s ograničenom odgovornošću za trgovinu i usluge, OIB 97294623344</izvorni_sadrzaj>
    <derivirana_varijabla naziv="DomainObject.Predmet.ProtustrankaNazivFormatedOIB_1">MARINA društvo s ograničenom odgovornošću za trgovinu i usluge, OIB 97294623344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6968.62</izvorni_sadrzaj>
    <derivirana_varijabla naziv="DomainObject.Predmet.TrenutnaVrijednost_1">6968.62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MARINA društvo s ograničenom odgovornošću za trgovinu i usluge</item>
    </izvorni_sadrzaj>
    <derivirana_varijabla naziv="DomainObject.Predmet.ProtuStrankaListFormated_1">
      <item>MARINA društvo s ograničenom odgovornošću za trgovinu i usluge</item>
    </derivirana_varijabla>
  </DomainObject.Predmet.ProtuStrankaListFormated>
  <DomainObject.Predmet.ProtuStrankaListFormatedOIB>
    <izvorni_sadrzaj>
      <item>MARINA društvo s ograničenom odgovornošću za trgovinu i usluge, OIB 97294623344</item>
    </izvorni_sadrzaj>
    <derivirana_varijabla naziv="DomainObject.Predmet.ProtuStrankaListFormatedOIB_1">
      <item>MARINA društvo s ograničenom odgovornošću za trgovinu i usluge, OIB 97294623344</item>
    </derivirana_varijabla>
  </DomainObject.Predmet.ProtuStrankaListFormatedOIB>
  <DomainObject.Predmet.ProtuStrankaListFormatedWithAdress>
    <izvorni_sadrzaj>
      <item>MARINA društvo s ograničenom odgovornošću za trgovinu i usluge, Ruđera Boškovića 3, 42000 Varaždin</item>
    </izvorni_sadrzaj>
    <derivirana_varijabla naziv="DomainObject.Predmet.ProtuStrankaListFormatedWithAdress_1">
      <item>MARINA društvo s ograničenom odgovornošću za trgovinu i usluge, Ruđera Boškovića 3, 42000 Varaždin</item>
    </derivirana_varijabla>
  </DomainObject.Predmet.ProtuStrankaListFormatedWithAdress>
  <DomainObject.Predmet.ProtuStrankaListFormatedWithAdressOIB>
    <izvorni_sadrzaj>
      <item>MARINA društvo s ograničenom odgovornošću za trgovinu i usluge, OIB 97294623344, Ruđera Boškovića 3, 42000 Varaždin</item>
    </izvorni_sadrzaj>
    <derivirana_varijabla naziv="DomainObject.Predmet.ProtuStrankaListFormatedWithAdressOIB_1">
      <item>MARINA društvo s ograničenom odgovornošću za trgovinu i usluge, OIB 97294623344, Ruđera Boškovića 3, 42000 Varaždin</item>
    </derivirana_varijabla>
  </DomainObject.Predmet.ProtuStrankaListFormatedWithAdressOIB>
  <DomainObject.Predmet.ProtuStrankaListNazivFormated>
    <izvorni_sadrzaj>
      <item>MARINA društvo s ograničenom odgovornošću za trgovinu i usluge</item>
    </izvorni_sadrzaj>
    <derivirana_varijabla naziv="DomainObject.Predmet.ProtuStrankaListNazivFormated_1">
      <item>MARINA društvo s ograničenom odgovornošću za trgovinu i usluge</item>
    </derivirana_varijabla>
  </DomainObject.Predmet.ProtuStrankaListNazivFormated>
  <DomainObject.Predmet.ProtuStrankaListNazivFormatedOIB>
    <izvorni_sadrzaj>
      <item>MARINA društvo s ograničenom odgovornošću za trgovinu i usluge, OIB 97294623344</item>
    </izvorni_sadrzaj>
    <derivirana_varijabla naziv="DomainObject.Predmet.ProtuStrankaListNazivFormatedOIB_1">
      <item>MARINA društvo s ograničenom odgovornošću za trgovinu i usluge, OIB 97294623344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MARINA društvo s ograničenom odgovornošću za trgovinu i usluge</izvorni_sadrzaj>
    <derivirana_varijabla naziv="DomainObject.Predmet.ProtustrankaIDrugi_1">MARINA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MARINA društvo s ograničenom odgovornošću za trgovinu i usluge, OIB 97294623344, Ruđera Boškovića 3, 42000 Varaždin</izvorni_sadrzaj>
    <derivirana_varijabla naziv="DomainObject.Predmet.ProtustrankaIDrugiAdressOIB_1">MARINA društvo s ograničenom odgovornošću za trgovinu i usluge, OIB 97294623344, Ruđera Boškovića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MARINA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MARINA društvo s ograničenom odgovornošću za trgovinu i usluge, OIB 97294623344, Ruđera Boškovića 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MARINA društvo s ograničenom odgovornošću za trgovinu i usluge, OIB 97294623344, Ruđera Boškovića 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E3735-399E-48C7-8D26-83114FDA3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2698</properties:Characters>
  <properties:Lines>69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2016-03-22T12:33:00Z</cp:lastPrinted>
  <dcterms:modified xmlns:xsi="http://www.w3.org/2001/XMLSchema-instance" xsi:type="dcterms:W3CDTF">2016-03-22T12:34:00Z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