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d256" w14:paraId="72bd256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E27A6D">
        <w:rPr>
          <w:rStyle w:val="Naglaeno"/>
          <w:b w:val="false"/>
        </w:rPr>
        <w:t>169</w:t>
      </w:r>
      <w:r w:rsidR="00F72634">
        <w:rPr>
          <w:rStyle w:val="Naglaeno"/>
          <w:b w:val="false"/>
        </w:rPr>
        <w:t>/18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</w:t>
      </w:r>
      <w:r w:rsidR="00F72634">
        <w:t>L. Jä</w:t>
      </w:r>
      <w:r w:rsidR="00C111D8">
        <w:t>gera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E27A6D">
        <w:t>FURKA d.o.o.</w:t>
      </w:r>
      <w:r w:rsidR="00B57C6B">
        <w:t xml:space="preserve">, </w:t>
      </w:r>
      <w:r w:rsidR="00FA0E78">
        <w:t xml:space="preserve">OIB: </w:t>
      </w:r>
      <w:r w:rsidR="00E27A6D">
        <w:t>70451021100</w:t>
      </w:r>
      <w:r w:rsidR="00F13845">
        <w:t>,</w:t>
      </w:r>
      <w:r w:rsidR="00A948C4">
        <w:t xml:space="preserve"> </w:t>
      </w:r>
      <w:r w:rsidR="00B57C6B">
        <w:t xml:space="preserve">MBS: </w:t>
      </w:r>
      <w:r w:rsidR="00E27A6D">
        <w:t>030104938</w:t>
      </w:r>
      <w:r w:rsidR="00F13845">
        <w:t xml:space="preserve">, </w:t>
      </w:r>
      <w:r w:rsidR="00E27A6D">
        <w:t>Beli Manastir, Matije Gupca 54</w:t>
      </w:r>
      <w:r w:rsidR="00B75762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E27A6D">
        <w:t>22</w:t>
      </w:r>
      <w:r w:rsidR="00F72634">
        <w:t>. veljače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E27A6D">
        <w:t>FURKA d.o.o., OIB: 70451021100, MBS: 030104938, Beli Manastir, Matije Gupca 54</w:t>
      </w:r>
      <w:r w:rsidR="00ED385B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677E86">
        <w:t>15.894,00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677E86">
        <w:t>DINO PEROVIĆ</w:t>
      </w:r>
      <w:r w:rsidR="00B57C6B">
        <w:t xml:space="preserve">, OIB: </w:t>
      </w:r>
      <w:r w:rsidR="00677E86">
        <w:t>95276920699</w:t>
      </w:r>
      <w:r w:rsidR="001C15F7">
        <w:t>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r w:rsidR="00D47946">
        <w:t xml:space="preserve">prokazni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EF5498">
        <w:t>1</w:t>
      </w:r>
      <w:r w:rsidR="00677E86">
        <w:t>69</w:t>
      </w:r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AB0A9E">
        <w:t>,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prokazni</w:t>
      </w:r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AB0A9E">
        <w:t>22</w:t>
      </w:r>
      <w:r w:rsidR="004E6173">
        <w:t>. veljače 2018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F5714E"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AB0A9E">
        <w:t>5/4</w:t>
      </w:r>
      <w:r w:rsidR="004E6173">
        <w:t xml:space="preserve">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BB0" w:rsidR="00C63BB0">
      <w:r>
        <w:separator/>
      </w:r>
    </w:p>
  </w:endnote>
  <w:endnote w:id="0" w:type="continuationSeparator">
    <w:p w:rsidRDefault="00C63BB0" w:rsidR="00C63B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BB0" w:rsidR="00C63BB0">
      <w:r>
        <w:separator/>
      </w:r>
    </w:p>
  </w:footnote>
  <w:footnote w:id="0" w:type="continuationSeparator">
    <w:p w:rsidRDefault="00C63BB0" w:rsidR="00C63B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77E86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3F94"/>
    <w:rsid w:val="006C4FDF"/>
    <w:rsid w:val="006C6763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D244A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3B47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870F3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0A9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3BB0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A6D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385B"/>
    <w:rsid w:val="00ED4C16"/>
    <w:rsid w:val="00ED68FE"/>
    <w:rsid w:val="00EF2A11"/>
    <w:rsid w:val="00EF5498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24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D244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D244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44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44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24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D244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D244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44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44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St-169/2018</izvorni_sadrzaj>
    <derivirana_varijabla naziv="DomainObject.Predmet.OznakaBroj_1">St-169/2018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FURKA d.o.o. za informatičke usluge</izvorni_sadrzaj>
    <derivirana_varijabla naziv="DomainObject.Predmet.ProtustrankaFormated_1">  FURKA d.o.o. za informatičke usluge</derivirana_varijabla>
  </DomainObject.Predmet.ProtustrankaFormated>
  <DomainObject.Predmet.ProtustrankaFormatedOIB>
    <izvorni_sadrzaj>  FURKA d.o.o. za informatičke usluge, OIB 70451021100</izvorni_sadrzaj>
    <derivirana_varijabla naziv="DomainObject.Predmet.ProtustrankaFormatedOIB_1">  FURKA d.o.o. za informatičke usluge, OIB 70451021100</derivirana_varijabla>
  </DomainObject.Predmet.ProtustrankaFormatedOIB>
  <DomainObject.Predmet.ProtustrankaFormatedWithAdress>
    <izvorni_sadrzaj> FURKA d.o.o. za informatičke usluge, Matije Gupca 54 , 31300 Beli Manastir</izvorni_sadrzaj>
    <derivirana_varijabla naziv="DomainObject.Predmet.ProtustrankaFormatedWithAdress_1"> FURKA d.o.o. za informatičke usluge, Matije Gupca 54 , 31300 Beli Manastir</derivirana_varijabla>
  </DomainObject.Predmet.ProtustrankaFormatedWithAdress>
  <DomainObject.Predmet.ProtustrankaFormatedWithAdressOIB>
    <izvorni_sadrzaj> FURKA d.o.o. za informatičke usluge, OIB 70451021100, Matije Gupca 54 , 31300 Beli Manastir</izvorni_sadrzaj>
    <derivirana_varijabla naziv="DomainObject.Predmet.ProtustrankaFormatedWithAdressOIB_1"> FURKA d.o.o. za informatičke usluge, OIB 70451021100, Matije Gupca 54 , 31300 Beli Manastir</derivirana_varijabla>
  </DomainObject.Predmet.ProtustrankaFormatedWithAdressOIB>
  <DomainObject.Predmet.ProtustrankaWithAdress>
    <izvorni_sadrzaj>FURKA d.o.o. za informatičke usluge Matije Gupca 54 , 31300 Beli Manastir</izvorni_sadrzaj>
    <derivirana_varijabla naziv="DomainObject.Predmet.ProtustrankaWithAdress_1">FURKA d.o.o. za informatičke usluge Matije Gupca 54 , 31300 Beli Manastir</derivirana_varijabla>
  </DomainObject.Predmet.ProtustrankaWithAdress>
  <DomainObject.Predmet.ProtustrankaWithAdressOIB>
    <izvorni_sadrzaj>FURKA d.o.o. za informatičke usluge, OIB 70451021100, Matije Gupca 54 , 31300 Beli Manastir</izvorni_sadrzaj>
    <derivirana_varijabla naziv="DomainObject.Predmet.ProtustrankaWithAdressOIB_1">FURKA d.o.o. za informatičke usluge, OIB 70451021100, Matije Gupca 54 , 31300 Beli Manastir</derivirana_varijabla>
  </DomainObject.Predmet.ProtustrankaWithAdressOIB>
  <DomainObject.Predmet.ProtustrankaNazivFormated>
    <izvorni_sadrzaj>FURKA d.o.o. za informatičke usluge</izvorni_sadrzaj>
    <derivirana_varijabla naziv="DomainObject.Predmet.ProtustrankaNazivFormated_1">FURKA d.o.o. za informatičke usluge</derivirana_varijabla>
  </DomainObject.Predmet.ProtustrankaNazivFormated>
  <DomainObject.Predmet.ProtustrankaNazivFormatedOIB>
    <izvorni_sadrzaj>FURKA d.o.o. za informatičke usluge, OIB 70451021100</izvorni_sadrzaj>
    <derivirana_varijabla naziv="DomainObject.Predmet.ProtustrankaNazivFormatedOIB_1">FURKA d.o.o. za informatičke usluge, OIB 70451021100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FURKA d.o.o. za informatičke usluge</item>
    </izvorni_sadrzaj>
    <derivirana_varijabla naziv="DomainObject.Predmet.ProtuStrankaListFormated_1">
      <item>FURKA d.o.o. za informatičke usluge</item>
    </derivirana_varijabla>
  </DomainObject.Predmet.ProtuStrankaListFormated>
  <DomainObject.Predmet.ProtuStrankaListFormatedOIB>
    <izvorni_sadrzaj>
      <item>FURKA d.o.o. za informatičke usluge, OIB 70451021100</item>
    </izvorni_sadrzaj>
    <derivirana_varijabla naziv="DomainObject.Predmet.ProtuStrankaListFormatedOIB_1">
      <item>FURKA d.o.o. za informatičke usluge, OIB 70451021100</item>
    </derivirana_varijabla>
  </DomainObject.Predmet.ProtuStrankaListFormatedOIB>
  <DomainObject.Predmet.ProtuStrankaListFormatedWithAdress>
    <izvorni_sadrzaj>
      <item>FURKA d.o.o. za informatičke usluge, Matije Gupca 54 , 31300 Beli Manastir</item>
    </izvorni_sadrzaj>
    <derivirana_varijabla naziv="DomainObject.Predmet.ProtuStrankaListFormatedWithAdress_1">
      <item>FURKA d.o.o. za informatičke usluge, Matije Gupca 54 , 31300 Beli Manastir</item>
    </derivirana_varijabla>
  </DomainObject.Predmet.ProtuStrankaListFormatedWithAdress>
  <DomainObject.Predmet.ProtuStrankaListFormatedWithAdressOIB>
    <izvorni_sadrzaj>
      <item>FURKA d.o.o. za informatičke usluge, OIB 70451021100, Matije Gupca 54 , 31300 Beli Manastir</item>
    </izvorni_sadrzaj>
    <derivirana_varijabla naziv="DomainObject.Predmet.ProtuStrankaListFormatedWithAdressOIB_1">
      <item>FURKA d.o.o. za informatičke usluge, OIB 70451021100, Matije Gupca 54 , 31300 Beli Manastir</item>
    </derivirana_varijabla>
  </DomainObject.Predmet.ProtuStrankaListFormatedWithAdressOIB>
  <DomainObject.Predmet.ProtuStrankaListNazivFormated>
    <izvorni_sadrzaj>
      <item>FURKA d.o.o. za informatičke usluge</item>
    </izvorni_sadrzaj>
    <derivirana_varijabla naziv="DomainObject.Predmet.ProtuStrankaListNazivFormated_1">
      <item>FURKA d.o.o. za informatičke usluge</item>
    </derivirana_varijabla>
  </DomainObject.Predmet.ProtuStrankaListNazivFormated>
  <DomainObject.Predmet.ProtuStrankaListNazivFormatedOIB>
    <izvorni_sadrzaj>
      <item>FURKA d.o.o. za informatičke usluge, OIB 70451021100</item>
    </izvorni_sadrzaj>
    <derivirana_varijabla naziv="DomainObject.Predmet.ProtuStrankaListNazivFormatedOIB_1">
      <item>FURKA d.o.o. za informatičke usluge, OIB 70451021100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FURKA d.o.o. za informatičke usluge</izvorni_sadrzaj>
    <derivirana_varijabla naziv="DomainObject.Predmet.ProtustrankaIDrugi_1">FURKA d.o.o. za informatičke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FURKA d.o.o. za informatičke usluge, OIB 70451021100, Matije Gupca 54 , 31300 Beli Manastir</izvorni_sadrzaj>
    <derivirana_varijabla naziv="DomainObject.Predmet.ProtustrankaIDrugiAdressOIB_1">FURKA d.o.o. za informatičke usluge, OIB 70451021100, Matije Gupca 54 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FURKA d.o.o. za informatičke usluge</item>
    </izvorni_sadrzaj>
    <derivirana_varijabla naziv="DomainObject.Predmet.SudioniciListNaziv_1">
      <item>FINA RC OSIJEK</item>
      <item>FURKA d.o.o. za informatičke usluge</item>
    </derivirana_varijabla>
  </DomainObject.Predmet.SudioniciListNaziv>
  <DomainObject.Predmet.SudioniciListAdressOIB>
    <izvorni_sadrzaj>
      <item>FINA RC OSIJEK, OIB 85821130368</item>
      <item>FURKA d.o.o. za informatičke usluge, OIB 70451021100, Matije Gupca 54 ,31300 Beli Manastir</item>
    </izvorni_sadrzaj>
    <derivirana_varijabla naziv="DomainObject.Predmet.SudioniciListAdressOIB_1">
      <item>FINA RC OSIJEK, OIB 85821130368</item>
      <item>FURKA d.o.o. za informatičke usluge, OIB 70451021100, Matije Gupca 54 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70451021100</item>
    </izvorni_sadrzaj>
    <derivirana_varijabla naziv="DomainObject.Predmet.SudioniciListNazivOIB_1">
      <item>, OIB 85821130368</item>
      <item>, OIB 70451021100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1FDA07-AE2F-439E-BB78-32A1ADCAE5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2028</properties:Characters>
  <properties:Lines>50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2018-02-22T09:07:00Z</dcterms:created>
  <dc:creator>Korisnik</dc:creator>
  <cp:lastModifiedBy>Jasmina Bekavac</cp:lastModifiedBy>
  <cp:lastPrinted>2018-02-22T09:06:00Z</cp:lastPrinted>
  <dcterms:modified xmlns:xsi="http://www.w3.org/2001/XMLSchema-instance" xsi:type="dcterms:W3CDTF">2018-02-22T09:10:00Z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oglas - 169-18 OS.docx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