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63d8" w14:paraId="6b863d8" w:rsidRDefault="00FB7181" w:rsidP="00355BF4" w:rsidR="00355BF4" w:rsidRPr="00A40E86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40E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A40E8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A40E86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203B2C" w:rsidRPr="00A40E86">
        <w:rPr>
          <w:rFonts w:hAnsi="Times New Roman" w:ascii="Times New Roman"/>
          <w:color w:val="auto"/>
          <w:sz w:val="24"/>
          <w:szCs w:val="24"/>
          <w:lang w:val="pl-PL"/>
        </w:rPr>
        <w:t>423/14</w:t>
      </w:r>
    </w:p>
    <w:p w:rsidRDefault="00A707C8" w:rsidP="00355BF4" w:rsidR="00A707C8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A40E8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A40E86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A40E86" w:rsidRPr="00A40E86">
        <w:rPr>
          <w:rFonts w:hAnsi="Times New Roman" w:ascii="Times New Roman"/>
          <w:color w:val="auto"/>
          <w:sz w:val="24"/>
          <w:szCs w:val="24"/>
        </w:rPr>
        <w:t>ALFA@OMEGA d. o. o., Karlovac, Senjska 37/a, OIB 14123117670</w:t>
      </w:r>
      <w:r w:rsidR="001E643F" w:rsidRPr="00A40E86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A40E86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40E8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A40E86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A40E86" w:rsidRPr="00A40E86">
        <w:rPr>
          <w:rFonts w:hAnsi="Times New Roman" w:ascii="Times New Roman"/>
          <w:color w:val="auto"/>
          <w:sz w:val="24"/>
          <w:szCs w:val="24"/>
        </w:rPr>
        <w:t>ALFA@OMEGA d. o. o., Karlovac, Senjska 37/a, OIB 14123117670</w:t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A40E8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A40E86" w:rsidRPr="00A40E86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A40E86" w:rsidRPr="00A40E86">
        <w:rPr>
          <w:rFonts w:hAnsi="Times New Roman" w:ascii="Times New Roman"/>
          <w:color w:val="auto"/>
          <w:sz w:val="24"/>
          <w:szCs w:val="24"/>
        </w:rPr>
        <w:t>Domagoj Krpačić iz Siska, Stupno 66, OIB 18593686473.</w:t>
      </w:r>
    </w:p>
    <w:p w:rsidRDefault="00355BF4" w:rsidP="00355BF4" w:rsidR="00355BF4" w:rsidRPr="00A40E8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A40E86" w:rsidRPr="00A40E86">
        <w:rPr>
          <w:rFonts w:hAnsi="Times New Roman" w:ascii="Times New Roman"/>
          <w:color w:val="auto"/>
          <w:sz w:val="24"/>
          <w:szCs w:val="24"/>
        </w:rPr>
        <w:t>ALFA@OMEGA d. o. o., Karlovac, Senjska 37/a, OIB 14123117670</w:t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A40E8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A40E8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A40E86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40E86" w:rsidP="00A40E86" w:rsidR="00A40E86" w:rsidRPr="00632A7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prijedlog za pokretanje stečajnog postupka nad dužnikom </w:t>
      </w:r>
      <w:r w:rsidRPr="00632A70">
        <w:rPr>
          <w:rFonts w:hAnsi="Times New Roman" w:ascii="Times New Roman"/>
          <w:color w:val="auto"/>
          <w:sz w:val="24"/>
          <w:szCs w:val="24"/>
        </w:rPr>
        <w:t xml:space="preserve">ALFA@OMEGA d. o. o., Karlovac, Senjska 37/a, OIB 14123117670. </w:t>
      </w:r>
    </w:p>
    <w:p w:rsidRDefault="00A40E86" w:rsidP="00A40E86" w:rsidR="00A40E86" w:rsidRPr="00632A7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A40E86" w:rsidP="00A40E86" w:rsidR="00A40E86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40E86" w:rsidP="00A40E86" w:rsidR="00A40E86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St-423/14 od 5. rujna 2014. pokrenut prethodni postupak radi utvrđivanja uvjeta za otvaranje stečajnog postupka.</w:t>
      </w:r>
    </w:p>
    <w:p w:rsidRDefault="00A40E86" w:rsidP="00A40E86" w:rsidR="00A40E86" w:rsidRPr="00632A7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St-423/14 od 9. studenog 2015. imenovan je privremeni stečajni upravitelj.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A40E86" w:rsidP="00A40E86" w:rsidR="00A40E86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Na ročištu održanom 25. siječnja 2016.  </w:t>
      </w:r>
      <w:r w:rsidRPr="00632A70">
        <w:rPr>
          <w:rFonts w:hAnsi="Times New Roman" w:ascii="Times New Roman"/>
          <w:color w:val="auto"/>
          <w:sz w:val="24"/>
          <w:szCs w:val="24"/>
        </w:rPr>
        <w:t xml:space="preserve">direktor dužnika nije se protivio prijedlogu za otvaranje stečajnog postupka, </w:t>
      </w:r>
    </w:p>
    <w:p w:rsidRDefault="00A40E86" w:rsidP="00A40E86" w:rsidR="00A40E86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Iz izvješća privremenog stečajnog upravitelja proizlazi da dužnik ne obavlja djelatnost, nema zaposlenika i nema imovine koja bi bila dostatna za pokriće troškova. Kod dužnika je utvrđeno postojanje stečajnih razloga i to nesposobnost za plaćanje i prezaduženost.</w:t>
      </w:r>
    </w:p>
    <w:p w:rsidRDefault="00A40E86" w:rsidP="00A40E86" w:rsidR="00A40E86" w:rsidRPr="00632A70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632A70">
        <w:rPr>
          <w:rFonts w:hAnsi="Times New Roman" w:ascii="Times New Roman"/>
          <w:color w:val="auto"/>
          <w:sz w:val="24"/>
          <w:szCs w:val="24"/>
        </w:rPr>
        <w:t>Stoga, predlaže da se postupak istovremeno otvori i zaključi uz prethodan poziv vjerovnicima na nužno predujmljivanje troškova vođenja postupka.</w:t>
      </w:r>
    </w:p>
    <w:p w:rsidRDefault="00A40E86" w:rsidP="00A40E86" w:rsidR="00A40E86" w:rsidRPr="00632A7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32A70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95.091,34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40E86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1A70C0" w:rsidRPr="00632A70">
        <w:rPr>
          <w:rFonts w:hAnsi="Times New Roman" w:ascii="Times New Roman"/>
          <w:color w:val="auto"/>
          <w:sz w:val="24"/>
          <w:szCs w:val="24"/>
          <w:lang w:val="pl-PL"/>
        </w:rPr>
        <w:t xml:space="preserve">95.091,34 </w:t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kn za pokriće troškova prethodnog i stečajnog postupka. 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A40E86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A40E86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1E643F"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A40E86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A40E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5018C9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40E86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A40E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018C9" w:rsidP="00AB7A2F" w:rsidR="005018C9" w:rsidRPr="005018C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018C9" w:rsidP="00995CE9" w:rsidR="005018C9" w:rsidRPr="005018C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018C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A40E86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A40E86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A40E8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18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>
    <w:pPr>
      <w:pStyle w:val="Zaglavlje"/>
      <w:tabs>
        <w:tab w:pos="4536" w:val="clear"/>
        <w:tab w:pos="9072" w:val="clear"/>
        <w:tab w:pos="8789" w:val="right"/>
      </w:tabs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03B2C">
      <w:rPr>
        <w:rFonts w:hAnsi="Verdana" w:ascii="Verdana"/>
        <w:color w:val="auto"/>
        <w:sz w:val="22"/>
        <w:szCs w:val="22"/>
      </w:rPr>
      <w:t>423/14</w:t>
    </w:r>
    <w:r w:rsidR="00FB7181">
      <w:rPr>
        <w:rFonts w:hAnsi="Verdana" w:ascii="Verdana"/>
        <w:color w:val="auto"/>
        <w:sz w:val="22"/>
        <w:szCs w:val="22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A70C0"/>
    <w:rsid w:val="001E643F"/>
    <w:rsid w:val="00203B2C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018C9"/>
    <w:rsid w:val="00520A1F"/>
    <w:rsid w:val="00584E68"/>
    <w:rsid w:val="005C5019"/>
    <w:rsid w:val="006031BB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40E8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95057"/>
    <w:rsid w:val="00F979DD"/>
    <w:rsid w:val="00FB7181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1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8C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8C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8C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8C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1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8C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8C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8C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8C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St-423/2014</izvorni_sadrzaj>
    <derivirana_varijabla naziv="DomainObject.Predmet.OznakaBroj_1">St-423/2014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@ OMEGA  d.o.o.</izvorni_sadrzaj>
    <derivirana_varijabla naziv="DomainObject.Predmet.ProtustrankaFormated_1">  ALFA @ OMEGA  d.o.o.</derivirana_varijabla>
  </DomainObject.Predmet.ProtustrankaFormated>
  <DomainObject.Predmet.ProtustrankaFormatedOIB>
    <izvorni_sadrzaj>  ALFA @ OMEGA  d.o.o., OIB 14123117670</izvorni_sadrzaj>
    <derivirana_varijabla naziv="DomainObject.Predmet.ProtustrankaFormatedOIB_1">  ALFA @ OMEGA  d.o.o., OIB 14123117670</derivirana_varijabla>
  </DomainObject.Predmet.ProtustrankaFormatedOIB>
  <DomainObject.Predmet.ProtustrankaFormatedWithAdress>
    <izvorni_sadrzaj> ALFA @ OMEGA  d.o.o., Senjska 37A, 47000 Karlovac</izvorni_sadrzaj>
    <derivirana_varijabla naziv="DomainObject.Predmet.ProtustrankaFormatedWithAdress_1"> ALFA @ OMEGA  d.o.o., Senjska 37A, 47000 Karlovac</derivirana_varijabla>
  </DomainObject.Predmet.ProtustrankaFormatedWithAdress>
  <DomainObject.Predmet.ProtustrankaFormatedWithAdressOIB>
    <izvorni_sadrzaj> ALFA @ OMEGA  d.o.o., OIB 14123117670, Senjska 37A, 47000 Karlovac</izvorni_sadrzaj>
    <derivirana_varijabla naziv="DomainObject.Predmet.ProtustrankaFormatedWithAdressOIB_1"> ALFA @ OMEGA  d.o.o., OIB 14123117670, Senjska 37A, 47000 Karlovac</derivirana_varijabla>
  </DomainObject.Predmet.ProtustrankaFormatedWithAdressOIB>
  <DomainObject.Predmet.ProtustrankaWithAdress>
    <izvorni_sadrzaj>ALFA @ OMEGA  d.o.o. Senjska 37A, 47000 Karlovac</izvorni_sadrzaj>
    <derivirana_varijabla naziv="DomainObject.Predmet.ProtustrankaWithAdress_1">ALFA @ OMEGA  d.o.o. Senjska 37A, 47000 Karlovac</derivirana_varijabla>
  </DomainObject.Predmet.ProtustrankaWithAdress>
  <DomainObject.Predmet.ProtustrankaWithAdressOIB>
    <izvorni_sadrzaj>ALFA @ OMEGA  d.o.o., OIB 14123117670, Senjska 37A, 47000 Karlovac</izvorni_sadrzaj>
    <derivirana_varijabla naziv="DomainObject.Predmet.ProtustrankaWithAdressOIB_1">ALFA @ OMEGA  d.o.o., OIB 14123117670, Senjska 37A, 47000 Karlovac</derivirana_varijabla>
  </DomainObject.Predmet.ProtustrankaWithAdressOIB>
  <DomainObject.Predmet.ProtustrankaNazivFormated>
    <izvorni_sadrzaj>ALFA @ OMEGA  d.o.o.</izvorni_sadrzaj>
    <derivirana_varijabla naziv="DomainObject.Predmet.ProtustrankaNazivFormated_1">ALFA @ OMEGA  d.o.o.</derivirana_varijabla>
  </DomainObject.Predmet.ProtustrankaNazivFormated>
  <DomainObject.Predmet.ProtustrankaNazivFormatedOIB>
    <izvorni_sadrzaj>ALFA @ OMEGA  d.o.o., OIB 14123117670</izvorni_sadrzaj>
    <derivirana_varijabla naziv="DomainObject.Predmet.ProtustrankaNazivFormatedOIB_1">ALFA @ OMEGA  d.o.o., OIB 14123117670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Regionalni centar Zagreb; ostali - vjerovnici</izvorni_sadrzaj>
    <derivirana_varijabla naziv="DomainObject.Predmet.StrankaFormated_1">  FINA , Regionalni centar Zagreb; ostali - vjerovnici</derivirana_varijabla>
  </DomainObject.Predmet.StrankaFormated>
  <DomainObject.Predmet.StrankaFormatedOIB>
    <izvorni_sadrzaj>  FINA , Regionalni centar Zagreb, OIB 85821130368; ostali - vjerovnici</izvorni_sadrzaj>
    <derivirana_varijabla naziv="DomainObject.Predmet.StrankaFormatedOIB_1">  FINA , Regionalni centar Zagreb, OIB 85821130368; ostali - vjerovnici</derivirana_varijabla>
  </DomainObject.Predmet.StrankaFormatedOIB>
  <DomainObject.Predmet.StrankaFormatedWithAdress>
    <izvorni_sadrzaj> FINA , Regionalni centar Zagreb, Ul. grada Vukovara 70, 10000 Zagreb; ostali - vjerovnici</izvorni_sadrzaj>
    <derivirana_varijabla naziv="DomainObject.Predmet.StrankaFormatedWithAdress_1"> FINA , Regionalni centar Zagreb, Ul. grada Vukovara 70, 10000 Zagreb; ostali - vjerovnici</derivirana_varijabla>
  </DomainObject.Predmet.StrankaFormatedWithAdress>
  <DomainObject.Predmet.StrankaFormatedWithAdressOIB>
    <izvorni_sadrzaj> FINA , Regionalni centar Zagreb, OIB 85821130368, Ul. grada Vukovara 70, 10000 Zagreb; ostali - vjerovnici</izvorni_sadrzaj>
    <derivirana_varijabla naziv="DomainObject.Predmet.StrankaFormatedWithAdressOIB_1"> FINA , Regionalni centar Zagreb, OIB 85821130368, Ul. grada Vukovara 70, 10000 Zagreb; ostali - vjerovnici</derivirana_varijabla>
  </DomainObject.Predmet.StrankaFormatedWithAdressOIB>
  <DomainObject.Predmet.StrankaWithAdress>
    <izvorni_sadrzaj>FINA , Regionalni centar Zagreb Ul. grada Vukovara 70,10000 Zagreb,ostali - vjerovnici </izvorni_sadrzaj>
    <derivirana_varijabla naziv="DomainObject.Predmet.StrankaWithAdress_1">FINA , Regionalni centar Zagreb Ul. grada Vukovara 70,10000 Zagreb,ostali - vjerovnici </derivirana_varijabla>
  </DomainObject.Predmet.StrankaWithAdress>
  <DomainObject.Predmet.StrankaWithAdressOIB>
    <izvorni_sadrzaj>FINA , Regionalni centar Zagreb, OIB 85821130368, Ul. grada Vukovara 70,10000 Zagreb,ostali - vjerovnici</izvorni_sadrzaj>
    <derivirana_varijabla naziv="DomainObject.Predmet.StrankaWithAdressOIB_1">FINA , Regionalni centar Zagreb, OIB 85821130368, Ul. grada Vukovara 70,10000 Zagreb,ostali - vjerovnici</derivirana_varijabla>
  </DomainObject.Predmet.StrankaWithAdressOIB>
  <DomainObject.Predmet.StrankaNazivFormated>
    <izvorni_sadrzaj>FINA , Regionalni centar Zagreb,ostali - vjerovnici</izvorni_sadrzaj>
    <derivirana_varijabla naziv="DomainObject.Predmet.StrankaNazivFormated_1">FINA , Regionalni centar Zagreb,ostali - vjerovnici</derivirana_varijabla>
  </DomainObject.Predmet.StrankaNazivFormated>
  <DomainObject.Predmet.StrankaNazivFormatedOIB>
    <izvorni_sadrzaj>FINA , Regionalni centar Zagreb, OIB 85821130368,ostali - vjerovnici</izvorni_sadrzaj>
    <derivirana_varijabla naziv="DomainObject.Predmet.StrankaNazivFormatedOIB_1">FINA ,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, Regionalni centar Zagreb</item>
      <item>ostali - vjerovnici</item>
    </izvorni_sadrzaj>
    <derivirana_varijabla naziv="DomainObject.Predmet.StrankaListFormated_1">
      <item>FINA , Regionalni centar Zagreb</item>
      <item>ostali - vjerovnici</item>
    </derivirana_varijabla>
  </DomainObject.Predmet.StrankaListFormated>
  <DomainObject.Predmet.StrankaListFormatedOIB>
    <izvorni_sadrzaj>
      <item>FINA , Regionalni centar Zagreb, OIB 85821130368</item>
      <item>ostali - vjerovnici</item>
    </izvorni_sadrzaj>
    <derivirana_varijabla naziv="DomainObject.Predmet.StrankaListFormatedOIB_1">
      <item>FINA , Regionalni centar Zagreb, OIB 85821130368</item>
      <item>ostali - vjerovnici</item>
    </derivirana_varijabla>
  </DomainObject.Predmet.StrankaListFormatedOIB>
  <DomainObject.Predmet.StrankaListFormatedWithAdress>
    <izvorni_sadrzaj>
      <item>FINA , Regionalni centar Zagreb, Ul. grada Vukovara 70, 10000 Zagreb</item>
      <item>ostali - vjerovnici</item>
    </izvorni_sadrzaj>
    <derivirana_varijabla naziv="DomainObject.Predmet.StrankaListFormatedWithAdress_1">
      <item>FINA , Regionalni centar Zagreb, Ul. grada Vukovara 70, 10000 Zagreb</item>
      <item>ostali - vjerovnici</item>
    </derivirana_varijabla>
  </DomainObject.Predmet.StrankaListFormatedWithAdress>
  <DomainObject.Predmet.StrankaListFormatedWithAdressOIB>
    <izvorni_sadrzaj>
      <item>FINA , Regionalni centar Zagreb, OIB 85821130368, Ul. grada Vukovara 70, 10000 Zagreb</item>
      <item>ostali - vjerovnici</item>
    </izvorni_sadrzaj>
    <derivirana_varijabla naziv="DomainObject.Predmet.StrankaListFormatedWithAdressOIB_1">
      <item>FINA , Regionalni centar Zagreb, OIB 85821130368, Ul. grada Vukovara 70, 10000 Zagreb</item>
      <item>ostali - vjerovnici</item>
    </derivirana_varijabla>
  </DomainObject.Predmet.StrankaListFormatedWithAdressOIB>
  <DomainObject.Predmet.StrankaListNazivFormated>
    <izvorni_sadrzaj>
      <item>FINA , Regionalni centar Zagreb</item>
      <item>ostali - vjerovnici</item>
    </izvorni_sadrzaj>
    <derivirana_varijabla naziv="DomainObject.Predmet.StrankaListNazivFormated_1">
      <item>FINA , Regionalni centar Zagreb</item>
      <item>ostali - vjerovnici</item>
    </derivirana_varijabla>
  </DomainObject.Predmet.StrankaListNazivFormated>
  <DomainObject.Predmet.StrankaListNazivFormatedOIB>
    <izvorni_sadrzaj>
      <item>FINA , Regionalni centar Zagreb, OIB 85821130368</item>
      <item>ostali - vjerovnici</item>
    </izvorni_sadrzaj>
    <derivirana_varijabla naziv="DomainObject.Predmet.StrankaListNazivFormatedOIB_1">
      <item>FINA , Regionalni centar Zagreb, OIB 85821130368</item>
      <item>ostali - vjerovnici</item>
    </derivirana_varijabla>
  </DomainObject.Predmet.StrankaListNazivFormatedOIB>
  <DomainObject.Predmet.ProtuStrankaListFormated>
    <izvorni_sadrzaj>
      <item>ALFA @ OMEGA  d.o.o.</item>
    </izvorni_sadrzaj>
    <derivirana_varijabla naziv="DomainObject.Predmet.ProtuStrankaListFormated_1">
      <item>ALFA @ OMEGA  d.o.o.</item>
    </derivirana_varijabla>
  </DomainObject.Predmet.ProtuStrankaListFormated>
  <DomainObject.Predmet.ProtuStrankaListFormatedOIB>
    <izvorni_sadrzaj>
      <item>ALFA @ OMEGA  d.o.o., OIB 14123117670</item>
    </izvorni_sadrzaj>
    <derivirana_varijabla naziv="DomainObject.Predmet.ProtuStrankaListFormatedOIB_1">
      <item>ALFA @ OMEGA  d.o.o., OIB 14123117670</item>
    </derivirana_varijabla>
  </DomainObject.Predmet.ProtuStrankaListFormatedOIB>
  <DomainObject.Predmet.ProtuStrankaListFormatedWithAdress>
    <izvorni_sadrzaj>
      <item>ALFA @ OMEGA  d.o.o., Senjska 37A, 47000 Karlovac</item>
    </izvorni_sadrzaj>
    <derivirana_varijabla naziv="DomainObject.Predmet.ProtuStrankaListFormatedWithAdress_1">
      <item>ALFA @ OMEGA  d.o.o., Senjska 37A, 47000 Karlovac</item>
    </derivirana_varijabla>
  </DomainObject.Predmet.ProtuStrankaListFormatedWithAdress>
  <DomainObject.Predmet.ProtuStrankaListFormatedWithAdressOIB>
    <izvorni_sadrzaj>
      <item>ALFA @ OMEGA  d.o.o., OIB 14123117670, Senjska 37A, 47000 Karlovac</item>
    </izvorni_sadrzaj>
    <derivirana_varijabla naziv="DomainObject.Predmet.ProtuStrankaListFormatedWithAdressOIB_1">
      <item>ALFA @ OMEGA  d.o.o., OIB 14123117670, Senjska 37A, 47000 Karlovac</item>
    </derivirana_varijabla>
  </DomainObject.Predmet.ProtuStrankaListFormatedWithAdressOIB>
  <DomainObject.Predmet.ProtuStrankaListNazivFormated>
    <izvorni_sadrzaj>
      <item>ALFA @ OMEGA  d.o.o.</item>
    </izvorni_sadrzaj>
    <derivirana_varijabla naziv="DomainObject.Predmet.ProtuStrankaListNazivFormated_1">
      <item>ALFA @ OMEGA  d.o.o.</item>
    </derivirana_varijabla>
  </DomainObject.Predmet.ProtuStrankaListNazivFormated>
  <DomainObject.Predmet.ProtuStrankaListNazivFormatedOIB>
    <izvorni_sadrzaj>
      <item>ALFA @ OMEGA  d.o.o., OIB 14123117670</item>
    </izvorni_sadrzaj>
    <derivirana_varijabla naziv="DomainObject.Predmet.ProtuStrankaListNazivFormatedOIB_1">
      <item>ALFA @ OMEGA  d.o.o., OIB 14123117670</item>
    </derivirana_varijabla>
  </DomainObject.Predmet.ProtuStrankaListNazivFormatedOIB>
  <DomainObject.Predmet.OstaliListFormated>
    <izvorni_sadrzaj>
      <item>Dalibor Lesić</item>
      <item>Maja Jurinac</item>
      <item>Domagoj Krpačić</item>
    </izvorni_sadrzaj>
    <derivirana_varijabla naziv="DomainObject.Predmet.OstaliListFormated_1">
      <item>Dalibor Lesić</item>
      <item>Maja Jurinac</item>
      <item>Domagoj Krpačić</item>
    </derivirana_varijabla>
  </DomainObject.Predmet.OstaliListFormated>
  <DomainObject.Predmet.OstaliListFormatedOIB>
    <izvorni_sadrzaj>
      <item>Dalibor Lesić, OIB 54597362756</item>
      <item>Maja Jurinac, OIB 59458584824</item>
      <item>Domagoj Krpačić, OIB 18593686473</item>
    </izvorni_sadrzaj>
    <derivirana_varijabla naziv="DomainObject.Predmet.OstaliListFormatedOIB_1">
      <item>Dalibor Lesić, OIB 54597362756</item>
      <item>Maja Jurinac, OIB 59458584824</item>
      <item>Domagoj Krpačić, OIB 18593686473</item>
    </derivirana_varijabla>
  </DomainObject.Predmet.OstaliListFormatedOIB>
  <DomainObject.Predmet.OstaliListFormatedWithAdress>
    <izvorni_sadrzaj>
      <item>Dalibor Lesić, Šeketino Brdo 29, 47250 Šeketino Brdo</item>
      <item>Maja Jurinac, Havidićeva 4, 10000 Zagreb</item>
      <item>Domagoj Krpačić, Stupno 66, 44000 Stupno</item>
    </izvorni_sadrzaj>
    <derivirana_varijabla naziv="DomainObject.Predmet.OstaliListFormatedWithAdress_1">
      <item>Dalibor Lesić, Šeketino Brdo 29, 47250 Šeketino Brdo</item>
      <item>Maja Jurinac, Havidićeva 4, 10000 Zagreb</item>
      <item>Domagoj Krpačić, Stupno 66, 44000 Stupno</item>
    </derivirana_varijabla>
  </DomainObject.Predmet.OstaliListFormatedWithAdress>
  <DomainObject.Predmet.OstaliListFormatedWithAdressOIB>
    <izvorni_sadrzaj>
      <item>Dalibor Lesić, OIB 54597362756, Šeketino Brdo 29, 47250 Šeketino Brdo</item>
      <item>Maja Jurinac, OIB 59458584824, Havidićeva 4, 10000 Zagreb</item>
      <item>Domagoj Krpačić, OIB 18593686473, Stupno 66, 44000 Stupno</item>
    </izvorni_sadrzaj>
    <derivirana_varijabla naziv="DomainObject.Predmet.OstaliListFormatedWithAdressOIB_1">
      <item>Dalibor Lesić, OIB 54597362756, Šeketino Brdo 29, 47250 Šeketino Brdo</item>
      <item>Maja Jurinac, OIB 59458584824, Havidićeva 4, 10000 Zagreb</item>
      <item>Domagoj Krpačić, OIB 18593686473, Stupno 66, 44000 Stupno</item>
    </derivirana_varijabla>
  </DomainObject.Predmet.OstaliListFormatedWithAdressOIB>
  <DomainObject.Predmet.OstaliListNazivFormated>
    <izvorni_sadrzaj>
      <item>Dalibor Lesić</item>
      <item>Maja Jurinac</item>
      <item>Domagoj Krpačić</item>
    </izvorni_sadrzaj>
    <derivirana_varijabla naziv="DomainObject.Predmet.OstaliListNazivFormated_1">
      <item>Dalibor Lesić</item>
      <item>Maja Jurinac</item>
      <item>Domagoj Krpačić</item>
    </derivirana_varijabla>
  </DomainObject.Predmet.OstaliListNazivFormated>
  <DomainObject.Predmet.OstaliListNazivFormatedOIB>
    <izvorni_sadrzaj>
      <item>Dalibor Lesić, OIB 54597362756</item>
      <item>Maja Jurinac, OIB 59458584824</item>
      <item>Domagoj Krpačić, OIB 18593686473</item>
    </izvorni_sadrzaj>
    <derivirana_varijabla naziv="DomainObject.Predmet.OstaliListNazivFormatedOIB_1">
      <item>Dalibor Lesić, OIB 54597362756</item>
      <item>Maja Jurinac, OIB 59458584824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Regionalni centar Zagreb i dr.</izvorni_sadrzaj>
    <derivirana_varijabla naziv="DomainObject.Predmet.StrankaIDrugi_1">FINA , Regionalni centar Zagreb i dr.</derivirana_varijabla>
  </DomainObject.Predmet.StrankaIDrugi>
  <DomainObject.Predmet.ProtustrankaIDrugi>
    <izvorni_sadrzaj>ALFA @ OMEGA  d.o.o.</izvorni_sadrzaj>
    <derivirana_varijabla naziv="DomainObject.Predmet.ProtustrankaIDrugi_1">ALFA @ OMEGA  d.o.o.</derivirana_varijabla>
  </DomainObject.Predmet.ProtustrankaIDrugi>
  <DomainObject.Predmet.StrankaIDrugiAdressOIB>
    <izvorni_sadrzaj>FINA , Regionalni centar Zagreb, OIB 85821130368, Ul. grada Vukovara 70, 10000 Zagreb i dr.</izvorni_sadrzaj>
    <derivirana_varijabla naziv="DomainObject.Predmet.StrankaIDrugiAdressOIB_1">FINA , Regionalni centar Zagreb, OIB 85821130368, Ul. grada Vukovara 70, 10000 Zagreb i dr.</derivirana_varijabla>
  </DomainObject.Predmet.StrankaIDrugiAdressOIB>
  <DomainObject.Predmet.ProtustrankaIDrugiAdressOIB>
    <izvorni_sadrzaj>ALFA @ OMEGA  d.o.o., OIB 14123117670, Senjska 37A, 47000 Karlovac</izvorni_sadrzaj>
    <derivirana_varijabla naziv="DomainObject.Predmet.ProtustrankaIDrugiAdressOIB_1">ALFA @ OMEGA  d.o.o., OIB 14123117670, Senjska 37A,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Regionalni centar Zagreb</item>
      <item>ALFA @ OMEGA  d.o.o.</item>
      <item>Dalibor Lesić</item>
      <item>Maja Jurinac</item>
      <item>Domagoj Krpačić</item>
      <item>ostali - vjerovnici</item>
    </izvorni_sadrzaj>
    <derivirana_varijabla naziv="DomainObject.Predmet.SudioniciListNaziv_1">
      <item>FINA , Regionalni centar Zagreb</item>
      <item>ALFA @ OMEGA  d.o.o.</item>
      <item>Dalibor Lesić</item>
      <item>Maja Jurinac</item>
      <item>Domagoj Krpačić</item>
      <item>ostali - vjerovnici</item>
    </derivirana_varijabla>
  </DomainObject.Predmet.SudioniciListNaziv>
  <DomainObject.Predmet.SudioniciListAdressOIB>
    <izvorni_sadrzaj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izvorni_sadrzaj>
    <derivirana_varijabla naziv="DomainObject.Predmet.SudioniciListAdressOIB_1"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14123117670</item>
      <item>, OIB 54597362756</item>
      <item>, OIB 59458584824</item>
      <item>, OIB 18593686473</item>
      <item>, OIB null</item>
    </izvorni_sadrzaj>
    <derivirana_varijabla naziv="DomainObject.Predmet.SudioniciListNazivOIB_1">
      <item>, OIB 85821130368</item>
      <item>, OIB 14123117670</item>
      <item>, OIB 54597362756</item>
      <item>, OIB 59458584824</item>
      <item>, OIB 18593686473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4170</properties:Characters>
  <properties:Lines>89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2016-04-08T09:26:00Z</dcterms:created>
  <dc:creator>ksvajger</dc:creator>
  <cp:lastModifiedBy>Kristina Švajger</cp:lastModifiedBy>
  <cp:lastPrinted>2016-04-08T11:31:00Z</cp:lastPrinted>
  <dcterms:modified xmlns:xsi="http://www.w3.org/2001/XMLSchema-instance" xsi:type="dcterms:W3CDTF">2016-04-08T11:31:00Z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