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9cfc" w14:paraId="6be9cfc" w:rsidRDefault="00CF167A" w:rsidP="00D5479F" w:rsidR="00D5479F">
      <w:pPr>
        <w:jc w:val="right"/>
        <w15:collapsed w:val="false"/>
      </w:pPr>
      <w:r>
        <w:t xml:space="preserve">Poslovni broj: </w:t>
      </w:r>
      <w:r w:rsidR="00D5479F">
        <w:t>6 St-</w:t>
      </w:r>
      <w:r w:rsidR="00FA12D9">
        <w:t>1834/16-74</w:t>
      </w:r>
    </w:p>
    <w:p w:rsidRDefault="00CF167A" w:rsidP="00D5479F" w:rsidR="00CF167A">
      <w:pPr>
        <w:jc w:val="right"/>
      </w:pPr>
    </w:p>
    <w:p w:rsidRDefault="00CF167A" w:rsidP="00CF167A" w:rsidR="00CF167A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67A" w:rsidP="00CF167A" w:rsidR="00CF167A" w:rsidRPr="00D21A2C">
      <w:pPr>
        <w:jc w:val="both"/>
      </w:pPr>
    </w:p>
    <w:p w:rsidRDefault="00CF167A" w:rsidP="00CF167A" w:rsidR="00CF167A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CF167A" w:rsidP="00CF167A" w:rsidR="00CF167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F167A" w:rsidP="00CF167A" w:rsidR="00CF167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F7504C" w:rsidP="00CF167A" w:rsidR="00F7504C">
      <w:pPr>
        <w:ind w:hanging="720" w:left="360"/>
        <w:jc w:val="both"/>
        <w:rPr>
          <w:sz w:val="22"/>
          <w:szCs w:val="22"/>
        </w:rPr>
      </w:pPr>
    </w:p>
    <w:p w:rsidRDefault="00F7504C" w:rsidP="00CF167A" w:rsidR="00F7504C">
      <w:pPr>
        <w:ind w:hanging="720" w:left="360"/>
        <w:jc w:val="both"/>
        <w:rPr>
          <w:sz w:val="22"/>
          <w:szCs w:val="22"/>
        </w:rPr>
      </w:pPr>
    </w:p>
    <w:p w:rsidRDefault="00F7504C" w:rsidP="00CF167A" w:rsidR="00F7504C">
      <w:pPr>
        <w:ind w:hanging="720" w:left="360"/>
        <w:jc w:val="both"/>
        <w:rPr>
          <w:sz w:val="22"/>
          <w:szCs w:val="22"/>
        </w:rPr>
      </w:pPr>
    </w:p>
    <w:p w:rsidRDefault="00F7504C" w:rsidP="00CF167A" w:rsidR="00F7504C" w:rsidRPr="00B82754">
      <w:pPr>
        <w:ind w:hanging="720" w:left="360"/>
        <w:jc w:val="both"/>
        <w:rPr>
          <w:sz w:val="22"/>
          <w:szCs w:val="22"/>
        </w:rPr>
      </w:pP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</w:t>
      </w:r>
      <w:r w:rsidR="00182507">
        <w:t xml:space="preserve"> </w:t>
      </w:r>
      <w:r>
        <w:t>E</w:t>
      </w:r>
      <w:r w:rsidR="00182507">
        <w:t xml:space="preserve"> </w:t>
      </w:r>
      <w:r>
        <w:t>P</w:t>
      </w:r>
      <w:r w:rsidR="00182507">
        <w:t xml:space="preserve"> </w:t>
      </w:r>
      <w:r>
        <w:t>U</w:t>
      </w:r>
      <w:r w:rsidR="00182507">
        <w:t xml:space="preserve"> </w:t>
      </w:r>
      <w:r>
        <w:t>B</w:t>
      </w:r>
      <w:r w:rsidR="00182507">
        <w:t xml:space="preserve"> </w:t>
      </w:r>
      <w:r>
        <w:t>L</w:t>
      </w:r>
      <w:r w:rsidR="00182507">
        <w:t xml:space="preserve"> </w:t>
      </w:r>
      <w:r>
        <w:t>I</w:t>
      </w:r>
      <w:r w:rsidR="00182507">
        <w:t xml:space="preserve"> </w:t>
      </w:r>
      <w:r>
        <w:t>K</w:t>
      </w:r>
      <w:r w:rsidR="00182507">
        <w:t xml:space="preserve"> </w:t>
      </w:r>
      <w:r>
        <w:t>A</w:t>
      </w:r>
      <w:r w:rsidR="00182507">
        <w:t xml:space="preserve"> </w:t>
      </w:r>
      <w:r>
        <w:t xml:space="preserve"> H</w:t>
      </w:r>
      <w:r w:rsidR="00182507">
        <w:t xml:space="preserve"> </w:t>
      </w:r>
      <w:r>
        <w:t>R</w:t>
      </w:r>
      <w:r w:rsidR="00182507">
        <w:t xml:space="preserve"> </w:t>
      </w:r>
      <w:r>
        <w:t>V</w:t>
      </w:r>
      <w:r w:rsidR="00182507">
        <w:t xml:space="preserve"> </w:t>
      </w:r>
      <w:r>
        <w:t>A</w:t>
      </w:r>
      <w:r w:rsidR="00182507">
        <w:t xml:space="preserve"> </w:t>
      </w:r>
      <w:r>
        <w:t>T</w:t>
      </w:r>
      <w:r w:rsidR="00182507">
        <w:t xml:space="preserve"> </w:t>
      </w:r>
      <w:r>
        <w:t>S</w:t>
      </w:r>
      <w:r w:rsidR="00182507">
        <w:t xml:space="preserve"> </w:t>
      </w:r>
      <w:r>
        <w:t>K</w:t>
      </w:r>
      <w:r w:rsidR="00182507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FA12D9" w:rsidRPr="00FA12D9">
        <w:rPr>
          <w:b/>
        </w:rPr>
        <w:t>AFIRMACIJA VUKOVAR d.o.o. „u stečaju“, Vukovar, Andrije Hebranga 1, MBS: 030102594, OIB: 88507640325</w:t>
      </w:r>
      <w:r>
        <w:t xml:space="preserve">, dana  </w:t>
      </w:r>
      <w:r w:rsidR="00FA12D9">
        <w:t>16. siječnja 2019</w:t>
      </w:r>
      <w:r w:rsidR="00182507">
        <w:t>. g.,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F425DF" w:rsidP="00F425DF" w:rsidR="005A270B">
      <w:pPr>
        <w:pStyle w:val="Tijeloteksta"/>
        <w:ind w:firstLine="708"/>
      </w:pPr>
      <w:r>
        <w:t>I</w:t>
      </w:r>
      <w:r w:rsidR="00182507">
        <w:t>.</w:t>
      </w:r>
      <w:r>
        <w:t xml:space="preserve"> </w:t>
      </w:r>
      <w:r w:rsidR="00B57961">
        <w:t xml:space="preserve">Iz </w:t>
      </w:r>
      <w:proofErr w:type="spellStart"/>
      <w:r w:rsidR="00B57961">
        <w:t>kupovnine</w:t>
      </w:r>
      <w:proofErr w:type="spellEnd"/>
      <w:r w:rsidR="00B57961">
        <w:t xml:space="preserve"> dobivene prodajom nekretnine stečajnog dužnika </w:t>
      </w:r>
      <w:r w:rsidR="005A270B">
        <w:t xml:space="preserve">i to: </w:t>
      </w:r>
      <w:r w:rsidR="00182507">
        <w:t xml:space="preserve">upisane u zemljišnoknjižni odjel </w:t>
      </w:r>
      <w:r w:rsidR="00F7504C">
        <w:t xml:space="preserve">Vukovar k.o. Vukovar, </w:t>
      </w:r>
      <w:proofErr w:type="spellStart"/>
      <w:r w:rsidR="00F7504C">
        <w:t>zk.ul</w:t>
      </w:r>
      <w:proofErr w:type="spellEnd"/>
      <w:r w:rsidR="00F7504C">
        <w:t>. broj 2252, kč.br. 1855</w:t>
      </w:r>
      <w:r w:rsidR="007764FF">
        <w:t xml:space="preserve">, </w:t>
      </w:r>
      <w:r w:rsidR="00555597">
        <w:t xml:space="preserve">na </w:t>
      </w:r>
      <w:r w:rsidR="00F02F2A">
        <w:t xml:space="preserve">kojoj nekretnini je upisano  založno pravo </w:t>
      </w:r>
      <w:r w:rsidR="00C82FAD">
        <w:t xml:space="preserve">za korist </w:t>
      </w:r>
      <w:proofErr w:type="spellStart"/>
      <w:r w:rsidR="00C82FAD">
        <w:t>razlučnog</w:t>
      </w:r>
      <w:proofErr w:type="spellEnd"/>
      <w:r w:rsidR="00C82FAD">
        <w:t xml:space="preserve"> vjerovnika </w:t>
      </w:r>
      <w:proofErr w:type="spellStart"/>
      <w:r w:rsidR="00F7504C">
        <w:t>Imex</w:t>
      </w:r>
      <w:proofErr w:type="spellEnd"/>
      <w:r w:rsidR="00F7504C">
        <w:t xml:space="preserve"> Banka d.d. u iznosu od 700.000,00 EUR-a</w:t>
      </w:r>
      <w:r>
        <w:t xml:space="preserve"> </w:t>
      </w:r>
      <w:r w:rsidR="005A270B">
        <w:t xml:space="preserve">namiruju se: </w:t>
      </w:r>
    </w:p>
    <w:p w:rsidRDefault="005A270B" w:rsidP="005A270B" w:rsidR="005A270B">
      <w:pPr>
        <w:jc w:val="both"/>
      </w:pPr>
    </w:p>
    <w:p w:rsidRDefault="007764FF" w:rsidP="007764FF" w:rsidR="007764FF">
      <w:r>
        <w:t xml:space="preserve">1. a) </w:t>
      </w:r>
      <w:r w:rsidR="00312E10">
        <w:t xml:space="preserve">troškovi utvrđenja tražbine sukladno čl. </w:t>
      </w:r>
      <w:r w:rsidR="00F7504C">
        <w:t>254</w:t>
      </w:r>
      <w:r w:rsidR="00312E10">
        <w:t xml:space="preserve"> st. </w:t>
      </w:r>
      <w:r w:rsidR="00F7504C">
        <w:t>2</w:t>
      </w:r>
      <w:r w:rsidR="00312E10">
        <w:t xml:space="preserve"> SZ (5%) u iznosu od </w:t>
      </w:r>
      <w:r w:rsidR="00F7504C">
        <w:t>148.000,00</w:t>
      </w:r>
      <w:r w:rsidR="00312E10">
        <w:t xml:space="preserve"> kn te </w:t>
      </w:r>
    </w:p>
    <w:p w:rsidRDefault="007764FF" w:rsidP="007764FF" w:rsidR="007764FF">
      <w:r>
        <w:t xml:space="preserve">b) </w:t>
      </w:r>
      <w:r w:rsidR="005A270B">
        <w:t xml:space="preserve">troškovi </w:t>
      </w:r>
      <w:r w:rsidR="00555597">
        <w:t>unovčenja sukladno</w:t>
      </w:r>
      <w:r w:rsidR="005A270B">
        <w:t xml:space="preserve"> čl. </w:t>
      </w:r>
      <w:r w:rsidR="00F7504C">
        <w:t>254</w:t>
      </w:r>
      <w:r w:rsidR="005A270B">
        <w:t>. st.</w:t>
      </w:r>
      <w:r w:rsidR="00F7504C">
        <w:t>3</w:t>
      </w:r>
      <w:r w:rsidR="005A270B">
        <w:t xml:space="preserve">. SZ  u iznosu od </w:t>
      </w:r>
      <w:r w:rsidR="00F7504C">
        <w:t>210.875,00</w:t>
      </w:r>
      <w:r w:rsidR="006E5710">
        <w:t xml:space="preserve"> kn </w:t>
      </w:r>
      <w:r>
        <w:t xml:space="preserve">koji se sastoji od: </w:t>
      </w:r>
    </w:p>
    <w:p w:rsidRDefault="00F7504C" w:rsidP="00F7504C" w:rsidR="00F7504C">
      <w:r>
        <w:t xml:space="preserve">    * naknada FINI za provedbu prodaje elektroničke javne dražbe                    2.800,00 kuna  </w:t>
      </w:r>
    </w:p>
    <w:p w:rsidRDefault="00F7504C" w:rsidP="00F7504C" w:rsidR="00F7504C">
      <w:r>
        <w:t xml:space="preserve">    * oglašavanje na lokalnoj televiziji                                                                    875,00 kuna  </w:t>
      </w:r>
    </w:p>
    <w:p w:rsidRDefault="00F7504C" w:rsidP="00F7504C" w:rsidR="00F7504C">
      <w:r>
        <w:t xml:space="preserve">       - Vinkovačka televizija (2 x 437,50 kn =875,00 kn)</w:t>
      </w:r>
    </w:p>
    <w:p w:rsidRDefault="00F7504C" w:rsidP="00F7504C" w:rsidR="00F7504C">
      <w:r>
        <w:t xml:space="preserve">    * nagrada stečajnom upravitelju u bruto iznosu (sukladno                         207.200,00 kuna  </w:t>
      </w:r>
    </w:p>
    <w:p w:rsidRDefault="00F7504C" w:rsidP="00F7504C" w:rsidR="00F7504C">
      <w:r>
        <w:t xml:space="preserve">       Uredbi o kriterijima i načinu obračuna i plaćanja</w:t>
      </w:r>
    </w:p>
    <w:p w:rsidRDefault="00F7504C" w:rsidP="00F7504C" w:rsidR="00F7504C">
      <w:r>
        <w:t xml:space="preserve">       nagrade stečajnim upraviteljima – </w:t>
      </w:r>
      <w:proofErr w:type="spellStart"/>
      <w:r>
        <w:t>N.N</w:t>
      </w:r>
      <w:proofErr w:type="spellEnd"/>
      <w:r>
        <w:t>. broj 105/15)</w:t>
      </w:r>
    </w:p>
    <w:p w:rsidRDefault="00F7504C" w:rsidP="00F7504C" w:rsidR="00F7504C"/>
    <w:p w:rsidRDefault="007764FF" w:rsidP="00F7504C" w:rsidR="0012641F" w:rsidRPr="00F7504C">
      <w:pPr>
        <w:rPr>
          <w:color w:val="000000"/>
          <w:lang w:eastAsia="en-US"/>
        </w:rPr>
      </w:pPr>
      <w:r>
        <w:rPr>
          <w:bCs/>
        </w:rPr>
        <w:t xml:space="preserve">2. </w:t>
      </w:r>
      <w:r w:rsidR="001E15EB">
        <w:t xml:space="preserve"> </w:t>
      </w:r>
      <w:proofErr w:type="spellStart"/>
      <w:r w:rsidR="00654005">
        <w:rPr>
          <w:color w:val="000000"/>
          <w:lang w:eastAsia="en-US"/>
        </w:rPr>
        <w:t>Razlučni</w:t>
      </w:r>
      <w:proofErr w:type="spellEnd"/>
      <w:r w:rsidR="00654005">
        <w:rPr>
          <w:color w:val="000000"/>
          <w:lang w:eastAsia="en-US"/>
        </w:rPr>
        <w:t xml:space="preserve"> vjerovnik </w:t>
      </w:r>
      <w:proofErr w:type="spellStart"/>
      <w:r w:rsidR="00F7504C">
        <w:rPr>
          <w:color w:val="000000"/>
          <w:lang w:eastAsia="en-US"/>
        </w:rPr>
        <w:t>Imex</w:t>
      </w:r>
      <w:proofErr w:type="spellEnd"/>
      <w:r w:rsidR="00F7504C">
        <w:rPr>
          <w:color w:val="000000"/>
          <w:lang w:eastAsia="en-US"/>
        </w:rPr>
        <w:t xml:space="preserve"> Banka d.d.</w:t>
      </w:r>
      <w:r w:rsidR="00654005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u iznosu od </w:t>
      </w:r>
      <w:r w:rsidR="00F7504C">
        <w:rPr>
          <w:b/>
        </w:rPr>
        <w:t>2.601.125,00</w:t>
      </w:r>
      <w:r w:rsidR="0012641F" w:rsidRPr="00693D56">
        <w:rPr>
          <w:b/>
        </w:rPr>
        <w:t xml:space="preserve"> kuna</w:t>
      </w:r>
      <w:r w:rsidR="00F7504C">
        <w:rPr>
          <w:b/>
        </w:rPr>
        <w:t>.</w:t>
      </w:r>
    </w:p>
    <w:p w:rsidRDefault="0012641F" w:rsidP="008F2DEB" w:rsidR="0012641F">
      <w:pPr>
        <w:ind w:firstLine="708"/>
        <w:jc w:val="both"/>
      </w:pPr>
    </w:p>
    <w:p w:rsidRDefault="00654005" w:rsidP="0012641F" w:rsidR="00F7504C">
      <w:r>
        <w:t>II</w:t>
      </w:r>
      <w:r w:rsidR="00182507">
        <w:t>.</w:t>
      </w:r>
      <w:r>
        <w:t xml:space="preserve">   </w:t>
      </w:r>
      <w:r w:rsidR="005A270B">
        <w:t>Računovodstvo Trgovačkog suda u Osijeku izvršiti će prijenos navedenih sredstava s kartice predmeta i to</w:t>
      </w:r>
      <w:r w:rsidR="003C4055">
        <w:t xml:space="preserve"> iznosa od </w:t>
      </w:r>
      <w:r w:rsidR="00F7504C">
        <w:rPr>
          <w:b/>
        </w:rPr>
        <w:t>358.875,00</w:t>
      </w:r>
      <w:r w:rsidR="00B06F0B" w:rsidRPr="00182507">
        <w:rPr>
          <w:b/>
        </w:rPr>
        <w:t xml:space="preserve"> kn</w:t>
      </w:r>
      <w:r w:rsidR="00B06F0B">
        <w:t xml:space="preserve"> </w:t>
      </w:r>
      <w:r w:rsidR="0012641F">
        <w:t>(</w:t>
      </w:r>
      <w:r w:rsidR="00F7504C">
        <w:t>148.000,00 kn + 210.875,00 kn</w:t>
      </w:r>
      <w:r w:rsidR="0012641F">
        <w:t xml:space="preserve">) </w:t>
      </w:r>
      <w:r w:rsidR="003C4055">
        <w:t>na ži</w:t>
      </w:r>
      <w:r w:rsidR="00F7504C">
        <w:t>ro račun stečajnog dužnika broj:</w:t>
      </w:r>
    </w:p>
    <w:p w:rsidRDefault="00F7504C" w:rsidP="00F7504C" w:rsidR="00F7504C">
      <w:pPr>
        <w:rPr>
          <w:b/>
        </w:rPr>
      </w:pPr>
      <w:r>
        <w:rPr>
          <w:b/>
        </w:rPr>
        <w:t xml:space="preserve">IBAN broj:      </w:t>
      </w:r>
      <w:r>
        <w:rPr>
          <w:b/>
          <w:sz w:val="28"/>
          <w:szCs w:val="28"/>
        </w:rPr>
        <w:t>HR54 2360 0001 1025 8355 7</w:t>
      </w:r>
    </w:p>
    <w:p w:rsidRDefault="00F7504C" w:rsidP="00F7504C" w:rsidR="00F7504C">
      <w:r>
        <w:t xml:space="preserve">       Model:              HR00</w:t>
      </w:r>
    </w:p>
    <w:p w:rsidRDefault="00F7504C" w:rsidP="00F7504C" w:rsidR="00F7504C">
      <w:r>
        <w:t xml:space="preserve">       Poziv na broj:   88507640325                       </w:t>
      </w:r>
    </w:p>
    <w:p w:rsidRDefault="00F7504C" w:rsidP="0012641F" w:rsidR="00F7504C"/>
    <w:p w:rsidRDefault="00F7504C" w:rsidP="00F7504C" w:rsidR="00F7504C">
      <w:pPr>
        <w:jc w:val="right"/>
      </w:pPr>
      <w:r>
        <w:lastRenderedPageBreak/>
        <w:t>Poslovni broj: 6 St-1834/16-74</w:t>
      </w:r>
    </w:p>
    <w:p w:rsidRDefault="00F7504C" w:rsidP="0012641F" w:rsidR="00F7504C"/>
    <w:p w:rsidRDefault="00F7504C" w:rsidP="0012641F" w:rsidR="00F7504C"/>
    <w:p w:rsidRDefault="003C4055" w:rsidP="0012641F" w:rsidR="00F7504C">
      <w:r>
        <w:t xml:space="preserve">te iznos od </w:t>
      </w:r>
      <w:r w:rsidR="00F7504C">
        <w:rPr>
          <w:b/>
          <w:color w:val="000000"/>
          <w:lang w:eastAsia="en-US"/>
        </w:rPr>
        <w:t>2.601.125,00</w:t>
      </w:r>
      <w:r w:rsidR="00003498" w:rsidRPr="00B06F0B">
        <w:rPr>
          <w:b/>
          <w:color w:val="000000"/>
          <w:lang w:eastAsia="en-US"/>
        </w:rPr>
        <w:t xml:space="preserve"> kn</w:t>
      </w:r>
      <w:r w:rsidR="00003498">
        <w:rPr>
          <w:color w:val="000000"/>
          <w:lang w:eastAsia="en-US"/>
        </w:rPr>
        <w:t xml:space="preserve"> </w:t>
      </w:r>
      <w:r>
        <w:t xml:space="preserve">na žiro račun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 w:rsidR="00F7504C">
        <w:t>Imex</w:t>
      </w:r>
      <w:proofErr w:type="spellEnd"/>
      <w:r w:rsidR="00F7504C">
        <w:t xml:space="preserve"> Banka d.d. broj:</w:t>
      </w:r>
    </w:p>
    <w:p w:rsidRDefault="00F7504C" w:rsidP="0012641F" w:rsidR="00F7504C"/>
    <w:p w:rsidRDefault="00F7504C" w:rsidP="00F7504C" w:rsidR="00F7504C">
      <w:pPr>
        <w:rPr>
          <w:b/>
        </w:rPr>
      </w:pPr>
      <w:r>
        <w:rPr>
          <w:b/>
        </w:rPr>
        <w:t>IBAN broj:      HR40 2492 0081 0111 1111 6</w:t>
      </w:r>
    </w:p>
    <w:p w:rsidRDefault="00F7504C" w:rsidP="00F7504C" w:rsidR="00F7504C">
      <w:r>
        <w:t xml:space="preserve">       Model:              HR02</w:t>
      </w:r>
    </w:p>
    <w:p w:rsidRDefault="00F7504C" w:rsidP="0012641F" w:rsidR="005A270B" w:rsidRPr="00F7504C">
      <w:r>
        <w:t xml:space="preserve">       Poziv na broj:   9500001032 </w:t>
      </w:r>
      <w:r w:rsidR="00866574">
        <w:t>,</w:t>
      </w:r>
      <w:r w:rsidR="006E5710">
        <w:t xml:space="preserve"> </w:t>
      </w:r>
      <w:r w:rsidR="006E5710" w:rsidRPr="00866574">
        <w:rPr>
          <w:b/>
        </w:rPr>
        <w:t>po pravomoćnosti ovog rješenja.</w:t>
      </w:r>
    </w:p>
    <w:p w:rsidRDefault="00003498" w:rsidP="001E15EB" w:rsidR="00003498">
      <w:pPr>
        <w:jc w:val="both"/>
      </w:pPr>
    </w:p>
    <w:p w:rsidRDefault="00003498" w:rsidP="001E15EB" w:rsidR="00003498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3C4055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F7504C" w:rsidRPr="00FA12D9">
        <w:rPr>
          <w:b/>
        </w:rPr>
        <w:t>AFIRMACIJA VUKOVAR d.o.o. „u stečaju“, Vukovar, Andrije Hebranga 1, MBS: 030102594, OIB: 88507640325</w:t>
      </w:r>
      <w:r w:rsidR="00F7504C">
        <w:rPr>
          <w:b/>
        </w:rPr>
        <w:t xml:space="preserve">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3C4055">
        <w:t>u</w:t>
      </w:r>
      <w:r>
        <w:t xml:space="preserve"> nekretnin</w:t>
      </w:r>
      <w:r w:rsidR="003C4055">
        <w:t>u</w:t>
      </w:r>
      <w:r>
        <w:t xml:space="preserve"> stečajnog dužnika</w:t>
      </w:r>
      <w:r w:rsidR="00866574">
        <w:t xml:space="preserve"> </w:t>
      </w:r>
      <w:r w:rsidR="003C4055">
        <w:t xml:space="preserve">upisane u </w:t>
      </w:r>
      <w:r w:rsidR="00003498">
        <w:t xml:space="preserve">zemljišnoknjižni odjel </w:t>
      </w:r>
      <w:r w:rsidR="00F7504C">
        <w:t>Vukovar</w:t>
      </w:r>
      <w:r w:rsidR="00003498">
        <w:t xml:space="preserve"> </w:t>
      </w:r>
      <w:proofErr w:type="spellStart"/>
      <w:r w:rsidR="00003498">
        <w:t>zk</w:t>
      </w:r>
      <w:proofErr w:type="spellEnd"/>
      <w:r w:rsidR="00003498">
        <w:t xml:space="preserve">. ul. br.  </w:t>
      </w:r>
      <w:r w:rsidR="00F7504C">
        <w:t>2252</w:t>
      </w:r>
      <w:r w:rsidR="00003498">
        <w:t xml:space="preserve"> </w:t>
      </w:r>
      <w:r w:rsidR="00312E10">
        <w:t xml:space="preserve">na kojoj nekretnini je upisano  založno pravo za korist </w:t>
      </w:r>
      <w:proofErr w:type="spellStart"/>
      <w:r w:rsidR="00312E10">
        <w:t>razlučnog</w:t>
      </w:r>
      <w:proofErr w:type="spellEnd"/>
      <w:r w:rsidR="00312E10">
        <w:t xml:space="preserve"> vjerovnika </w:t>
      </w:r>
      <w:proofErr w:type="spellStart"/>
      <w:r w:rsidR="00F7504C">
        <w:t>Imex</w:t>
      </w:r>
      <w:proofErr w:type="spellEnd"/>
      <w:r w:rsidR="00F7504C">
        <w:t xml:space="preserve"> Banka d.</w:t>
      </w:r>
      <w:r w:rsidR="0012641F">
        <w:t>d.</w:t>
      </w:r>
      <w:r w:rsidR="00F425DF">
        <w:t xml:space="preserve"> Zagreb,  </w:t>
      </w:r>
      <w:r w:rsidR="003C4055">
        <w:t xml:space="preserve">te je ista prodana na javnoj dražbi pred Trgovačkim sudom u Osijeku za iznos od </w:t>
      </w:r>
      <w:r w:rsidR="00F7504C">
        <w:t>2.960.000,00</w:t>
      </w:r>
      <w:r w:rsidR="00F425DF">
        <w:t xml:space="preserve"> </w:t>
      </w:r>
      <w:r w:rsidR="003C4055">
        <w:t>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F7504C">
        <w:t>16. siječnja 2019.</w:t>
      </w:r>
      <w:r w:rsidR="00003498">
        <w:t xml:space="preserve">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proofErr w:type="spellStart"/>
      <w:r w:rsidR="00F7504C">
        <w:t>Imex</w:t>
      </w:r>
      <w:proofErr w:type="spellEnd"/>
      <w:r w:rsidR="00F7504C">
        <w:t xml:space="preserve"> Banka</w:t>
      </w:r>
      <w:r w:rsidR="0012641F">
        <w:t xml:space="preserve"> d.d.</w:t>
      </w:r>
      <w:r w:rsidR="00312E10">
        <w:t xml:space="preserve"> Zagreb</w:t>
      </w:r>
      <w:r w:rsidR="00A263BB">
        <w:t xml:space="preserve"> u izreci naveden</w:t>
      </w:r>
      <w:r w:rsidR="0012641F">
        <w:t>e</w:t>
      </w:r>
      <w:r w:rsidR="00A263BB">
        <w:t xml:space="preserve"> </w:t>
      </w:r>
      <w:proofErr w:type="spellStart"/>
      <w:r w:rsidR="00A263BB">
        <w:t>nekretni</w:t>
      </w:r>
      <w:r w:rsidR="0012641F">
        <w:t>e</w:t>
      </w:r>
      <w:proofErr w:type="spellEnd"/>
      <w:r>
        <w:t xml:space="preserve"> </w:t>
      </w:r>
      <w:r w:rsidR="003C4055">
        <w:t>u na</w:t>
      </w:r>
      <w:r w:rsidR="00003498">
        <w:t xml:space="preserve">zočnosti stečajnog upravitelja </w:t>
      </w:r>
      <w:r w:rsidR="00312E10">
        <w:t xml:space="preserve">te punomoćnika </w:t>
      </w:r>
      <w:proofErr w:type="spellStart"/>
      <w:r w:rsidR="00312E10">
        <w:t>razlučnog</w:t>
      </w:r>
      <w:proofErr w:type="spellEnd"/>
      <w:r w:rsidR="00312E10">
        <w:t xml:space="preserve"> vjerovnika</w:t>
      </w:r>
      <w:r w:rsidR="00003498">
        <w:t xml:space="preserve"> </w:t>
      </w:r>
      <w:r w:rsidR="0012641F">
        <w:t>–</w:t>
      </w:r>
      <w:r w:rsidR="00003498">
        <w:t xml:space="preserve"> odvjetnika</w:t>
      </w:r>
      <w:r w:rsidR="0012641F">
        <w:t xml:space="preserve"> te </w:t>
      </w:r>
      <w:r w:rsidR="00F7504C">
        <w:t>zamjenice</w:t>
      </w:r>
      <w:r w:rsidR="0012641F">
        <w:t xml:space="preserve"> ŽDO</w:t>
      </w:r>
      <w:r w:rsidR="005A270B">
        <w:t xml:space="preserve">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</w:t>
      </w:r>
      <w:r w:rsidR="00F7504C">
        <w:t>254</w:t>
      </w:r>
      <w:r w:rsidR="005A270B">
        <w:t xml:space="preserve"> Stečajnog zakona ("Narodne novine" broj </w:t>
      </w:r>
      <w:r w:rsidR="00F7504C">
        <w:t>71/15 i 104/17</w:t>
      </w:r>
      <w:r w:rsidR="005A270B">
        <w:t>) doneseno je rješenje kao u izreci.</w:t>
      </w:r>
    </w:p>
    <w:p w:rsidRDefault="00BA4469" w:rsidP="00B57961" w:rsidR="00BA4469"/>
    <w:p w:rsidRDefault="0012641F" w:rsidP="00B57961" w:rsidR="0012641F"/>
    <w:p w:rsidRDefault="00752878" w:rsidP="00752878" w:rsidR="00B57961">
      <w:pPr>
        <w:jc w:val="center"/>
      </w:pPr>
      <w:r>
        <w:t xml:space="preserve">U Osijeku </w:t>
      </w:r>
      <w:r w:rsidR="00F7504C">
        <w:t>16. siječnja 2019. g.</w:t>
      </w:r>
    </w:p>
    <w:p w:rsidRDefault="00B57961" w:rsidP="00B57961" w:rsidR="00B57961"/>
    <w:p w:rsidRDefault="0012641F" w:rsidP="00B57961" w:rsidR="0012641F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A4469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12641F" w:rsidP="00B57961" w:rsidR="0012641F"/>
    <w:p w:rsidRDefault="0012641F" w:rsidP="00B57961" w:rsidR="0012641F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12641F" w:rsidP="00B57961" w:rsidR="0012641F"/>
    <w:p w:rsidRDefault="00B57961" w:rsidP="00B57961" w:rsidR="00B57961">
      <w:r>
        <w:t>DNA</w:t>
      </w:r>
    </w:p>
    <w:p w:rsidRDefault="0012641F" w:rsidP="00F43DEF" w:rsidR="0012641F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proofErr w:type="spellStart"/>
      <w:r>
        <w:rPr>
          <w:sz w:val="22"/>
          <w:szCs w:val="22"/>
        </w:rPr>
        <w:t>Mirsad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Demirović</w:t>
      </w:r>
      <w:proofErr w:type="spellEnd"/>
      <w:r>
        <w:rPr>
          <w:sz w:val="22"/>
          <w:szCs w:val="22"/>
        </w:rPr>
        <w:t>, Gunja, Kolodvorska 4</w:t>
      </w:r>
    </w:p>
    <w:p w:rsidRDefault="0012641F" w:rsidP="00F43DEF" w:rsidR="0012641F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proofErr w:type="spellStart"/>
      <w:r w:rsidR="00F7504C">
        <w:rPr>
          <w:sz w:val="22"/>
          <w:szCs w:val="22"/>
        </w:rPr>
        <w:t>Imex</w:t>
      </w:r>
      <w:proofErr w:type="spellEnd"/>
      <w:r w:rsidR="00F7504C">
        <w:rPr>
          <w:sz w:val="22"/>
          <w:szCs w:val="22"/>
        </w:rPr>
        <w:t xml:space="preserve"> Banku d.d. – pun. Tihomir Zec odvjetnik u Osijeku</w:t>
      </w:r>
    </w:p>
    <w:p w:rsidRDefault="003C4055" w:rsidP="00F43DEF" w:rsid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5B1841" w:rsidRPr="005B1841">
        <w:rPr>
          <w:sz w:val="22"/>
          <w:szCs w:val="22"/>
        </w:rPr>
        <w:t>ogl</w:t>
      </w:r>
      <w:proofErr w:type="spellEnd"/>
      <w:r w:rsidR="005B1841" w:rsidRPr="005B1841">
        <w:rPr>
          <w:sz w:val="22"/>
          <w:szCs w:val="22"/>
        </w:rPr>
        <w:t>. pl.</w:t>
      </w:r>
    </w:p>
    <w:p w:rsidRDefault="005B1841" w:rsidP="00003498" w:rsidR="005B1841" w:rsidRPr="00003498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003498">
        <w:rPr>
          <w:sz w:val="22"/>
          <w:szCs w:val="22"/>
        </w:rPr>
        <w:t xml:space="preserve">računovodstvo TS Osijek - </w:t>
      </w:r>
      <w:r w:rsidRPr="00003498"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F7504C">
        <w:rPr>
          <w:sz w:val="22"/>
          <w:szCs w:val="22"/>
        </w:rPr>
        <w:t>16.2.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003498" w:rsidR="00003498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 w:rsidRPr="005B1841">
      <w:pPr>
        <w:rPr>
          <w:sz w:val="22"/>
          <w:szCs w:val="22"/>
        </w:rPr>
      </w:pPr>
      <w:bookmarkStart w:name="_GoBack" w:id="0"/>
      <w:bookmarkEnd w:id="0"/>
    </w:p>
    <w:sectPr w:rsidR="003C4055" w:rsidRPr="005B18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401" w:rsidP="00752878" w:rsidR="00203401">
      <w:r>
        <w:separator/>
      </w:r>
    </w:p>
  </w:endnote>
  <w:endnote w:id="0" w:type="continuationSeparator">
    <w:p w:rsidRDefault="00203401" w:rsidP="00752878" w:rsidR="00203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401" w:rsidP="00752878" w:rsidR="00203401">
      <w:r>
        <w:separator/>
      </w:r>
    </w:p>
  </w:footnote>
  <w:footnote w:id="0" w:type="continuationSeparator">
    <w:p w:rsidRDefault="00203401" w:rsidP="00752878" w:rsidR="002034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5A5">
          <w:rPr>
            <w:noProof/>
          </w:rPr>
          <w:t>1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03498"/>
    <w:rsid w:val="000B127F"/>
    <w:rsid w:val="000B2061"/>
    <w:rsid w:val="000D1943"/>
    <w:rsid w:val="00104DD5"/>
    <w:rsid w:val="0012641F"/>
    <w:rsid w:val="00132964"/>
    <w:rsid w:val="0016585B"/>
    <w:rsid w:val="00171F06"/>
    <w:rsid w:val="00182507"/>
    <w:rsid w:val="00193CDF"/>
    <w:rsid w:val="001E15EB"/>
    <w:rsid w:val="00203401"/>
    <w:rsid w:val="00231ADE"/>
    <w:rsid w:val="00286473"/>
    <w:rsid w:val="0029617D"/>
    <w:rsid w:val="002E476F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71B5"/>
    <w:rsid w:val="004932E0"/>
    <w:rsid w:val="004D33F6"/>
    <w:rsid w:val="004F003C"/>
    <w:rsid w:val="00533068"/>
    <w:rsid w:val="00555597"/>
    <w:rsid w:val="0055774B"/>
    <w:rsid w:val="00573E91"/>
    <w:rsid w:val="005A270B"/>
    <w:rsid w:val="005B1841"/>
    <w:rsid w:val="00644869"/>
    <w:rsid w:val="00650C92"/>
    <w:rsid w:val="00654005"/>
    <w:rsid w:val="00655FFD"/>
    <w:rsid w:val="006E5710"/>
    <w:rsid w:val="006F2127"/>
    <w:rsid w:val="0072294E"/>
    <w:rsid w:val="00742BAB"/>
    <w:rsid w:val="00752878"/>
    <w:rsid w:val="00756BEB"/>
    <w:rsid w:val="00756F2C"/>
    <w:rsid w:val="007635CF"/>
    <w:rsid w:val="007764FF"/>
    <w:rsid w:val="007F50F9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6E13"/>
    <w:rsid w:val="00A263BB"/>
    <w:rsid w:val="00A30E36"/>
    <w:rsid w:val="00A40595"/>
    <w:rsid w:val="00A55238"/>
    <w:rsid w:val="00A57BF1"/>
    <w:rsid w:val="00A766E0"/>
    <w:rsid w:val="00A845A5"/>
    <w:rsid w:val="00AF50EB"/>
    <w:rsid w:val="00B06F0B"/>
    <w:rsid w:val="00B14571"/>
    <w:rsid w:val="00B57961"/>
    <w:rsid w:val="00B70336"/>
    <w:rsid w:val="00BA4469"/>
    <w:rsid w:val="00BC089F"/>
    <w:rsid w:val="00BC4D67"/>
    <w:rsid w:val="00C06C57"/>
    <w:rsid w:val="00C82FAD"/>
    <w:rsid w:val="00C910E8"/>
    <w:rsid w:val="00CA38CE"/>
    <w:rsid w:val="00CD2B03"/>
    <w:rsid w:val="00CD630D"/>
    <w:rsid w:val="00CE32DE"/>
    <w:rsid w:val="00CF167A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E2127A"/>
    <w:rsid w:val="00EA7C26"/>
    <w:rsid w:val="00ED0369"/>
    <w:rsid w:val="00EE4459"/>
    <w:rsid w:val="00F02F2A"/>
    <w:rsid w:val="00F1297B"/>
    <w:rsid w:val="00F168F0"/>
    <w:rsid w:val="00F234F0"/>
    <w:rsid w:val="00F30DDE"/>
    <w:rsid w:val="00F425DF"/>
    <w:rsid w:val="00F43DEF"/>
    <w:rsid w:val="00F532F9"/>
    <w:rsid w:val="00F7504C"/>
    <w:rsid w:val="00FA12D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5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4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5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4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76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0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St-1834/2016-66</izvorni_sadrzaj>
    <derivirana_varijabla naziv="DomainObject.PredzadnjaOdlukaIzPredmeta.Oznaka_1">St-1834/2016-66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35571-8BB4-4A7B-96AB-6946D5521B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540</properties:Words>
  <properties:Characters>2787</properties:Characters>
  <properties:Lines>121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2019-01-16T11:17:00Z</dcterms:created>
  <dc:creator>wsadmin</dc:creator>
  <cp:lastModifiedBy>Danijela Sekulić</cp:lastModifiedBy>
  <cp:lastPrinted>2019-01-16T11:36:00Z</cp:lastPrinted>
  <dcterms:modified xmlns:xsi="http://www.w3.org/2001/XMLSchema-instance" xsi:type="dcterms:W3CDTF">2019-01-16T11:37:00Z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(AFIRMACIJA VUKOVAR.docx)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