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8d42" w14:paraId="1d78d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0A2221">
        <w:t>4977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B61">
        <w:t>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A2221" w:rsidR="000A2221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2221">
        <w:rPr>
          <w:szCs w:val="20"/>
        </w:rPr>
        <w:t xml:space="preserve">DSZ d.o.o., Zagreb, Majstora Radovana 28/II, MBS: 080212646, OIB: </w:t>
      </w:r>
    </w:p>
    <w:p w:rsidRDefault="000A2221" w:rsidP="000A2221" w:rsidR="00BD13BD">
      <w:pPr>
        <w:ind w:firstLine="708"/>
        <w:jc w:val="both"/>
        <w:rPr>
          <w:szCs w:val="20"/>
        </w:rPr>
      </w:pPr>
      <w:r>
        <w:rPr>
          <w:szCs w:val="20"/>
        </w:rPr>
        <w:t xml:space="preserve">  60254034638</w:t>
      </w:r>
    </w:p>
    <w:p w:rsidRDefault="00682246" w:rsidP="00682246" w:rsidR="006822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A2221">
        <w:t>129,78 kuna.</w:t>
      </w:r>
      <w:r w:rsidR="00276582">
        <w:t xml:space="preserve"> </w:t>
      </w:r>
    </w:p>
    <w:p w:rsidRDefault="00AC4528" w:rsidP="00B95AE6" w:rsidR="00AC4528">
      <w:pPr>
        <w:ind w:left="360"/>
        <w:jc w:val="both"/>
      </w:pP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B61">
        <w:t>8.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ACE"/>
    <w:rsid w:val="000A2221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D3B61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4977</izvorni_sadrzaj>
    <derivirana_varijabla naziv="DomainObject.Predmet.Broj_1">4977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St-4977/2015</izvorni_sadrzaj>
    <derivirana_varijabla naziv="DomainObject.Predmet.OznakaBroj_1">St-4977/2015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DSZ DIGITAL SERVIS ZAGREB d.o.o. zastupanog po punomoćniku JOSIP OBRLJAN</izvorni_sadrzaj>
    <derivirana_varijabla naziv="DomainObject.Predmet.ProtustrankaFormated_1">  DSZ DIGITAL SERVIS ZAGREB d.o.o. zastupanog po punomoćniku JOSIP OBRLJAN</derivirana_varijabla>
  </DomainObject.Predmet.ProtustrankaFormated>
  <DomainObject.Predmet.ProtustrankaFormatedOIB>
    <izvorni_sadrzaj>  DSZ DIGITAL SERVIS ZAGREB d.o.o., OIB 60254034638 zastupanog po punomoćniku JOSIP OBRLJAN</izvorni_sadrzaj>
    <derivirana_varijabla naziv="DomainObject.Predmet.ProtustrankaFormatedOIB_1">  DSZ DIGITAL SERVIS ZAGREB d.o.o., OIB 60254034638 zastupanog po punomoćniku JOSIP OBRLJAN</derivirana_varijabla>
  </DomainObject.Predmet.ProtustrankaFormatedOIB>
  <DomainObject.Predmet.ProtustrankaFormatedWithAdress>
    <izvorni_sadrzaj> DSZ DIGITAL SERVIS ZAGREB d.o.o., Majstora Radovana 28/II, 10000 Zagreb zastupanog po punomoćniku JOSIP OBRLJAN</izvorni_sadrzaj>
    <derivirana_varijabla naziv="DomainObject.Predmet.ProtustrankaFormatedWithAdress_1"> DSZ DIGITAL SERVIS ZAGREB d.o.o., Majstora Radovana 28/II, 10000 Zagreb zastupanog po punomoćniku JOSIP OBRLJAN</derivirana_varijabla>
  </DomainObject.Predmet.ProtustrankaFormatedWithAdress>
  <DomainObject.Predmet.ProtustrankaFormatedWithAdressOIB>
    <izvorni_sadrzaj> DSZ DIGITAL SERVIS ZAGREB d.o.o., OIB 60254034638, Majstora Radovana 28/II, 10000 Zagreb zastupanog po punomoćniku JOSIP OBRLJAN</izvorni_sadrzaj>
    <derivirana_varijabla naziv="DomainObject.Predmet.ProtustrankaFormatedWithAdressOIB_1"> DSZ DIGITAL SERVIS ZAGREB d.o.o., OIB 60254034638, Majstora Radovana 28/II, 10000 Zagreb zastupanog po punomoćniku JOSIP OBRLJAN</derivirana_varijabla>
  </DomainObject.Predmet.ProtustrankaFormatedWithAdressOIB>
  <DomainObject.Predmet.ProtustrankaWithAdress>
    <izvorni_sadrzaj>DSZ DIGITAL SERVIS ZAGREB d.o.o. Majstora Radovana 28/II, 10000 Zagreb</izvorni_sadrzaj>
    <derivirana_varijabla naziv="DomainObject.Predmet.ProtustrankaWithAdress_1">DSZ DIGITAL SERVIS ZAGREB d.o.o. Majstora Radovana 28/II, 10000 Zagreb</derivirana_varijabla>
  </DomainObject.Predmet.ProtustrankaWithAdress>
  <DomainObject.Predmet.ProtustrankaWithAdressOIB>
    <izvorni_sadrzaj>DSZ DIGITAL SERVIS ZAGREB d.o.o., OIB 60254034638, Majstora Radovana 28/II, 10000 Zagreb</izvorni_sadrzaj>
    <derivirana_varijabla naziv="DomainObject.Predmet.ProtustrankaWithAdressOIB_1">DSZ DIGITAL SERVIS ZAGREB d.o.o., OIB 60254034638, Majstora Radovana 28/II, 10000 Zagreb</derivirana_varijabla>
  </DomainObject.Predmet.ProtustrankaWithAdressOIB>
  <DomainObject.Predmet.ProtustrankaNazivFormated>
    <izvorni_sadrzaj>DSZ DIGITAL SERVIS ZAGREB d.o.o.</izvorni_sadrzaj>
    <derivirana_varijabla naziv="DomainObject.Predmet.ProtustrankaNazivFormated_1">DSZ DIGITAL SERVIS ZAGREB d.o.o.</derivirana_varijabla>
  </DomainObject.Predmet.ProtustrankaNazivFormated>
  <DomainObject.Predmet.ProtustrankaNazivFormatedOIB>
    <izvorni_sadrzaj>DSZ DIGITAL SERVIS ZAGREB d.o.o., OIB 60254034638</izvorni_sadrzaj>
    <derivirana_varijabla naziv="DomainObject.Predmet.ProtustrankaNazivFormatedOIB_1">DSZ DIGITAL SERVIS ZAGREB d.o.o., OIB 60254034638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DSZ DIGITAL SERVIS ZAGREB d.o.o. zastupanog po punomoćniku JOSIP OBRLJAN</item>
    </izvorni_sadrzaj>
    <derivirana_varijabla naziv="DomainObject.Predmet.ProtuStrankaListFormated_1">
      <item>DSZ DIGITAL SERVIS ZAGREB d.o.o. zastupanog po punomoćniku JOSIP OBRLJAN</item>
    </derivirana_varijabla>
  </DomainObject.Predmet.ProtuStrankaListFormated>
  <DomainObject.Predmet.ProtuStrankaListFormatedOIB>
    <izvorni_sadrzaj>
      <item>DSZ DIGITAL SERVIS ZAGREB d.o.o., OIB 60254034638 zastupanog po punomoćniku JOSIP OBRLJAN</item>
    </izvorni_sadrzaj>
    <derivirana_varijabla naziv="DomainObject.Predmet.ProtuStrankaListFormatedOIB_1">
      <item>DSZ DIGITAL SERVIS ZAGREB d.o.o., OIB 60254034638 zastupanog po punomoćniku JOSIP OBRLJAN</item>
    </derivirana_varijabla>
  </DomainObject.Predmet.ProtuStrankaListFormatedOIB>
  <DomainObject.Predmet.ProtuStrankaListFormatedWithAdress>
    <izvorni_sadrzaj>
      <item>DSZ DIGITAL SERVIS ZAGREB d.o.o., Majstora Radovana 28/II, 10000 Zagreb zastupanog po punomoćniku JOSIP OBRLJAN</item>
    </izvorni_sadrzaj>
    <derivirana_varijabla naziv="DomainObject.Predmet.ProtuStrankaListFormatedWithAdress_1">
      <item>DSZ DIGITAL SERVIS ZAGREB d.o.o., Majstora Radovana 28/II, 10000 Zagreb zastupanog po punomoćniku JOSIP OBRLJAN</item>
    </derivirana_varijabla>
  </DomainObject.Predmet.ProtuStrankaListFormatedWithAdress>
  <DomainObject.Predmet.ProtuStrankaListFormatedWithAdressOIB>
    <izvorni_sadrzaj>
      <item>DSZ DIGITAL SERVIS ZAGREB d.o.o., OIB 60254034638, Majstora Radovana 28/II, 10000 Zagreb zastupanog po punomoćniku JOSIP OBRLJAN</item>
    </izvorni_sadrzaj>
    <derivirana_varijabla naziv="DomainObject.Predmet.ProtuStrankaListFormatedWithAdressOIB_1">
      <item>DSZ DIGITAL SERVIS ZAGREB d.o.o., OIB 60254034638, Majstora Radovana 28/II, 10000 Zagreb zastupanog po punomoćniku JOSIP OBRLJAN</item>
    </derivirana_varijabla>
  </DomainObject.Predmet.ProtuStrankaListFormatedWithAdressOIB>
  <DomainObject.Predmet.ProtuStrankaListNazivFormated>
    <izvorni_sadrzaj>
      <item>DSZ DIGITAL SERVIS ZAGREB d.o.o.</item>
    </izvorni_sadrzaj>
    <derivirana_varijabla naziv="DomainObject.Predmet.ProtuStrankaListNazivFormated_1">
      <item>DSZ DIGITAL SERVIS ZAGREB d.o.o.</item>
    </derivirana_varijabla>
  </DomainObject.Predmet.ProtuStrankaListNazivFormated>
  <DomainObject.Predmet.ProtuStrankaListNazivFormatedOIB>
    <izvorni_sadrzaj>
      <item>DSZ DIGITAL SERVIS ZAGREB d.o.o., OIB 60254034638</item>
    </izvorni_sadrzaj>
    <derivirana_varijabla naziv="DomainObject.Predmet.ProtuStrankaListNazivFormatedOIB_1">
      <item>DSZ DIGITAL SERVIS ZAGREB d.o.o., OIB 60254034638</item>
    </derivirana_varijabla>
  </DomainObject.Predmet.ProtuStrankaListNazivFormatedOIB>
  <DomainObject.Predmet.OstaliListFormated>
    <izvorni_sadrzaj>
      <item>JOSIP OBRLJAN punomoćnik sudionika u postupku DSZ DIGITAL SERVIS ZAGREB d.o.o.</item>
    </izvorni_sadrzaj>
    <derivirana_varijabla naziv="DomainObject.Predmet.OstaliListFormated_1">
      <item>JOSIP OBRLJAN punomoćnik sudionika u postupku DSZ DIGITAL SERVIS ZAGREB d.o.o.</item>
    </derivirana_varijabla>
  </DomainObject.Predmet.OstaliListFormated>
  <DomainObject.Predmet.OstaliListFormatedOIB>
    <izvorni_sadrzaj>
      <item>JOSIP OBRLJAN, OIB 73953186108 punomoćnik sudionika u postupku DSZ DIGITAL SERVIS ZAGREB d.o.o.</item>
    </izvorni_sadrzaj>
    <derivirana_varijabla naziv="DomainObject.Predmet.OstaliListFormatedOIB_1">
      <item>JOSIP OBRLJAN, OIB 73953186108 punomoćnik sudionika u postupku DSZ DIGITAL SERVIS ZAGREB d.o.o.</item>
    </derivirana_varijabla>
  </DomainObject.Predmet.OstaliListFormatedOIB>
  <DomainObject.Predmet.OstaliListFormatedWithAdress>
    <izvorni_sadrzaj>
      <item>JOSIP OBRLJAN, Majstora Radovana 28/II, 10000 Zagreb punomoćnik sudionika u postupku DSZ DIGITAL SERVIS ZAGREB d.o.o.</item>
    </izvorni_sadrzaj>
    <derivirana_varijabla naziv="DomainObject.Predmet.OstaliListFormatedWithAdress_1">
      <item>JOSIP OBRLJAN, Majstora Radovana 28/II, 10000 Zagreb punomoćnik sudionika u postupku DSZ DIGITAL SERVIS ZAGREB d.o.o.</item>
    </derivirana_varijabla>
  </DomainObject.Predmet.OstaliListFormatedWithAdress>
  <DomainObject.Predmet.OstaliListFormatedWithAdressOIB>
    <izvorni_sadrzaj>
      <item>JOSIP OBRLJAN, OIB 73953186108, Majstora Radovana 28/II, 10000 Zagreb punomoćnik sudionika u postupku DSZ DIGITAL SERVIS ZAGREB d.o.o.</item>
    </izvorni_sadrzaj>
    <derivirana_varijabla naziv="DomainObject.Predmet.OstaliListFormatedWithAdressOIB_1">
      <item>JOSIP OBRLJAN, OIB 73953186108, Majstora Radovana 28/II, 10000 Zagreb punomoćnik sudionika u postupku DSZ DIGITAL SERVIS ZAGREB d.o.o.</item>
    </derivirana_varijabla>
  </DomainObject.Predmet.OstaliListFormatedWithAdressOIB>
  <DomainObject.Predmet.OstaliListNazivFormated>
    <izvorni_sadrzaj>
      <item>JOSIP OBRLJAN</item>
    </izvorni_sadrzaj>
    <derivirana_varijabla naziv="DomainObject.Predmet.OstaliListNazivFormated_1">
      <item>JOSIP OBRLJAN</item>
    </derivirana_varijabla>
  </DomainObject.Predmet.OstaliListNazivFormated>
  <DomainObject.Predmet.OstaliListNazivFormatedOIB>
    <izvorni_sadrzaj>
      <item>JOSIP OBRLJAN, OIB 73953186108</item>
    </izvorni_sadrzaj>
    <derivirana_varijabla naziv="DomainObject.Predmet.OstaliListNazivFormatedOIB_1">
      <item>JOSIP OBRLJAN, OIB 73953186108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DSZ DIGITAL SERVIS ZAGREB d.o.o.</izvorni_sadrzaj>
    <derivirana_varijabla naziv="DomainObject.Predmet.ProtustrankaIDrugi_1">DSZ DIGITAL SERVIS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DSZ DIGITAL SERVIS ZAGREB d.o.o., OIB 60254034638, Majstora Radovana 28/II, 10000 Zagreb</izvorni_sadrzaj>
    <derivirana_varijabla naziv="DomainObject.Predmet.ProtustrankaIDrugiAdressOIB_1">DSZ DIGITAL SERVIS ZAGREB d.o.o., OIB 60254034638, Majstora Radovana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DSZ DIGITAL SERVIS ZAGREB d.o.o.</item>
      <item>FINA Regionalni centar Zagreb</item>
      <item>JOSIP OBRLJAN</item>
    </izvorni_sadrzaj>
    <derivirana_varijabla naziv="DomainObject.Predmet.SudioniciListNaziv_1">
      <item>DSZ DIGITAL SERVIS ZAGREB d.o.o.</item>
      <item>FINA Regionalni centar Zagreb</item>
      <item>JOSIP OBRLJAN</item>
    </derivirana_varijabla>
  </DomainObject.Predmet.SudioniciListNaziv>
  <DomainObject.Predmet.SudioniciListAdressOIB>
    <izvorni_sadrzaj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izvorni_sadrzaj>
    <derivirana_varijabla naziv="DomainObject.Predmet.SudioniciListAdressOIB_1">
      <item>DSZ DIGITAL SERVIS ZAGREB d.o.o., OIB 60254034638, Majstora Radovana 28/II,10000 Zagreb</item>
      <item>FINA Regionalni centar Zagreb, OIB 85821130368, Trg svibanjskih žrtava 1995. 1,10000 Zagreb</item>
      <item>JOSIP OBRLJAN, OIB 73953186108, Majstora Radovana 28/II,10000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60254034638</item>
      <item>, OIB 85821130368</item>
      <item>, OIB 73953186108</item>
    </izvorni_sadrzaj>
    <derivirana_varijabla naziv="DomainObject.Predmet.SudioniciListNazivOIB_1">
      <item>, OIB 60254034638</item>
      <item>, OIB 85821130368</item>
      <item>, OIB 73953186108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1294</properties:Characters>
  <properties:Lines>44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2016-02-08T13:59:00Z</dcterms:created>
  <dc:creator>ilukac</dc:creator>
  <cp:lastModifiedBy>Ksenija Nol</cp:lastModifiedBy>
  <cp:lastPrinted>2016-02-09T07:49:00Z</cp:lastPrinted>
  <dcterms:modified xmlns:xsi="http://www.w3.org/2001/XMLSchema-instance" xsi:type="dcterms:W3CDTF">2016-02-09T07:49:00Z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