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b09b5" w14:paraId="52b09b5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1C29CC">
        <w:t>8078</w:t>
      </w:r>
      <w:r w:rsidR="00CC1534">
        <w:t>/15</w:t>
      </w:r>
      <w:r>
        <w:t xml:space="preserve">, temeljem odredbe članka 430. Stečajnog zakona (Narodne novine br. 71/15.), dana </w:t>
      </w:r>
      <w:r w:rsidR="00347C92">
        <w:t>6. lipnja</w:t>
      </w:r>
      <w:r w:rsidR="00187124">
        <w:t xml:space="preserve">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4C0A55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1C29CC" w:rsidRPr="001C29CC">
        <w:t>GUMA OPREMA d.o.o., OIB: 64659644629, MBS: 080241043, Zagreb, Zvonimirova 84</w:t>
      </w:r>
      <w:r w:rsidR="00347C92">
        <w:t>.</w:t>
      </w:r>
      <w:r>
        <w:t xml:space="preserve">  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1C29CC">
        <w:t>78.882,56</w:t>
      </w:r>
      <w:r w:rsidR="00156BFC">
        <w:t xml:space="preserve"> </w:t>
      </w:r>
      <w:r>
        <w:t>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347C92">
        <w:t>6. lipnja</w:t>
      </w:r>
      <w:r w:rsidR="00187124">
        <w:t xml:space="preserve"> 2016</w:t>
      </w:r>
      <w:r>
        <w:t>.</w:t>
      </w:r>
    </w:p>
    <w:p w:rsidRDefault="00187124" w:rsidP="00D2010E" w:rsidR="00187124">
      <w:pPr>
        <w:jc w:val="center"/>
      </w:pPr>
    </w:p>
    <w:p w:rsidRDefault="00D2010E" w:rsidP="0028327B" w:rsidR="00D2010E">
      <w:pPr>
        <w:jc w:val="right"/>
      </w:pPr>
      <w:r>
        <w:t xml:space="preserve">                                                                                                      Viša sudska savjetnica:</w:t>
      </w:r>
    </w:p>
    <w:p w:rsidRDefault="00D2010E" w:rsidP="0028327B" w:rsidR="00D2010E">
      <w:pPr>
        <w:jc w:val="right"/>
      </w:pPr>
      <w:r>
        <w:t xml:space="preserve">          </w:t>
      </w:r>
      <w:r w:rsidR="00347C92">
        <w:t>Jasminka Gadža</w:t>
      </w:r>
      <w:r>
        <w:t xml:space="preserve"> 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7BF0" w:rsidR="00837BF0">
      <w:r>
        <w:separator/>
      </w:r>
    </w:p>
  </w:endnote>
  <w:endnote w:id="0" w:type="continuationSeparator">
    <w:p w:rsidRDefault="00837BF0" w:rsidR="00837B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7BF0" w:rsidR="00837BF0">
      <w:r>
        <w:separator/>
      </w:r>
    </w:p>
  </w:footnote>
  <w:footnote w:id="0" w:type="continuationSeparator">
    <w:p w:rsidRDefault="00837BF0" w:rsidR="00837B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47FA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D47FA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006FBE"/>
    <w:rsid w:val="000B2E99"/>
    <w:rsid w:val="00156BFC"/>
    <w:rsid w:val="0017125F"/>
    <w:rsid w:val="00187124"/>
    <w:rsid w:val="001C29CC"/>
    <w:rsid w:val="001D47FA"/>
    <w:rsid w:val="00222323"/>
    <w:rsid w:val="0028327B"/>
    <w:rsid w:val="0029156E"/>
    <w:rsid w:val="002D1AE7"/>
    <w:rsid w:val="00347C92"/>
    <w:rsid w:val="00361327"/>
    <w:rsid w:val="003839BE"/>
    <w:rsid w:val="003D2404"/>
    <w:rsid w:val="003F6C0C"/>
    <w:rsid w:val="004C025F"/>
    <w:rsid w:val="004C0A55"/>
    <w:rsid w:val="00596E55"/>
    <w:rsid w:val="00653450"/>
    <w:rsid w:val="007F087B"/>
    <w:rsid w:val="008367F3"/>
    <w:rsid w:val="00837BF0"/>
    <w:rsid w:val="00943F6F"/>
    <w:rsid w:val="00AD4D4F"/>
    <w:rsid w:val="00B96BA2"/>
    <w:rsid w:val="00BB114C"/>
    <w:rsid w:val="00CC1534"/>
    <w:rsid w:val="00D0726B"/>
    <w:rsid w:val="00D2010E"/>
    <w:rsid w:val="00D4082C"/>
    <w:rsid w:val="00E34A70"/>
    <w:rsid w:val="00E34BAC"/>
    <w:rsid w:val="00F45B98"/>
    <w:rsid w:val="00F65299"/>
    <w:rsid w:val="00F9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47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7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7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7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7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47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7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7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7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7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8078</izvorni_sadrzaj>
    <derivirana_varijabla naziv="DomainObject.Predmet.Broj_1">8078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St-8078/2015</izvorni_sadrzaj>
    <derivirana_varijabla naziv="DomainObject.Predmet.OznakaBroj_1">St-8078/2015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GUMA OPREMA d.o.o. zastupanog po punomoćniku Ljubomir Rafaj</izvorni_sadrzaj>
    <derivirana_varijabla naziv="DomainObject.Predmet.ProtustrankaFormated_1">  GUMA OPREMA d.o.o. zastupanog po punomoćniku Ljubomir Rafaj</derivirana_varijabla>
  </DomainObject.Predmet.ProtustrankaFormated>
  <DomainObject.Predmet.ProtustrankaFormatedOIB>
    <izvorni_sadrzaj>  GUMA OPREMA d.o.o., OIB 64659644629 zastupanog po punomoćniku Ljubomir Rafaj</izvorni_sadrzaj>
    <derivirana_varijabla naziv="DomainObject.Predmet.ProtustrankaFormatedOIB_1">  GUMA OPREMA d.o.o., OIB 64659644629 zastupanog po punomoćniku Ljubomir Rafaj</derivirana_varijabla>
  </DomainObject.Predmet.ProtustrankaFormatedOIB>
  <DomainObject.Predmet.ProtustrankaFormatedWithAdress>
    <izvorni_sadrzaj> GUMA OPREMA d.o.o., Zvonimirova 84, 10000 Zagreb zastupanog po punomoćniku Ljubomir Rafaj</izvorni_sadrzaj>
    <derivirana_varijabla naziv="DomainObject.Predmet.ProtustrankaFormatedWithAdress_1"> GUMA OPREMA d.o.o., Zvonimirova 84, 10000 Zagreb zastupanog po punomoćniku Ljubomir Rafaj</derivirana_varijabla>
  </DomainObject.Predmet.ProtustrankaFormatedWithAdress>
  <DomainObject.Predmet.ProtustrankaFormatedWithAdressOIB>
    <izvorni_sadrzaj> GUMA OPREMA d.o.o., OIB 64659644629, Zvonimirova 84, 10000 Zagreb zastupanog po punomoćniku Ljubomir Rafaj</izvorni_sadrzaj>
    <derivirana_varijabla naziv="DomainObject.Predmet.ProtustrankaFormatedWithAdressOIB_1"> GUMA OPREMA d.o.o., OIB 64659644629, Zvonimirova 84, 10000 Zagreb zastupanog po punomoćniku Ljubomir Rafaj</derivirana_varijabla>
  </DomainObject.Predmet.ProtustrankaFormatedWithAdressOIB>
  <DomainObject.Predmet.ProtustrankaWithAdress>
    <izvorni_sadrzaj>GUMA OPREMA d.o.o. Zvonimirova 84, 10000 Zagreb</izvorni_sadrzaj>
    <derivirana_varijabla naziv="DomainObject.Predmet.ProtustrankaWithAdress_1">GUMA OPREMA d.o.o. Zvonimirova 84, 10000 Zagreb</derivirana_varijabla>
  </DomainObject.Predmet.ProtustrankaWithAdress>
  <DomainObject.Predmet.ProtustrankaWithAdressOIB>
    <izvorni_sadrzaj>GUMA OPREMA d.o.o., OIB 64659644629, Zvonimirova 84, 10000 Zagreb</izvorni_sadrzaj>
    <derivirana_varijabla naziv="DomainObject.Predmet.ProtustrankaWithAdressOIB_1">GUMA OPREMA d.o.o., OIB 64659644629, Zvonimirova 84, 10000 Zagreb</derivirana_varijabla>
  </DomainObject.Predmet.ProtustrankaWithAdressOIB>
  <DomainObject.Predmet.ProtustrankaNazivFormated>
    <izvorni_sadrzaj>GUMA OPREMA d.o.o.</izvorni_sadrzaj>
    <derivirana_varijabla naziv="DomainObject.Predmet.ProtustrankaNazivFormated_1">GUMA OPREMA d.o.o.</derivirana_varijabla>
  </DomainObject.Predmet.ProtustrankaNazivFormated>
  <DomainObject.Predmet.ProtustrankaNazivFormatedOIB>
    <izvorni_sadrzaj>GUMA OPREMA d.o.o., OIB 64659644629</izvorni_sadrzaj>
    <derivirana_varijabla naziv="DomainObject.Predmet.ProtustrankaNazivFormatedOIB_1">GUMA OPREMA d.o.o., OIB 64659644629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GUMA OPREMA d.o.o. zastupanog po punomoćniku Ljubomir Rafaj</item>
    </izvorni_sadrzaj>
    <derivirana_varijabla naziv="DomainObject.Predmet.ProtuStrankaListFormated_1">
      <item>GUMA OPREMA d.o.o. zastupanog po punomoćniku Ljubomir Rafaj</item>
    </derivirana_varijabla>
  </DomainObject.Predmet.ProtuStrankaListFormated>
  <DomainObject.Predmet.ProtuStrankaListFormatedOIB>
    <izvorni_sadrzaj>
      <item>GUMA OPREMA d.o.o., OIB 64659644629 zastupanog po punomoćniku Ljubomir Rafaj</item>
    </izvorni_sadrzaj>
    <derivirana_varijabla naziv="DomainObject.Predmet.ProtuStrankaListFormatedOIB_1">
      <item>GUMA OPREMA d.o.o., OIB 64659644629 zastupanog po punomoćniku Ljubomir Rafaj</item>
    </derivirana_varijabla>
  </DomainObject.Predmet.ProtuStrankaListFormatedOIB>
  <DomainObject.Predmet.ProtuStrankaListFormatedWithAdress>
    <izvorni_sadrzaj>
      <item>GUMA OPREMA d.o.o., Zvonimirova 84, 10000 Zagreb zastupanog po punomoćniku Ljubomir Rafaj</item>
    </izvorni_sadrzaj>
    <derivirana_varijabla naziv="DomainObject.Predmet.ProtuStrankaListFormatedWithAdress_1">
      <item>GUMA OPREMA d.o.o., Zvonimirova 84, 10000 Zagreb zastupanog po punomoćniku Ljubomir Rafaj</item>
    </derivirana_varijabla>
  </DomainObject.Predmet.ProtuStrankaListFormatedWithAdress>
  <DomainObject.Predmet.ProtuStrankaListFormatedWithAdressOIB>
    <izvorni_sadrzaj>
      <item>GUMA OPREMA d.o.o., OIB 64659644629, Zvonimirova 84, 10000 Zagreb zastupanog po punomoćniku Ljubomir Rafaj</item>
    </izvorni_sadrzaj>
    <derivirana_varijabla naziv="DomainObject.Predmet.ProtuStrankaListFormatedWithAdressOIB_1">
      <item>GUMA OPREMA d.o.o., OIB 64659644629, Zvonimirova 84, 10000 Zagreb zastupanog po punomoćniku Ljubomir Rafaj</item>
    </derivirana_varijabla>
  </DomainObject.Predmet.ProtuStrankaListFormatedWithAdressOIB>
  <DomainObject.Predmet.ProtuStrankaListNazivFormated>
    <izvorni_sadrzaj>
      <item>GUMA OPREMA d.o.o.</item>
    </izvorni_sadrzaj>
    <derivirana_varijabla naziv="DomainObject.Predmet.ProtuStrankaListNazivFormated_1">
      <item>GUMA OPREMA d.o.o.</item>
    </derivirana_varijabla>
  </DomainObject.Predmet.ProtuStrankaListNazivFormated>
  <DomainObject.Predmet.ProtuStrankaListNazivFormatedOIB>
    <izvorni_sadrzaj>
      <item>GUMA OPREMA d.o.o., OIB 64659644629</item>
    </izvorni_sadrzaj>
    <derivirana_varijabla naziv="DomainObject.Predmet.ProtuStrankaListNazivFormatedOIB_1">
      <item>GUMA OPREMA d.o.o., OIB 64659644629</item>
    </derivirana_varijabla>
  </DomainObject.Predmet.ProtuStrankaListNazivFormatedOIB>
  <DomainObject.Predmet.OstaliListFormated>
    <izvorni_sadrzaj>
      <item>Ljubomir Rafaj punomoćnik sudionika u postupku GUMA OPREMA d.o.o.</item>
    </izvorni_sadrzaj>
    <derivirana_varijabla naziv="DomainObject.Predmet.OstaliListFormated_1">
      <item>Ljubomir Rafaj punomoćnik sudionika u postupku GUMA OPREMA d.o.o.</item>
    </derivirana_varijabla>
  </DomainObject.Predmet.OstaliListFormated>
  <DomainObject.Predmet.OstaliListFormatedOIB>
    <izvorni_sadrzaj>
      <item>Ljubomir Rafaj, OIB 80966184579 punomoćnik sudionika u postupku GUMA OPREMA d.o.o.</item>
    </izvorni_sadrzaj>
    <derivirana_varijabla naziv="DomainObject.Predmet.OstaliListFormatedOIB_1">
      <item>Ljubomir Rafaj, OIB 80966184579 punomoćnik sudionika u postupku GUMA OPREMA d.o.o.</item>
    </derivirana_varijabla>
  </DomainObject.Predmet.OstaliListFormatedOIB>
  <DomainObject.Predmet.OstaliListFormatedWithAdress>
    <izvorni_sadrzaj>
      <item>Ljubomir Rafaj, Kralja Zvonimira 84, 10000 Zagreb punomoćnik sudionika u postupku GUMA OPREMA d.o.o.</item>
    </izvorni_sadrzaj>
    <derivirana_varijabla naziv="DomainObject.Predmet.OstaliListFormatedWithAdress_1">
      <item>Ljubomir Rafaj, Kralja Zvonimira 84, 10000 Zagreb punomoćnik sudionika u postupku GUMA OPREMA d.o.o.</item>
    </derivirana_varijabla>
  </DomainObject.Predmet.OstaliListFormatedWithAdress>
  <DomainObject.Predmet.OstaliListFormatedWithAdressOIB>
    <izvorni_sadrzaj>
      <item>Ljubomir Rafaj, OIB 80966184579, Kralja Zvonimira 84, 10000 Zagreb punomoćnik sudionika u postupku GUMA OPREMA d.o.o.</item>
    </izvorni_sadrzaj>
    <derivirana_varijabla naziv="DomainObject.Predmet.OstaliListFormatedWithAdressOIB_1">
      <item>Ljubomir Rafaj, OIB 80966184579, Kralja Zvonimira 84, 10000 Zagreb punomoćnik sudionika u postupku GUMA OPREMA d.o.o.</item>
    </derivirana_varijabla>
  </DomainObject.Predmet.OstaliListFormatedWithAdressOIB>
  <DomainObject.Predmet.OstaliListNazivFormated>
    <izvorni_sadrzaj>
      <item>Ljubomir Rafaj</item>
    </izvorni_sadrzaj>
    <derivirana_varijabla naziv="DomainObject.Predmet.OstaliListNazivFormated_1">
      <item>Ljubomir Rafaj</item>
    </derivirana_varijabla>
  </DomainObject.Predmet.OstaliListNazivFormated>
  <DomainObject.Predmet.OstaliListNazivFormatedOIB>
    <izvorni_sadrzaj>
      <item>Ljubomir Rafaj, OIB 80966184579</item>
    </izvorni_sadrzaj>
    <derivirana_varijabla naziv="DomainObject.Predmet.OstaliListNazivFormatedOIB_1">
      <item>Ljubomir Rafaj, OIB 80966184579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GUMA OPREMA d.o.o.</izvorni_sadrzaj>
    <derivirana_varijabla naziv="DomainObject.Predmet.ProtustrankaIDrugi_1">GUMA OPREMA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GUMA OPREMA d.o.o., OIB 64659644629, Zvonimirova 84, 10000 Zagreb</izvorni_sadrzaj>
    <derivirana_varijabla naziv="DomainObject.Predmet.ProtustrankaIDrugiAdressOIB_1">GUMA OPREMA d.o.o., OIB 64659644629, Zvonimirova 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GUMA OPREMA d.o.o.</item>
      <item>Ljubomir Rafaj</item>
    </izvorni_sadrzaj>
    <derivirana_varijabla naziv="DomainObject.Predmet.SudioniciListNaziv_1">
      <item>FINA Regionalni centar Zagreb</item>
      <item>GUMA OPREMA d.o.o.</item>
      <item>Ljubomir Rafaj</item>
    </derivirana_varijabla>
  </DomainObject.Predmet.SudioniciListNaziv>
  <DomainObject.Predmet.SudioniciListAdressOIB>
    <izvorni_sadrzaj>
      <item>FINA Regionalni centar Zagreb, OIB 85821130368, Trg svibanjskih žrtava 1995. 1,10000 Zagreb</item>
      <item>GUMA OPREMA d.o.o., OIB 64659644629, Zvonimirova 84,10000 Zagreb</item>
      <item>Ljubomir Rafaj, OIB 80966184579, Kralja Zvonimira 84,10000 Zagreb</item>
    </izvorni_sadrzaj>
    <derivirana_varijabla naziv="DomainObject.Predmet.SudioniciListAdressOIB_1">
      <item>FINA Regionalni centar Zagreb, OIB 85821130368, Trg svibanjskih žrtava 1995. 1,10000 Zagreb</item>
      <item>GUMA OPREMA d.o.o., OIB 64659644629, Zvonimirova 84,10000 Zagreb</item>
      <item>Ljubomir Rafaj, OIB 80966184579, Kralja Zvonimira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64659644629</item>
      <item>, OIB 80966184579</item>
    </izvorni_sadrzaj>
    <derivirana_varijabla naziv="DomainObject.Predmet.SudioniciListNazivOIB_1">
      <item>, OIB 85821130368</item>
      <item>, OIB 64659644629</item>
      <item>, OIB 80966184579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236</properties:Words>
  <properties:Characters>1302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2016-06-06T11:02:00Z</dcterms:created>
  <dc:creator>Jelena Vučemilo Manojlovski</dc:creator>
  <cp:lastModifiedBy>Valerija Svečak</cp:lastModifiedBy>
  <cp:lastPrinted>2016-06-06T11:02:00Z</cp:lastPrinted>
  <dcterms:modified xmlns:xsi="http://www.w3.org/2001/XMLSchema-instance" xsi:type="dcterms:W3CDTF">2016-06-07T08:07:00Z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