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d125" w14:paraId="a07d12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A9474D">
        <w:t>AUTO SERVIS OKTAN j.d.o.o., Kalinovac, Kolodvorska 66, OIB: 30020823457, 26. rujna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A9474D" w:rsidP="005F7221" w:rsidR="005F7221" w:rsidRPr="00412CB1">
      <w:pPr>
        <w:jc w:val="center"/>
        <w:rPr>
          <w:b/>
        </w:rPr>
      </w:pPr>
      <w:r>
        <w:rPr>
          <w:b/>
        </w:rPr>
        <w:t>3. studenog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08</w:t>
      </w:r>
      <w:r w:rsidR="000B2748">
        <w:rPr>
          <w:b/>
        </w:rPr>
        <w:t>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A9474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A9474D">
        <w:t>Željko</w:t>
      </w:r>
      <w:r w:rsidR="00A9474D" w:rsidRPr="00A9474D">
        <w:t xml:space="preserve"> Ciganović, Kalinovac, Kolodvorska 66</w:t>
      </w:r>
      <w:r w:rsidR="00A9474D">
        <w:t>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A9474D">
        <w:t xml:space="preserve">AUTO SERVIS OKTAN j.d.o.o., Kalinovac, Kolodvorska 66, 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Podružnica Varaždin, A. Cesarca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A9474D">
        <w:t xml:space="preserve"> Željku Ciganović, Kalinovac, Kolodvorska 66, OIB: 99676493881</w:t>
      </w:r>
      <w:r>
        <w:t xml:space="preserve">, </w:t>
      </w:r>
      <w:r w:rsidRPr="00412CB1">
        <w:t xml:space="preserve">da na zakazano ročište kod ovoga suda, </w:t>
      </w:r>
      <w:r w:rsidR="00A9474D">
        <w:t>3. studenog</w:t>
      </w:r>
      <w:r>
        <w:t xml:space="preserve"> 2016. u </w:t>
      </w:r>
      <w:r w:rsidR="00A9474D">
        <w:t xml:space="preserve">08,15 </w:t>
      </w:r>
      <w:r w:rsidRPr="00412CB1">
        <w:t>sati, dostavi javnobilježnički ovjerovljen prokazni popis imovine za dužnika</w:t>
      </w:r>
      <w:r w:rsidR="00A9474D">
        <w:t xml:space="preserve"> AUTO SERVIS OKTAN j.d.o.o., Kalinovac, Kolodvorska 66, OIB: 30020823457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9474D">
        <w:rPr>
          <w:rFonts w:cs="Times New Roman"/>
        </w:rPr>
        <w:t>26. rujna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A9474D">
        <w:t>AUTO SERVIS OKTAN j.d.o.o., Kalinovac, Kolodvorska 66,</w:t>
      </w:r>
    </w:p>
    <w:p w:rsidRDefault="00D27615" w:rsidP="00EA46C0" w:rsidR="00C461DF" w:rsidRP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A9474D">
        <w:t>Željko</w:t>
      </w:r>
      <w:r w:rsidR="00A9474D" w:rsidRPr="00A9474D">
        <w:t xml:space="preserve"> Ciganović, Kalinovac, Kolodvorska 66</w:t>
      </w:r>
      <w:r w:rsidR="00A9474D">
        <w:t>,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4FE" w:rsidP="00BA0147" w:rsidR="001434FE">
      <w:r>
        <w:separator/>
      </w:r>
    </w:p>
  </w:endnote>
  <w:endnote w:id="0" w:type="continuationSeparator">
    <w:p w:rsidRDefault="001434FE" w:rsidP="00BA0147" w:rsidR="0014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4FE" w:rsidP="00BA0147" w:rsidR="001434FE">
      <w:r>
        <w:separator/>
      </w:r>
    </w:p>
  </w:footnote>
  <w:footnote w:id="0" w:type="continuationSeparator">
    <w:p w:rsidRDefault="001434FE" w:rsidP="00BA0147" w:rsidR="00143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7B7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9474D">
      <w:t>1029/16-3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A9474D">
      <w:t>1029/16-3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434FE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D7B75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9474D"/>
    <w:rsid w:val="00AC55E9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D7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D7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OKTAN jednostavno društvo s ograničenom odgovornošću za održavanje i popravak motornih vozila</izvorni_sadrzaj>
    <derivirana_varijabla naziv="DomainObject.Predmet.ProtustrankaFormated_1">  AUTO SERVIS OKTAN jednostavno društvo s ograničenom odgovornošću za održavanje i popravak motornih vozila</derivirana_varijabla>
  </DomainObject.Predmet.ProtustrankaFormated>
  <DomainObject.Predmet.ProtustrankaFormatedOIB>
    <izvorni_sadrzaj>  AUTO SERVIS OKTAN jednostavno društvo s ograničenom odgovornošću za održavanje i popravak motornih vozila, OIB 30020823457</izvorni_sadrzaj>
    <derivirana_varijabla naziv="DomainObject.Predmet.ProtustrankaFormatedOIB_1">  AUTO SERVIS OKTAN jednostavno društvo s ograničenom odgovornošću za održavanje i popravak motornih vozila, OIB 30020823457</derivirana_varijabla>
  </DomainObject.Predmet.ProtustrankaFormatedOIB>
  <DomainObject.Predmet.ProtustrankaFormatedWithAdress>
    <izvorni_sadrzaj> AUTO SERVIS OKTAN jednostavno društvo s ograničenom odgovornošću za održavanje i popravak motornih vozila, Kolodvorska 66, 48350 Kalinovac</izvorni_sadrzaj>
    <derivirana_varijabla naziv="DomainObject.Predmet.ProtustrankaFormatedWithAdress_1"> AUTO SERVIS OKTAN jednostavno društvo s ograničenom odgovornošću za održavanje i popravak motornih vozila, Kolodvorska 66, 48350 Kalinovac</derivirana_varijabla>
  </DomainObject.Predmet.ProtustrankaFormatedWithAdress>
  <DomainObject.Predmet.ProtustrankaFormatedWithAdressOIB>
    <izvorni_sadrzaj> AUTO SERVIS OKTAN jednostavno društvo s ograničenom odgovornošću za održavanje i popravak motornih vozila, OIB 30020823457, Kolodvorska 66, 48350 Kalinovac</izvorni_sadrzaj>
    <derivirana_varijabla naziv="DomainObject.Predmet.ProtustrankaFormatedWithAdressOIB_1"> AUTO SERVIS OKTAN jednostavno društvo s ograničenom odgovornošću za održavanje i popravak motornih vozila, OIB 30020823457, Kolodvorska 66, 48350 Kalinovac</derivirana_varijabla>
  </DomainObject.Predmet.ProtustrankaFormatedWithAdressOIB>
  <DomainObject.Predmet.ProtustrankaWithAdress>
    <izvorni_sadrzaj>AUTO SERVIS OKTAN jednostavno društvo s ograničenom odgovornošću za održavanje i popravak motornih vozila Kolodvorska 66, 48350 Kalinovac</izvorni_sadrzaj>
    <derivirana_varijabla naziv="DomainObject.Predmet.ProtustrankaWithAdress_1">AUTO SERVIS OKTAN jednostavno društvo s ograničenom odgovornošću za održavanje i popravak motornih vozila Kolodvorska 66, 48350 Kalinovac</derivirana_varijabla>
  </DomainObject.Predmet.ProtustrankaWithAdress>
  <DomainObject.Predmet.ProtustrankaWithAdressOIB>
    <izvorni_sadrzaj>AUTO SERVIS OKTAN jednostavno društvo s ograničenom odgovornošću za održavanje i popravak motornih vozila, OIB 30020823457, Kolodvorska 66, 48350 Kalinovac</izvorni_sadrzaj>
    <derivirana_varijabla naziv="DomainObject.Predmet.ProtustrankaWithAdressOIB_1">AUTO SERVIS OKTAN jednostavno društvo s ograničenom odgovornošću za održavanje i popravak motornih vozila, OIB 30020823457, Kolodvorska 66, 48350 Kalinovac</derivirana_varijabla>
  </DomainObject.Predmet.ProtustrankaWithAdressOIB>
  <DomainObject.Predmet.ProtustrankaNazivFormated>
    <izvorni_sadrzaj>AUTO SERVIS OKTAN jednostavno društvo s ograničenom odgovornošću za održavanje i popravak motornih vozila</izvorni_sadrzaj>
    <derivirana_varijabla naziv="DomainObject.Predmet.ProtustrankaNazivFormated_1">AUTO SERVIS OKTAN jednostavno društvo s ograničenom odgovornošću za održavanje i popravak motornih vozila</derivirana_varijabla>
  </DomainObject.Predmet.ProtustrankaNazivFormated>
  <DomainObject.Predmet.ProtustrankaNazivFormatedOIB>
    <izvorni_sadrzaj>AUTO SERVIS OKTAN jednostavno društvo s ograničenom odgovornošću za održavanje i popravak motornih vozila, OIB 30020823457</izvorni_sadrzaj>
    <derivirana_varijabla naziv="DomainObject.Predmet.ProtustrankaNazivFormatedOIB_1">AUTO SERVIS OKTAN jednostavno društvo s ograničenom odgovornošću za održavanje i popravak motornih vozila, OIB 30020823457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5181.53</izvorni_sadrzaj>
    <derivirana_varijabla naziv="DomainObject.Predmet.TrenutnaVrijednost_1">5181.53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OKTAN jednostavno društvo s ograničenom odgovornošću za održavanje i popravak motornih vozila</item>
    </izvorni_sadrzaj>
    <derivirana_varijabla naziv="DomainObject.Predmet.ProtuStrankaListFormated_1">
      <item>AUTO SERVIS OKTAN jednostavno društvo s ograničenom odgovornošću za održavanje i popravak motornih vozila</item>
    </derivirana_varijabla>
  </DomainObject.Predmet.ProtuStrankaListFormated>
  <DomainObject.Predmet.ProtuStrankaListFormatedOIB>
    <izvorni_sadrzaj>
      <item>AUTO SERVIS OKTAN jednostavno društvo s ograničenom odgovornošću za održavanje i popravak motornih vozila, OIB 30020823457</item>
    </izvorni_sadrzaj>
    <derivirana_varijabla naziv="DomainObject.Predmet.ProtuStrankaListFormatedOIB_1">
      <item>AUTO SERVIS OKTAN jednostavno društvo s ograničenom odgovornošću za održavanje i popravak motornih vozila, OIB 30020823457</item>
    </derivirana_varijabla>
  </DomainObject.Predmet.ProtuStrankaListFormatedOIB>
  <DomainObject.Predmet.ProtuStrankaListFormatedWithAdress>
    <izvorni_sadrzaj>
      <item>AUTO SERVIS OKTAN jednostavno društvo s ograničenom odgovornošću za održavanje i popravak motornih vozila, Kolodvorska 66, 48350 Kalinovac</item>
    </izvorni_sadrzaj>
    <derivirana_varijabla naziv="DomainObject.Predmet.ProtuStrankaListFormatedWithAdress_1">
      <item>AUTO SERVIS OKTAN jednostavno društvo s ograničenom odgovornošću za održavanje i popravak motornih vozila, Kolodvorska 66, 48350 Kalinovac</item>
    </derivirana_varijabla>
  </DomainObject.Predmet.ProtuStrankaListFormatedWithAdress>
  <DomainObject.Predmet.ProtuStrankaListFormatedWithAdressOIB>
    <izvorni_sadrzaj>
      <item>AUTO SERVIS OKTAN jednostavno društvo s ograničenom odgovornošću za održavanje i popravak motornih vozila, OIB 30020823457, Kolodvorska 66, 48350 Kalinovac</item>
    </izvorni_sadrzaj>
    <derivirana_varijabla naziv="DomainObject.Predmet.ProtuStrankaListFormatedWithAdressOIB_1">
      <item>AUTO SERVIS OKTAN jednostavno društvo s ograničenom odgovornošću za održavanje i popravak motornih vozila, OIB 30020823457, Kolodvorska 66, 48350 Kalinovac</item>
    </derivirana_varijabla>
  </DomainObject.Predmet.ProtuStrankaListFormatedWithAdressOIB>
  <DomainObject.Predmet.ProtuStrankaListNazivFormated>
    <izvorni_sadrzaj>
      <item>AUTO SERVIS OKTAN jednostavno društvo s ograničenom odgovornošću za održavanje i popravak motornih vozila</item>
    </izvorni_sadrzaj>
    <derivirana_varijabla naziv="DomainObject.Predmet.ProtuStrankaListNazivFormated_1">
      <item>AUTO SERVIS OKTAN jednostavno društvo s ograničenom odgovornošću za održavanje i popravak motornih vozila</item>
    </derivirana_varijabla>
  </DomainObject.Predmet.ProtuStrankaListNazivFormated>
  <DomainObject.Predmet.ProtuStrankaListNazivFormatedOIB>
    <izvorni_sadrzaj>
      <item>AUTO SERVIS OKTAN jednostavno društvo s ograničenom odgovornošću za održavanje i popravak motornih vozila, OIB 30020823457</item>
    </izvorni_sadrzaj>
    <derivirana_varijabla naziv="DomainObject.Predmet.ProtuStrankaListNazivFormatedOIB_1">
      <item>AUTO SERVIS OKTAN jednostavno društvo s ograničenom odgovornošću za održavanje i popravak motornih vozila, OIB 30020823457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OKTAN jednostavno društvo s ograničenom odgovornošću za održavanje i popravak motornih vozila</izvorni_sadrzaj>
    <derivirana_varijabla naziv="DomainObject.Predmet.ProtustrankaIDrugi_1">AUTO SERVIS OKTAN jednostavno društvo s ograničenom odgovornošću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OKTAN jednostavno društvo s ograničenom odgovornošću za održavanje i popravak motornih vozila, OIB 30020823457, Kolodvorska 66, 48350 Kalinovac</izvorni_sadrzaj>
    <derivirana_varijabla naziv="DomainObject.Predmet.ProtustrankaIDrugiAdressOIB_1">AUTO SERVIS OKTAN jednostavno društvo s ograničenom odgovornošću za održavanje i popravak motornih vozila, OIB 30020823457, Kolodvorska 66,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OKTAN jednostavno društvo s ograničenom odgovornošću za održavanje i popravak motornih vozila</item>
      <item>Sudski registar</item>
      <item>e-oglasna ploča</item>
    </izvorni_sadrzaj>
    <derivirana_varijabla naziv="DomainObject.Predmet.SudioniciListNaziv_1">
      <item>Financijska agencija</item>
      <item>AUTO SERVIS OKTAN jednostavno društvo s ograničenom odgovornošću za održavanje i popravak motornih vozila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AUTO SERVIS OKTAN jednostavno društvo s ograničenom odgovornošću za održavanje i popravak motornih vozila, OIB 30020823457, Kolodvorska 66,48350 Kalinovac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AUTO SERVIS OKTAN jednostavno društvo s ograničenom odgovornošću za održavanje i popravak motornih vozila, OIB 30020823457, Kolodvorska 66,48350 Kalinovac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30020823457</item>
      <item>, OIB null</item>
      <item>, OIB null</item>
    </izvorni_sadrzaj>
    <derivirana_varijabla naziv="DomainObject.Predmet.SudioniciListNazivOIB_1">
      <item>, OIB 85821130368</item>
      <item>, OIB 30020823457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1CFAF-67E1-4AFE-98AD-5A4D17038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1842</properties:Characters>
  <properties:Lines>62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2016-09-26T12:05:00Z</cp:lastPrinted>
  <dcterms:modified xmlns:xsi="http://www.w3.org/2001/XMLSchema-instance" xsi:type="dcterms:W3CDTF">2016-09-26T12:20:00Z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