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8610" w14:paraId="a71861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209D4">
        <w:t>5408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5209D4">
        <w:t>K.E.T. d.o.o., Sesvete, Jakova Gotovca 6, OIB: 99660072221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209D4">
        <w:t>K.E.T. d.o.o., Sesvete, Jakova Gotovca 6, OIB: 99660072221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5209D4">
        <w:t>10,30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209D4">
        <w:t>Mirjana Dujmović, Zagreb, Božidara Magovca 48, OIB: 30711927799</w:t>
      </w:r>
      <w:r w:rsidR="00410A2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5209D4">
        <w:t>K.E.T. d.o.o., Sesvete, Jakova Gotovca 6, OIB: 99660072221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209D4">
        <w:t>K.E.T. d.o.o., Sesvete, Jakova Gotovca 6, OIB: 99660072221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FF1A4F" w:rsidP="00AA7637" w:rsidR="00FF1A4F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FF1A4F" w:rsidP="002C5A29" w:rsidR="00FF1A4F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5209D4">
        <w:t>K.E.T. d.o.o., Sesvete, Jakova Gotovca 6, OIB: 99660072221</w:t>
      </w:r>
      <w:r w:rsidR="00305723" w:rsidRPr="00305723">
        <w:t>,</w:t>
      </w:r>
      <w:r w:rsidR="00631A90">
        <w:t xml:space="preserve"> dana </w:t>
      </w:r>
      <w:r w:rsidR="005209D4">
        <w:t>10. kolovoza</w:t>
      </w:r>
      <w:r w:rsidR="00346FC3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5209D4">
        <w:t>5408</w:t>
      </w:r>
      <w:r w:rsidR="00B0604A">
        <w:t>/16</w:t>
      </w:r>
      <w:r>
        <w:t xml:space="preserve"> od </w:t>
      </w:r>
      <w:r w:rsidR="005209D4">
        <w:t>14. ožujka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 xml:space="preserve">Iz podneska FINA-e od </w:t>
      </w:r>
      <w:r w:rsidR="005209D4">
        <w:t>17. ožujka</w:t>
      </w:r>
      <w:r>
        <w:t xml:space="preserve"> 2017. proizlazi da </w:t>
      </w:r>
      <w:r w:rsidR="005209D4">
        <w:t>na taj dan dužnik ima evidentirane</w:t>
      </w:r>
      <w:r>
        <w:t xml:space="preserve"> neizvršene osnove za plaćanje u  neprekinutom razdoblju od </w:t>
      </w:r>
      <w:r w:rsidR="005209D4">
        <w:t>361</w:t>
      </w:r>
      <w:r>
        <w:t xml:space="preserve"> dan u ukupnom iznosu od </w:t>
      </w:r>
      <w:r w:rsidR="005209D4">
        <w:t>58.247,09</w:t>
      </w:r>
      <w:r w:rsidR="00410A23">
        <w:t xml:space="preserve"> </w:t>
      </w:r>
      <w:r>
        <w:t xml:space="preserve">kn (list </w:t>
      </w:r>
      <w:r w:rsidR="005209D4">
        <w:t>14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>enaplaćeni iznos obveza na dan 6. lipnja</w:t>
      </w:r>
      <w:r>
        <w:t xml:space="preserve"> 2018. po svim neizvršenim osnovama za plaćanje na računu dužnika </w:t>
      </w:r>
      <w:r w:rsidR="005209D4">
        <w:t>62.562,07</w:t>
      </w:r>
      <w:r w:rsidR="00410A23">
        <w:t xml:space="preserve"> kn</w:t>
      </w:r>
      <w:r>
        <w:t xml:space="preserve">, a početak blokade računa traje od </w:t>
      </w:r>
      <w:r w:rsidR="005209D4">
        <w:t>21. ožujka 2016</w:t>
      </w:r>
      <w:r w:rsidR="00410A23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5209D4">
        <w:t>25</w:t>
      </w:r>
      <w:r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282E1E" w:rsidP="005209D4" w:rsidR="00282E1E">
      <w:pPr>
        <w:ind w:firstLine="709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5209D4">
        <w:t>K.E.T. d.o.o., Sesvete, Jakova Gotovca 6, OIB: 99660072221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5209D4">
        <w:t>5408</w:t>
      </w:r>
      <w:r w:rsidR="00B0604A">
        <w:t>/16</w:t>
      </w:r>
      <w:r>
        <w:t xml:space="preserve"> od </w:t>
      </w:r>
      <w:r w:rsidR="005209D4">
        <w:t>23. listopada 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5209D4">
        <w:t>23. listopada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FF1A4F" w:rsidP="00D21534" w:rsidR="00FF1A4F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03E" w:rsidR="0032703E">
      <w:r>
        <w:separator/>
      </w:r>
    </w:p>
  </w:endnote>
  <w:endnote w:id="0" w:type="continuationSeparator">
    <w:p w:rsidRDefault="0032703E" w:rsidR="0032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03E" w:rsidR="0032703E">
      <w:r>
        <w:separator/>
      </w:r>
    </w:p>
  </w:footnote>
  <w:footnote w:id="0" w:type="continuationSeparator">
    <w:p w:rsidRDefault="0032703E" w:rsidR="00327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A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209D4">
      <w:t>5408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2703E"/>
    <w:rsid w:val="00346FC3"/>
    <w:rsid w:val="003567A1"/>
    <w:rsid w:val="003905DD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09D4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  <w:rsid w:val="00FF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5408</izvorni_sadrzaj>
    <derivirana_varijabla naziv="DomainObject.Predmet.Broj_1">5408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St-5408/2016</izvorni_sadrzaj>
    <derivirana_varijabla naziv="DomainObject.Predmet.OznakaBroj_1">St-5408/2016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K.E.T. d.o.o. zastupanog po punomoćniku Krešimir Kovačec; Boris Anišić</izvorni_sadrzaj>
    <derivirana_varijabla naziv="DomainObject.Predmet.ProtustrankaFormated_1">  K.E.T. d.o.o. zastupanog po punomoćniku Krešimir Kovačec; Boris Anišić</derivirana_varijabla>
  </DomainObject.Predmet.ProtustrankaFormated>
  <DomainObject.Predmet.ProtustrankaFormatedOIB>
    <izvorni_sadrzaj>  K.E.T. d.o.o., OIB 99660072221 zastupanog po punomoćniku Krešimir Kovačec; Boris Anišić</izvorni_sadrzaj>
    <derivirana_varijabla naziv="DomainObject.Predmet.ProtustrankaFormatedOIB_1">  K.E.T. d.o.o., OIB 99660072221 zastupanog po punomoćniku Krešimir Kovačec; Boris Anišić</derivirana_varijabla>
  </DomainObject.Predmet.ProtustrankaFormatedOIB>
  <DomainObject.Predmet.ProtustrankaFormatedWithAdress>
    <izvorni_sadrzaj> K.E.T. d.o.o., Jakova Gotovca 6, 10360 Sesvete zastupanog po punomoćniku Krešimir Kovačec; Boris Anišić</izvorni_sadrzaj>
    <derivirana_varijabla naziv="DomainObject.Predmet.ProtustrankaFormatedWithAdress_1"> K.E.T. d.o.o., Jakova Gotovca 6, 10360 Sesvete zastupanog po punomoćniku Krešimir Kovačec; Boris Anišić</derivirana_varijabla>
  </DomainObject.Predmet.ProtustrankaFormatedWithAdress>
  <DomainObject.Predmet.ProtustrankaFormatedWithAdressOIB>
    <izvorni_sadrzaj> K.E.T. d.o.o., OIB 99660072221, Jakova Gotovca 6, 10360 Sesvete zastupanog po punomoćniku Krešimir Kovačec; Boris Anišić</izvorni_sadrzaj>
    <derivirana_varijabla naziv="DomainObject.Predmet.ProtustrankaFormatedWithAdressOIB_1"> K.E.T. d.o.o., OIB 99660072221, Jakova Gotovca 6, 10360 Sesvete zastupanog po punomoćniku Krešimir Kovačec; Boris Anišić</derivirana_varijabla>
  </DomainObject.Predmet.ProtustrankaFormatedWithAdressOIB>
  <DomainObject.Predmet.ProtustrankaWithAdress>
    <izvorni_sadrzaj>K.E.T. d.o.o. Jakova Gotovca 6, 10360 Sesvete</izvorni_sadrzaj>
    <derivirana_varijabla naziv="DomainObject.Predmet.ProtustrankaWithAdress_1">K.E.T. d.o.o. Jakova Gotovca 6, 10360 Sesvete</derivirana_varijabla>
  </DomainObject.Predmet.ProtustrankaWithAdress>
  <DomainObject.Predmet.ProtustrankaWithAdressOIB>
    <izvorni_sadrzaj>K.E.T. d.o.o., OIB 99660072221, Jakova Gotovca 6, 10360 Sesvete</izvorni_sadrzaj>
    <derivirana_varijabla naziv="DomainObject.Predmet.ProtustrankaWithAdressOIB_1">K.E.T. d.o.o., OIB 99660072221, Jakova Gotovca 6, 10360 Sesvete</derivirana_varijabla>
  </DomainObject.Predmet.ProtustrankaWithAdressOIB>
  <DomainObject.Predmet.ProtustrankaNazivFormated>
    <izvorni_sadrzaj>K.E.T. d.o.o.</izvorni_sadrzaj>
    <derivirana_varijabla naziv="DomainObject.Predmet.ProtustrankaNazivFormated_1">K.E.T. d.o.o.</derivirana_varijabla>
  </DomainObject.Predmet.ProtustrankaNazivFormated>
  <DomainObject.Predmet.ProtustrankaNazivFormatedOIB>
    <izvorni_sadrzaj>K.E.T. d.o.o., OIB 99660072221</izvorni_sadrzaj>
    <derivirana_varijabla naziv="DomainObject.Predmet.ProtustrankaNazivFormatedOIB_1">K.E.T. d.o.o., OIB 99660072221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Kovačec; vjerovnici</izvorni_sadrzaj>
    <derivirana_varijabla naziv="DomainObject.Predmet.StrankaFormated_1">  FINA Regionalni centar Zagreb; Krešimir Kovačec; vjerovnici</derivirana_varijabla>
  </DomainObject.Predmet.StrankaFormated>
  <DomainObject.Predmet.StrankaFormatedOIB>
    <izvorni_sadrzaj>  FINA Regionalni centar Zagreb, OIB 85821130368; Krešimir Kovačec, OIB 35171523550; vjerovnici</izvorni_sadrzaj>
    <derivirana_varijabla naziv="DomainObject.Predmet.StrankaFormatedOIB_1">  FINA Regionalni centar Zagreb, OIB 85821130368; Krešimir Kovačec, OIB 35171523550; vjerovnici</derivirana_varijabla>
  </DomainObject.Predmet.StrankaFormatedOIB>
  <DomainObject.Predmet.StrankaFormatedWithAdress>
    <izvorni_sadrzaj> FINA Regionalni centar Zagreb, Trg svibanjskih žrtava 1995. br. 1, 10000 Zagreb; Krešimir Kovačec, Grge Novaka 54, 10360 Sesvete; vjerovnici</izvorni_sadrzaj>
    <derivirana_varijabla naziv="DomainObject.Predmet.StrankaFormatedWithAdress_1"> FINA Regionalni centar Zagreb, Trg svibanjskih žrtava 1995. br. 1, 10000 Zagreb; Krešimir Kovačec, Grge Novaka 54, 10360 Sesvete; vjerovnici</derivirana_varijabla>
  </DomainObject.Predmet.StrankaFormatedWithAdress>
  <DomainObject.Predmet.StrankaFormatedWithAdressOIB>
    <izvorni_sadrzaj> FINA Regionalni centar Zagreb, OIB 85821130368, Trg svibanjskih žrtava 1995. br. 1, 10000 Zagreb; Krešimir Kovačec, OIB 35171523550, Grge Novaka 54, 10360 Sesvete; vjerovnici</izvorni_sadrzaj>
    <derivirana_varijabla naziv="DomainObject.Predmet.StrankaFormatedWithAdressOIB_1"> FINA Regionalni centar Zagreb, OIB 85821130368, Trg svibanjskih žrtava 1995. br. 1, 10000 Zagreb; Krešimir Kovačec, OIB 35171523550, Grge Novaka 54, 10360 Sesvete; vjerovnici</derivirana_varijabla>
  </DomainObject.Predmet.StrankaFormatedWithAdressOIB>
  <DomainObject.Predmet.StrankaWithAdress>
    <izvorni_sadrzaj>FINA Regionalni centar Zagreb Trg svibanjskih žrtava 1995. br. 1,10000 Zagreb,Krešimir Kovačec Grge Novaka 54,10360 Sesvete,vjerovnici </izvorni_sadrzaj>
    <derivirana_varijabla naziv="DomainObject.Predmet.StrankaWithAdress_1">FINA Regionalni centar Zagreb Trg svibanjskih žrtava 1995. br. 1,10000 Zagreb,Krešimir Kovačec Grge Novaka 54,10360 Sesvete,vjerovnici </derivirana_varijabla>
  </DomainObject.Predmet.StrankaWithAdress>
  <DomainObject.Predmet.StrankaWithAdressOIB>
    <izvorni_sadrzaj>FINA Regionalni centar Zagreb, OIB 85821130368, Trg svibanjskih žrtava 1995. br. 1,10000 Zagreb,Krešimir Kovačec, OIB 35171523550, Grge Novaka 54,10360 Sesvete,vjerovnici</izvorni_sadrzaj>
    <derivirana_varijabla naziv="DomainObject.Predmet.StrankaWithAdressOIB_1">FINA Regionalni centar Zagreb, OIB 85821130368, Trg svibanjskih žrtava 1995. br. 1,10000 Zagreb,Krešimir Kovačec, OIB 35171523550, Grge Novaka 54,10360 Sesvete,vjerovnici</derivirana_varijabla>
  </DomainObject.Predmet.StrankaWithAdressOIB>
  <DomainObject.Predmet.StrankaNazivFormated>
    <izvorni_sadrzaj>FINA Regionalni centar Zagreb,Krešimir Kovačec,vjerovnici</izvorni_sadrzaj>
    <derivirana_varijabla naziv="DomainObject.Predmet.StrankaNazivFormated_1">FINA Regionalni centar Zagreb,Krešimir Kovačec,vjerovnici</derivirana_varijabla>
  </DomainObject.Predmet.StrankaNazivFormated>
  <DomainObject.Predmet.StrankaNazivFormatedOIB>
    <izvorni_sadrzaj>FINA Regionalni centar Zagreb, OIB 85821130368,Krešimir Kovačec, OIB 35171523550,vjerovnici</izvorni_sadrzaj>
    <derivirana_varijabla naziv="DomainObject.Predmet.StrankaNazivFormatedOIB_1">FINA Regionalni centar Zagreb, OIB 85821130368,Krešimir Kovačec, OIB 35171523550,vjerovnici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Krešimir Kovačec</item>
      <item>vjerovnici</item>
    </izvorni_sadrzaj>
    <derivirana_varijabla naziv="DomainObject.Predmet.StrankaListFormated_1">
      <item>FINA Regionalni centar Zagreb</item>
      <item>Krešimir Kovačec</item>
      <item>vjerovnici</item>
    </derivirana_varijabla>
  </DomainObject.Predmet.StrankaListFormated>
  <DomainObject.Predmet.StrankaListFormatedOIB>
    <izvorni_sadrzaj>
      <item>FINA Regionalni centar Zagreb, OIB 85821130368</item>
      <item>Krešimir Kovačec, OIB 35171523550</item>
      <item>vjerovnici</item>
    </izvorni_sadrzaj>
    <derivirana_varijabla naziv="DomainObject.Predmet.StrankaListFormatedOIB_1">
      <item>FINA Regionalni centar Zagreb, OIB 85821130368</item>
      <item>Krešimir Kovačec, OIB 35171523550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Kovačec, Grge Novaka 54, 10360 Sesvete</item>
      <item>vjerovnici</item>
    </izvorni_sadrzaj>
    <derivirana_varijabla naziv="DomainObject.Predmet.StrankaListFormatedWithAdress_1">
      <item>FINA Regionalni centar Zagreb, Trg svibanjskih žrtava 1995. br. 1, 10000 Zagreb</item>
      <item>Krešimir Kovačec, Grge Novaka 54,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Kovačec, OIB 35171523550, Grge Novaka 54,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Krešimir Kovačec, OIB 35171523550, Grge Novaka 54, 10360 Sesvete</item>
      <item>vjerovnici</item>
    </derivirana_varijabla>
  </DomainObject.Predmet.StrankaListFormatedWithAdressOIB>
  <DomainObject.Predmet.StrankaListNazivFormated>
    <izvorni_sadrzaj>
      <item>FINA Regionalni centar Zagreb</item>
      <item>Krešimir Kovačec</item>
      <item>vjerovnici</item>
    </izvorni_sadrzaj>
    <derivirana_varijabla naziv="DomainObject.Predmet.StrankaListNazivFormated_1">
      <item>FINA Regionalni centar Zagreb</item>
      <item>Krešimir Kovačec</item>
      <item>vjerovnici</item>
    </derivirana_varijabla>
  </DomainObject.Predmet.StrankaListNazivFormated>
  <DomainObject.Predmet.StrankaListNazivFormatedOIB>
    <izvorni_sadrzaj>
      <item>FINA Regionalni centar Zagreb, OIB 85821130368</item>
      <item>Krešimir Kovačec, OIB 35171523550</item>
      <item>vjerovnici</item>
    </izvorni_sadrzaj>
    <derivirana_varijabla naziv="DomainObject.Predmet.StrankaListNazivFormatedOIB_1">
      <item>FINA Regionalni centar Zagreb, OIB 85821130368</item>
      <item>Krešimir Kovačec, OIB 35171523550</item>
      <item>vjerovnici</item>
    </derivirana_varijabla>
  </DomainObject.Predmet.StrankaListNazivFormatedOIB>
  <DomainObject.Predmet.ProtuStrankaListFormated>
    <izvorni_sadrzaj>
      <item>K.E.T. d.o.o. zastupanog po punomoćniku Krešimir Kovačec; Boris Anišić</item>
    </izvorni_sadrzaj>
    <derivirana_varijabla naziv="DomainObject.Predmet.ProtuStrankaListFormated_1">
      <item>K.E.T. d.o.o. zastupanog po punomoćniku Krešimir Kovačec; Boris Anišić</item>
    </derivirana_varijabla>
  </DomainObject.Predmet.ProtuStrankaListFormated>
  <DomainObject.Predmet.ProtuStrankaListFormatedOIB>
    <izvorni_sadrzaj>
      <item>K.E.T. d.o.o., OIB 99660072221 zastupanog po punomoćniku Krešimir Kovačec; Boris Anišić</item>
    </izvorni_sadrzaj>
    <derivirana_varijabla naziv="DomainObject.Predmet.ProtuStrankaListFormatedOIB_1">
      <item>K.E.T. d.o.o., OIB 99660072221 zastupanog po punomoćniku Krešimir Kovačec; Boris Anišić</item>
    </derivirana_varijabla>
  </DomainObject.Predmet.ProtuStrankaListFormatedOIB>
  <DomainObject.Predmet.ProtuStrankaListFormatedWithAdress>
    <izvorni_sadrzaj>
      <item>K.E.T. d.o.o., Jakova Gotovca 6, 10360 Sesvete zastupanog po punomoćniku Krešimir Kovačec; Boris Anišić</item>
    </izvorni_sadrzaj>
    <derivirana_varijabla naziv="DomainObject.Predmet.ProtuStrankaListFormatedWithAdress_1">
      <item>K.E.T. d.o.o., Jakova Gotovca 6, 10360 Sesvete zastupanog po punomoćniku Krešimir Kovačec; Boris Anišić</item>
    </derivirana_varijabla>
  </DomainObject.Predmet.ProtuStrankaListFormatedWithAdress>
  <DomainObject.Predmet.ProtuStrankaListFormatedWithAdressOIB>
    <izvorni_sadrzaj>
      <item>K.E.T. d.o.o., OIB 99660072221, Jakova Gotovca 6, 10360 Sesvete zastupanog po punomoćniku Krešimir Kovačec; Boris Anišić</item>
    </izvorni_sadrzaj>
    <derivirana_varijabla naziv="DomainObject.Predmet.ProtuStrankaListFormatedWithAdressOIB_1">
      <item>K.E.T. d.o.o., OIB 99660072221, Jakova Gotovca 6, 10360 Sesvete zastupanog po punomoćniku Krešimir Kovačec; Boris Anišić</item>
    </derivirana_varijabla>
  </DomainObject.Predmet.ProtuStrankaListFormatedWithAdressOIB>
  <DomainObject.Predmet.ProtuStrankaListNazivFormated>
    <izvorni_sadrzaj>
      <item>K.E.T. d.o.o.</item>
    </izvorni_sadrzaj>
    <derivirana_varijabla naziv="DomainObject.Predmet.ProtuStrankaListNazivFormated_1">
      <item>K.E.T. d.o.o.</item>
    </derivirana_varijabla>
  </DomainObject.Predmet.ProtuStrankaListNazivFormated>
  <DomainObject.Predmet.ProtuStrankaListNazivFormatedOIB>
    <izvorni_sadrzaj>
      <item>K.E.T. d.o.o., OIB 99660072221</item>
    </izvorni_sadrzaj>
    <derivirana_varijabla naziv="DomainObject.Predmet.ProtuStrankaListNazivFormatedOIB_1">
      <item>K.E.T. d.o.o., OIB 99660072221</item>
    </derivirana_varijabla>
  </DomainObject.Predmet.ProtuStrankaListNazivFormatedOIB>
  <DomainObject.Predmet.OstaliListFormated>
    <izvorni_sadrzaj>
      <item>Krešimir Kovačec punomoćnik sudionika u postupku K.E.T. d.o.o.</item>
      <item>Boris Anišić punomoćnik sudionika u postupku K.E.T. d.o.o.</item>
    </izvorni_sadrzaj>
    <derivirana_varijabla naziv="DomainObject.Predmet.OstaliListFormated_1">
      <item>Krešimir Kovačec punomoćnik sudionika u postupku K.E.T. d.o.o.</item>
      <item>Boris Anišić punomoćnik sudionika u postupku K.E.T. d.o.o.</item>
    </derivirana_varijabla>
  </DomainObject.Predmet.OstaliListFormated>
  <DomainObject.Predmet.OstaliListFormatedOIB>
    <izvorni_sadrzaj>
      <item>Krešimir Kovačec, OIB 35171523550 punomoćnik sudionika u postupku K.E.T. d.o.o.</item>
      <item>Boris Anišić, OIB 87537034116 punomoćnik sudionika u postupku K.E.T. d.o.o.</item>
    </izvorni_sadrzaj>
    <derivirana_varijabla naziv="DomainObject.Predmet.OstaliListFormatedOIB_1">
      <item>Krešimir Kovačec, OIB 35171523550 punomoćnik sudionika u postupku K.E.T. d.o.o.</item>
      <item>Boris Anišić, OIB 87537034116 punomoćnik sudionika u postupku K.E.T. d.o.o.</item>
    </derivirana_varijabla>
  </DomainObject.Predmet.OstaliListFormatedOIB>
  <DomainObject.Predmet.OstaliListFormatedWithAdress>
    <izvorni_sadrzaj>
      <item>Krešimir Kovačec, Grge Novaka 54, 10360 Sesvete punomoćnik sudionika u postupku K.E.T. d.o.o.</item>
      <item>Boris Anišić, Ilica 191 b, 10000 Zagreb punomoćnik sudionika u postupku K.E.T. d.o.o.</item>
    </izvorni_sadrzaj>
    <derivirana_varijabla naziv="DomainObject.Predmet.OstaliListFormatedWithAdress_1">
      <item>Krešimir Kovačec, Grge Novaka 54, 10360 Sesvete punomoćnik sudionika u postupku K.E.T. d.o.o.</item>
      <item>Boris Anišić, Ilica 191 b, 10000 Zagreb punomoćnik sudionika u postupku K.E.T. d.o.o.</item>
    </derivirana_varijabla>
  </DomainObject.Predmet.OstaliListFormatedWithAdress>
  <DomainObject.Predmet.OstaliListFormatedWithAdressOIB>
    <izvorni_sadrzaj>
      <item>Krešimir Kovačec, OIB 35171523550, Grge Novaka 54, 10360 Sesvete punomoćnik sudionika u postupku K.E.T. d.o.o.</item>
      <item>Boris Anišić, OIB 87537034116, Ilica 191 b, 10000 Zagreb punomoćnik sudionika u postupku K.E.T. d.o.o.</item>
    </izvorni_sadrzaj>
    <derivirana_varijabla naziv="DomainObject.Predmet.OstaliListFormatedWithAdressOIB_1">
      <item>Krešimir Kovačec, OIB 35171523550, Grge Novaka 54, 10360 Sesvete punomoćnik sudionika u postupku K.E.T. d.o.o.</item>
      <item>Boris Anišić, OIB 87537034116, Ilica 191 b, 10000 Zagreb punomoćnik sudionika u postupku K.E.T. d.o.o.</item>
    </derivirana_varijabla>
  </DomainObject.Predmet.OstaliListFormatedWithAdressOIB>
  <DomainObject.Predmet.OstaliListNazivFormated>
    <izvorni_sadrzaj>
      <item>Krešimir Kovačec</item>
      <item>Boris Anišić</item>
    </izvorni_sadrzaj>
    <derivirana_varijabla naziv="DomainObject.Predmet.OstaliListNazivFormated_1">
      <item>Krešimir Kovačec</item>
      <item>Boris Anišić</item>
    </derivirana_varijabla>
  </DomainObject.Predmet.OstaliListNazivFormated>
  <DomainObject.Predmet.OstaliListNazivFormatedOIB>
    <izvorni_sadrzaj>
      <item>Krešimir Kovačec, OIB 35171523550</item>
      <item>Boris Anišić, OIB 87537034116</item>
    </izvorni_sadrzaj>
    <derivirana_varijabla naziv="DomainObject.Predmet.OstaliListNazivFormatedOIB_1">
      <item>Krešimir Kovačec, OIB 35171523550</item>
      <item>Boris Anišić, OIB 87537034116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K.E.T. d.o.o.</izvorni_sadrzaj>
    <derivirana_varijabla naziv="DomainObject.Predmet.ProtustrankaIDrugi_1">K.E.T.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K.E.T. d.o.o., OIB 99660072221, Jakova Gotovca 6, 10360 Sesvete</izvorni_sadrzaj>
    <derivirana_varijabla naziv="DomainObject.Predmet.ProtustrankaIDrugiAdressOIB_1">K.E.T. d.o.o., OIB 99660072221, Jakova Gotovca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K.E.T. d.o.o.</item>
      <item>Krešimir Kovačec</item>
      <item>Krešimir Kovačec</item>
      <item>Boris Anišić</item>
      <item>vjerovnici</item>
    </izvorni_sadrzaj>
    <derivirana_varijabla naziv="DomainObject.Predmet.SudioniciListNaziv_1">
      <item>FINA Regionalni centar Zagreb</item>
      <item>K.E.T. d.o.o.</item>
      <item>Krešimir Kovačec</item>
      <item>Krešimir Kovačec</item>
      <item>Boris Anišić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K.E.T. d.o.o., OIB 99660072221, Jakova Gotovca 6,10360 Sesvete</item>
      <item>Krešimir Kovačec, OIB 35171523550, Grge Novaka 54,10360 Sesvete</item>
      <item>Krešimir Kovačec, OIB 35171523550, Grge Novaka 54,10360 Sesvete</item>
      <item>Boris Anišić, OIB 87537034116, Ilica 191 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K.E.T. d.o.o., OIB 99660072221, Jakova Gotovca 6,10360 Sesvete</item>
      <item>Krešimir Kovačec, OIB 35171523550, Grge Novaka 54,10360 Sesvete</item>
      <item>Krešimir Kovačec, OIB 35171523550, Grge Novaka 54,10360 Sesvete</item>
      <item>Boris Anišić, OIB 87537034116, Ilica 191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99660072221</item>
      <item>, OIB 35171523550</item>
      <item>, OIB 35171523550</item>
      <item>, OIB 87537034116</item>
      <item>, OIB null</item>
    </izvorni_sadrzaj>
    <derivirana_varijabla naziv="DomainObject.Predmet.SudioniciListNazivOIB_1">
      <item>, OIB 85821130368</item>
      <item>, OIB 99660072221</item>
      <item>, OIB 35171523550</item>
      <item>, OIB 35171523550</item>
      <item>, OIB 87537034116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588</properties:Words>
  <properties:Characters>3060</properties:Characters>
  <properties:Lines>96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2018-06-06T08:18:00Z</dcterms:created>
  <dc:creator>Korisnik</dc:creator>
  <cp:lastModifiedBy>Draženka Prpić</cp:lastModifiedBy>
  <cp:lastPrinted>2018-06-06T08:20:00Z</cp:lastPrinted>
  <dcterms:modified xmlns:xsi="http://www.w3.org/2001/XMLSchema-instance" xsi:type="dcterms:W3CDTF">2018-06-06T08:20:00Z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-K.E.T.-St-5408-16.docx)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