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5140" w14:paraId="a6a5140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91CA7">
        <w:rPr>
          <w:rFonts w:cs="Times New Roman" w:hAnsi="Times New Roman" w:ascii="Times New Roman"/>
          <w:b w:val="false"/>
          <w:sz w:val="24"/>
          <w:szCs w:val="24"/>
        </w:rPr>
        <w:t>508</w:t>
      </w:r>
      <w:r w:rsidR="00C30C76">
        <w:rPr>
          <w:rFonts w:cs="Times New Roman" w:hAnsi="Times New Roman" w:ascii="Times New Roman"/>
          <w:b w:val="false"/>
          <w:sz w:val="24"/>
          <w:szCs w:val="24"/>
        </w:rPr>
        <w:t>3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C30C76">
        <w:t>PLIME</w:t>
      </w:r>
      <w:r w:rsidR="00DB0CBF">
        <w:t>D</w:t>
      </w:r>
      <w:r w:rsidR="00C30C76">
        <w:t xml:space="preserve"> d.o.o., Zagreb, Radnička cesta 44, OIB: 91361596711</w:t>
      </w:r>
      <w:r w:rsidR="00387021">
        <w:t>,</w:t>
      </w:r>
      <w:r w:rsidR="004702FA">
        <w:t xml:space="preserve"> </w:t>
      </w:r>
      <w:r w:rsidR="002372CB">
        <w:t>1</w:t>
      </w:r>
      <w:r w:rsidR="00A30871">
        <w:t>1</w:t>
      </w:r>
      <w:r w:rsidR="002372CB">
        <w:t>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C30C76">
        <w:t>PLIME</w:t>
      </w:r>
      <w:r w:rsidR="00DB0CBF">
        <w:t>D</w:t>
      </w:r>
      <w:r w:rsidR="00C30C76">
        <w:t xml:space="preserve"> d.o.o., Zagreb, Radnička cesta 44, OIB: 91361596711</w:t>
      </w:r>
      <w:r w:rsidR="00A30871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C30C76">
        <w:t>PLIME</w:t>
      </w:r>
      <w:r w:rsidR="00DB0CBF">
        <w:t>D</w:t>
      </w:r>
      <w:r w:rsidR="00C30C76">
        <w:t xml:space="preserve"> d.o.o., Zagreb, Radnička cesta 44, OIB: 91361596711</w:t>
      </w:r>
      <w:r w:rsidR="00387021">
        <w:t>,</w:t>
      </w:r>
      <w:r w:rsidR="00740757">
        <w:t xml:space="preserve"> </w:t>
      </w:r>
      <w:r w:rsidR="00C30C76">
        <w:t>Alenu Arapoviću, Sisak, Capraške poljane 45A, OIB: 25782300687</w:t>
      </w:r>
      <w:r w:rsidR="00CC4F74">
        <w:t>,</w:t>
      </w:r>
      <w:r w:rsidR="00924DF6">
        <w:t xml:space="preserve"> </w:t>
      </w:r>
      <w:r w:rsidRPr="002365A1">
        <w:t>da u roku 8 dana dostav</w:t>
      </w:r>
      <w:r w:rsidR="002372CB">
        <w:t>e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C30C76">
        <w:rPr>
          <w:b/>
        </w:rPr>
        <w:t>6</w:t>
      </w:r>
      <w:r w:rsidR="00A30871">
        <w:rPr>
          <w:b/>
        </w:rPr>
        <w:t>. prosinca</w:t>
      </w:r>
      <w:r w:rsidR="00607035">
        <w:rPr>
          <w:b/>
        </w:rPr>
        <w:t xml:space="preserve"> 2017. u </w:t>
      </w:r>
      <w:r w:rsidR="00B81F47">
        <w:rPr>
          <w:b/>
        </w:rPr>
        <w:t>9,</w:t>
      </w:r>
      <w:r w:rsidR="00C30C76">
        <w:rPr>
          <w:b/>
        </w:rPr>
        <w:t>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C30C76">
        <w:t>23</w:t>
      </w:r>
      <w:r w:rsidR="00DB0943">
        <w:t>.</w:t>
      </w:r>
      <w:r w:rsidR="00A30871">
        <w:t xml:space="preserve">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C30C76">
        <w:t>PLIME</w:t>
      </w:r>
      <w:r w:rsidR="00DB0CBF">
        <w:t>D</w:t>
      </w:r>
      <w:r w:rsidR="00C30C76">
        <w:t xml:space="preserve"> d.o.o., Zagreb, Radnička cesta 44, OIB: 91361596711</w:t>
      </w:r>
      <w:r w:rsidR="004702FA" w:rsidRPr="004702FA">
        <w:t>,</w:t>
      </w:r>
      <w:r w:rsidR="004702FA">
        <w:t xml:space="preserve"> temeljem čl. </w:t>
      </w:r>
      <w:r w:rsidR="00DB0943">
        <w:t>444. st. 2.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A30871">
        <w:t>11</w:t>
      </w:r>
      <w:r w:rsidR="002372CB">
        <w:t>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2DED" w:rsidR="00202DED">
      <w:r>
        <w:separator/>
      </w:r>
    </w:p>
  </w:endnote>
  <w:endnote w:id="0" w:type="continuationSeparator">
    <w:p w:rsidRDefault="00202DED" w:rsidR="00202D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2DED" w:rsidR="00202DED">
      <w:r>
        <w:separator/>
      </w:r>
    </w:p>
  </w:footnote>
  <w:footnote w:id="0" w:type="continuationSeparator">
    <w:p w:rsidRDefault="00202DED" w:rsidR="00202D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0CB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C30C76">
      <w:rPr>
        <w:rFonts w:hAnsi="Verdana" w:ascii="Verdana"/>
        <w:b w:val="false"/>
        <w:sz w:val="24"/>
        <w:szCs w:val="24"/>
      </w:rPr>
      <w:t>5083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E5168"/>
    <w:rsid w:val="00202DED"/>
    <w:rsid w:val="0022013D"/>
    <w:rsid w:val="002365A1"/>
    <w:rsid w:val="002372CB"/>
    <w:rsid w:val="00283EB7"/>
    <w:rsid w:val="00291CA7"/>
    <w:rsid w:val="002B565F"/>
    <w:rsid w:val="002C4255"/>
    <w:rsid w:val="002C5A29"/>
    <w:rsid w:val="002F3E18"/>
    <w:rsid w:val="002F5B80"/>
    <w:rsid w:val="00306C91"/>
    <w:rsid w:val="003129D9"/>
    <w:rsid w:val="00321DD3"/>
    <w:rsid w:val="00334A02"/>
    <w:rsid w:val="00355350"/>
    <w:rsid w:val="00376391"/>
    <w:rsid w:val="00380554"/>
    <w:rsid w:val="003839BE"/>
    <w:rsid w:val="00387021"/>
    <w:rsid w:val="00396DD3"/>
    <w:rsid w:val="003A61E8"/>
    <w:rsid w:val="003C5353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A1085"/>
    <w:rsid w:val="009A2D0F"/>
    <w:rsid w:val="00A02C8C"/>
    <w:rsid w:val="00A0682A"/>
    <w:rsid w:val="00A22E26"/>
    <w:rsid w:val="00A230F7"/>
    <w:rsid w:val="00A25C94"/>
    <w:rsid w:val="00A30871"/>
    <w:rsid w:val="00A40964"/>
    <w:rsid w:val="00A958C1"/>
    <w:rsid w:val="00AA01BE"/>
    <w:rsid w:val="00AC1D77"/>
    <w:rsid w:val="00AC4536"/>
    <w:rsid w:val="00AC6EA8"/>
    <w:rsid w:val="00AE2A5B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11911"/>
    <w:rsid w:val="00C12A9F"/>
    <w:rsid w:val="00C30C76"/>
    <w:rsid w:val="00C46272"/>
    <w:rsid w:val="00C64EE3"/>
    <w:rsid w:val="00C74824"/>
    <w:rsid w:val="00CA69AD"/>
    <w:rsid w:val="00CC4F74"/>
    <w:rsid w:val="00CE64A6"/>
    <w:rsid w:val="00CF7145"/>
    <w:rsid w:val="00D1754D"/>
    <w:rsid w:val="00D417A5"/>
    <w:rsid w:val="00D83310"/>
    <w:rsid w:val="00D971AC"/>
    <w:rsid w:val="00DB0943"/>
    <w:rsid w:val="00DB0CBF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0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C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CB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C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C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0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C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CB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C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C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5083</izvorni_sadrzaj>
    <derivirana_varijabla naziv="DomainObject.Predmet.Broj_1">5083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St-5083/2016</izvorni_sadrzaj>
    <derivirana_varijabla naziv="DomainObject.Predmet.OznakaBroj_1">St-5083/2016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PLIMED d.o.o. zastupanog po punomoćniku Alen Arapović</izvorni_sadrzaj>
    <derivirana_varijabla naziv="DomainObject.Predmet.ProtustrankaFormated_1">  PLIMED d.o.o. zastupanog po punomoćniku Alen Arapović</derivirana_varijabla>
  </DomainObject.Predmet.ProtustrankaFormated>
  <DomainObject.Predmet.ProtustrankaFormatedOIB>
    <izvorni_sadrzaj>  PLIMED d.o.o., OIB 91361596711 zastupanog po punomoćniku Alen Arapović</izvorni_sadrzaj>
    <derivirana_varijabla naziv="DomainObject.Predmet.ProtustrankaFormatedOIB_1">  PLIMED d.o.o., OIB 91361596711 zastupanog po punomoćniku Alen Arapović</derivirana_varijabla>
  </DomainObject.Predmet.ProtustrankaFormatedOIB>
  <DomainObject.Predmet.ProtustrankaFormatedWithAdress>
    <izvorni_sadrzaj> PLIMED d.o.o., Radnička cesta 44, 10000 Zagreb zastupanog po punomoćniku Alen Arapović</izvorni_sadrzaj>
    <derivirana_varijabla naziv="DomainObject.Predmet.ProtustrankaFormatedWithAdress_1"> PLIMED d.o.o., Radnička cesta 44, 10000 Zagreb zastupanog po punomoćniku Alen Arapović</derivirana_varijabla>
  </DomainObject.Predmet.ProtustrankaFormatedWithAdress>
  <DomainObject.Predmet.ProtustrankaFormatedWithAdressOIB>
    <izvorni_sadrzaj> PLIMED d.o.o., OIB 91361596711, Radnička cesta 44, 10000 Zagreb zastupanog po punomoćniku Alen Arapović</izvorni_sadrzaj>
    <derivirana_varijabla naziv="DomainObject.Predmet.ProtustrankaFormatedWithAdressOIB_1"> PLIMED d.o.o., OIB 91361596711, Radnička cesta 44, 10000 Zagreb zastupanog po punomoćniku Alen Arapović</derivirana_varijabla>
  </DomainObject.Predmet.ProtustrankaFormatedWithAdressOIB>
  <DomainObject.Predmet.ProtustrankaWithAdress>
    <izvorni_sadrzaj>PLIMED d.o.o. Radnička cesta 44, 10000 Zagreb</izvorni_sadrzaj>
    <derivirana_varijabla naziv="DomainObject.Predmet.ProtustrankaWithAdress_1">PLIMED d.o.o. Radnička cesta 44, 10000 Zagreb</derivirana_varijabla>
  </DomainObject.Predmet.ProtustrankaWithAdress>
  <DomainObject.Predmet.ProtustrankaWithAdressOIB>
    <izvorni_sadrzaj>PLIMED d.o.o., OIB 91361596711, Radnička cesta 44, 10000 Zagreb</izvorni_sadrzaj>
    <derivirana_varijabla naziv="DomainObject.Predmet.ProtustrankaWithAdressOIB_1">PLIMED d.o.o., OIB 91361596711, Radnička cesta 44, 10000 Zagreb</derivirana_varijabla>
  </DomainObject.Predmet.ProtustrankaWithAdressOIB>
  <DomainObject.Predmet.ProtustrankaNazivFormated>
    <izvorni_sadrzaj>PLIMED d.o.o.</izvorni_sadrzaj>
    <derivirana_varijabla naziv="DomainObject.Predmet.ProtustrankaNazivFormated_1">PLIMED d.o.o.</derivirana_varijabla>
  </DomainObject.Predmet.ProtustrankaNazivFormated>
  <DomainObject.Predmet.ProtustrankaNazivFormatedOIB>
    <izvorni_sadrzaj>PLIMED d.o.o., OIB 91361596711</izvorni_sadrzaj>
    <derivirana_varijabla naziv="DomainObject.Predmet.ProtustrankaNazivFormatedOIB_1">PLIMED d.o.o., OIB 91361596711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PLIMED d.o.o. zastupanog po punomoćniku Alen Arapović</item>
    </izvorni_sadrzaj>
    <derivirana_varijabla naziv="DomainObject.Predmet.ProtuStrankaListFormated_1">
      <item>PLIMED d.o.o. zastupanog po punomoćniku Alen Arapović</item>
    </derivirana_varijabla>
  </DomainObject.Predmet.ProtuStrankaListFormated>
  <DomainObject.Predmet.ProtuStrankaListFormatedOIB>
    <izvorni_sadrzaj>
      <item>PLIMED d.o.o., OIB 91361596711 zastupanog po punomoćniku Alen Arapović</item>
    </izvorni_sadrzaj>
    <derivirana_varijabla naziv="DomainObject.Predmet.ProtuStrankaListFormatedOIB_1">
      <item>PLIMED d.o.o., OIB 91361596711 zastupanog po punomoćniku Alen Arapović</item>
    </derivirana_varijabla>
  </DomainObject.Predmet.ProtuStrankaListFormatedOIB>
  <DomainObject.Predmet.ProtuStrankaListFormatedWithAdress>
    <izvorni_sadrzaj>
      <item>PLIMED d.o.o., Radnička cesta 44, 10000 Zagreb zastupanog po punomoćniku Alen Arapović</item>
    </izvorni_sadrzaj>
    <derivirana_varijabla naziv="DomainObject.Predmet.ProtuStrankaListFormatedWithAdress_1">
      <item>PLIMED d.o.o., Radnička cesta 44, 10000 Zagreb zastupanog po punomoćniku Alen Arapović</item>
    </derivirana_varijabla>
  </DomainObject.Predmet.ProtuStrankaListFormatedWithAdress>
  <DomainObject.Predmet.ProtuStrankaListFormatedWithAdressOIB>
    <izvorni_sadrzaj>
      <item>PLIMED d.o.o., OIB 91361596711, Radnička cesta 44, 10000 Zagreb zastupanog po punomoćniku Alen Arapović</item>
    </izvorni_sadrzaj>
    <derivirana_varijabla naziv="DomainObject.Predmet.ProtuStrankaListFormatedWithAdressOIB_1">
      <item>PLIMED d.o.o., OIB 91361596711, Radnička cesta 44, 10000 Zagreb zastupanog po punomoćniku Alen Arapović</item>
    </derivirana_varijabla>
  </DomainObject.Predmet.ProtuStrankaListFormatedWithAdressOIB>
  <DomainObject.Predmet.ProtuStrankaListNazivFormated>
    <izvorni_sadrzaj>
      <item>PLIMED d.o.o.</item>
    </izvorni_sadrzaj>
    <derivirana_varijabla naziv="DomainObject.Predmet.ProtuStrankaListNazivFormated_1">
      <item>PLIMED d.o.o.</item>
    </derivirana_varijabla>
  </DomainObject.Predmet.ProtuStrankaListNazivFormated>
  <DomainObject.Predmet.ProtuStrankaListNazivFormatedOIB>
    <izvorni_sadrzaj>
      <item>PLIMED d.o.o., OIB 91361596711</item>
    </izvorni_sadrzaj>
    <derivirana_varijabla naziv="DomainObject.Predmet.ProtuStrankaListNazivFormatedOIB_1">
      <item>PLIMED d.o.o., OIB 91361596711</item>
    </derivirana_varijabla>
  </DomainObject.Predmet.ProtuStrankaListNazivFormatedOIB>
  <DomainObject.Predmet.OstaliListFormated>
    <izvorni_sadrzaj>
      <item>Alen Arapović punomoćnik sudionika u postupku PLIMED d.o.o.</item>
    </izvorni_sadrzaj>
    <derivirana_varijabla naziv="DomainObject.Predmet.OstaliListFormated_1">
      <item>Alen Arapović punomoćnik sudionika u postupku PLIMED d.o.o.</item>
    </derivirana_varijabla>
  </DomainObject.Predmet.OstaliListFormated>
  <DomainObject.Predmet.OstaliListFormatedOIB>
    <izvorni_sadrzaj>
      <item>Alen Arapović, OIB 25782300687 punomoćnik sudionika u postupku PLIMED d.o.o.</item>
    </izvorni_sadrzaj>
    <derivirana_varijabla naziv="DomainObject.Predmet.OstaliListFormatedOIB_1">
      <item>Alen Arapović, OIB 25782300687 punomoćnik sudionika u postupku PLIMED d.o.o.</item>
    </derivirana_varijabla>
  </DomainObject.Predmet.OstaliListFormatedOIB>
  <DomainObject.Predmet.OstaliListFormatedWithAdress>
    <izvorni_sadrzaj>
      <item>Alen Arapović, Capraške Poljane 45a, 44000 Sisak punomoćnik sudionika u postupku PLIMED d.o.o.</item>
    </izvorni_sadrzaj>
    <derivirana_varijabla naziv="DomainObject.Predmet.OstaliListFormatedWithAdress_1">
      <item>Alen Arapović, Capraške Poljane 45a, 44000 Sisak punomoćnik sudionika u postupku PLIMED d.o.o.</item>
    </derivirana_varijabla>
  </DomainObject.Predmet.OstaliListFormatedWithAdress>
  <DomainObject.Predmet.OstaliListFormatedWithAdressOIB>
    <izvorni_sadrzaj>
      <item>Alen Arapović, OIB 25782300687, Capraške Poljane 45a, 44000 Sisak punomoćnik sudionika u postupku PLIMED d.o.o.</item>
    </izvorni_sadrzaj>
    <derivirana_varijabla naziv="DomainObject.Predmet.OstaliListFormatedWithAdressOIB_1">
      <item>Alen Arapović, OIB 25782300687, Capraške Poljane 45a, 44000 Sisak punomoćnik sudionika u postupku PLIMED d.o.o.</item>
    </derivirana_varijabla>
  </DomainObject.Predmet.OstaliListFormatedWithAdressOIB>
  <DomainObject.Predmet.OstaliListNazivFormated>
    <izvorni_sadrzaj>
      <item>Alen Arapović</item>
    </izvorni_sadrzaj>
    <derivirana_varijabla naziv="DomainObject.Predmet.OstaliListNazivFormated_1">
      <item>Alen Arapović</item>
    </derivirana_varijabla>
  </DomainObject.Predmet.OstaliListNazivFormated>
  <DomainObject.Predmet.OstaliListNazivFormatedOIB>
    <izvorni_sadrzaj>
      <item>Alen Arapović, OIB 25782300687</item>
    </izvorni_sadrzaj>
    <derivirana_varijabla naziv="DomainObject.Predmet.OstaliListNazivFormatedOIB_1">
      <item>Alen Arapović, OIB 25782300687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PLIMED d.o.o.</izvorni_sadrzaj>
    <derivirana_varijabla naziv="DomainObject.Predmet.ProtustrankaIDrugi_1">PLIMED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PLIMED d.o.o., OIB 91361596711, Radnička cesta 44, 10000 Zagreb</izvorni_sadrzaj>
    <derivirana_varijabla naziv="DomainObject.Predmet.ProtustrankaIDrugiAdressOIB_1">PLIMED d.o.o., OIB 91361596711, Radnička cesta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PLIMED d.o.o.</item>
      <item>Alen Arapović</item>
    </izvorni_sadrzaj>
    <derivirana_varijabla naziv="DomainObject.Predmet.SudioniciListNaziv_1">
      <item>FINA Regionalni centar Zagreb</item>
      <item>PLIMED d.o.o.</item>
      <item>Alen Arapović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PLIMED d.o.o., OIB 91361596711, Radnička cesta 44,10000 Zagreb</item>
      <item>Alen Arapović, OIB 25782300687, Capraške Poljane 45a,44000 Sisak</item>
    </izvorni_sadrzaj>
    <derivirana_varijabla naziv="DomainObject.Predmet.SudioniciListAdressOIB_1">
      <item>FINA Regionalni centar Zagreb, OIB 85821130368, Trg svibanjskih žrtava 1995. br. 1,10000 Zagreb</item>
      <item>PLIMED d.o.o., OIB 91361596711, Radnička cesta 44,10000 Zagreb</item>
      <item>Alen Arapović, OIB 25782300687, Capraške Poljane 45a,44000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91361596711</item>
      <item>, OIB 25782300687</item>
    </izvorni_sadrzaj>
    <derivirana_varijabla naziv="DomainObject.Predmet.SudioniciListNazivOIB_1">
      <item>, OIB 85821130368</item>
      <item>, OIB 91361596711</item>
      <item>, OIB 25782300687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9BDCCE-0235-4AB6-8D44-4992F490BE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890</properties:Words>
  <properties:Characters>4615</properties:Characters>
  <properties:Lines>132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2017-10-11T12:06:00Z</dcterms:created>
  <dc:creator>Korisnik</dc:creator>
  <cp:lastModifiedBy>Draženka Prpić</cp:lastModifiedBy>
  <cp:lastPrinted>2017-10-11T12:07:00Z</cp:lastPrinted>
  <dcterms:modified xmlns:xsi="http://www.w3.org/2001/XMLSchema-instance" xsi:type="dcterms:W3CDTF">2017-10-11T12:07:00Z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