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CF574" w14:paraId="7CCD9468" w:rsidRDefault="00434FC6" w:rsidP="00434FC6" w:rsidR="00434FC6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5C34347" w:rsidRDefault="00434FC6" w:rsidP="00434FC6" w:rsidR="00434FC6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5EF8F167" w:rsidRDefault="00434FC6" w:rsidP="00434FC6" w:rsidR="00434FC6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F51EAF1" w:rsidRDefault="00434FC6" w:rsidP="00434FC6" w:rsidR="00434FC6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St-5704/2015             </w:t>
      </w:r>
    </w:p>
    <w:p w14:textId="77777777" w14:paraId="54AECFF4" w:rsidRDefault="00434FC6" w:rsidP="00434FC6" w:rsidR="00434FC6">
      <w:pPr>
        <w:rPr>
          <w:sz w:val="22"/>
          <w:szCs w:val="22"/>
        </w:rPr>
      </w:pPr>
    </w:p>
    <w:p w14:textId="77777777" w14:paraId="516CAA84" w:rsidRDefault="00434FC6" w:rsidP="00434FC6" w:rsidR="00434FC6">
      <w:pPr>
        <w:rPr>
          <w:sz w:val="22"/>
          <w:szCs w:val="22"/>
        </w:rPr>
      </w:pPr>
    </w:p>
    <w:p w14:textId="77777777" w14:paraId="50D672DA" w:rsidRDefault="00434FC6" w:rsidP="00434FC6" w:rsidR="00434FC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TRGOVAČKI SUD U ZAGREBU, po sucu toga suda Hrvoju Lukšiću u stečajnom postupku koji se vodi kod ovog suda povodom zahtjeva FINANCIJSKE AGENCIJE za provedbu skraćenog stečajnog postupka nad dužnikom DC-AUTOMOBILI d.o.o., Laz Bistrički, Laz Bistrički 193 B, OIB 08705292521, temeljem odredbe članka 430. Stečajnog zakona (N. N. br. 71/15), dana 30. prosinca 2015.g.</w:t>
      </w:r>
    </w:p>
    <w:p w14:textId="77777777" w14:paraId="4E00FA6C" w:rsidRDefault="00434FC6" w:rsidP="00434FC6" w:rsidR="00434FC6">
      <w:pPr>
        <w:jc w:val="both"/>
        <w:rPr>
          <w:sz w:val="22"/>
          <w:szCs w:val="22"/>
        </w:rPr>
      </w:pPr>
    </w:p>
    <w:p w14:textId="77777777" w14:paraId="1693EA49" w:rsidRDefault="00434FC6" w:rsidP="00434FC6" w:rsidR="00434FC6">
      <w:pPr>
        <w:jc w:val="both"/>
        <w:rPr>
          <w:sz w:val="22"/>
          <w:szCs w:val="22"/>
        </w:rPr>
      </w:pPr>
    </w:p>
    <w:p w14:textId="77777777" w14:paraId="438FBF52" w:rsidRDefault="00434FC6" w:rsidP="00434FC6" w:rsidR="00434FC6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CAB8D98" w:rsidRDefault="00434FC6" w:rsidP="00434FC6" w:rsidR="00434FC6">
      <w:pPr>
        <w:jc w:val="center"/>
        <w:rPr>
          <w:sz w:val="22"/>
          <w:szCs w:val="22"/>
        </w:rPr>
      </w:pPr>
    </w:p>
    <w:p w14:textId="77777777" w14:paraId="5C63F422" w:rsidRDefault="00434FC6" w:rsidP="00434FC6" w:rsidR="00434FC6">
      <w:pPr>
        <w:rPr>
          <w:b/>
          <w:sz w:val="22"/>
          <w:szCs w:val="22"/>
        </w:rPr>
      </w:pPr>
    </w:p>
    <w:p w14:textId="77777777" w14:paraId="01999632" w:rsidRDefault="00434FC6" w:rsidP="00434FC6" w:rsidR="00434FC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DC-AUTOMOBILI d.o.o., Laz Bistrički, Laz Bistrički 193 B, OIB 08705292521.</w:t>
      </w:r>
    </w:p>
    <w:p w14:textId="77777777" w14:paraId="7C23A778" w:rsidRDefault="00434FC6" w:rsidP="00434FC6" w:rsidR="00434FC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</w:p>
    <w:p w14:textId="77777777" w14:paraId="7EDCA658" w:rsidRDefault="00434FC6" w:rsidP="00434FC6" w:rsidR="00434FC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2.686,25 kn.  </w:t>
      </w:r>
    </w:p>
    <w:p w14:textId="77777777" w14:paraId="71E67E05" w:rsidRDefault="00434FC6" w:rsidP="00434FC6" w:rsidR="00434FC6">
      <w:pPr>
        <w:ind w:firstLine="708"/>
        <w:jc w:val="both"/>
        <w:rPr>
          <w:sz w:val="22"/>
          <w:szCs w:val="22"/>
        </w:rPr>
      </w:pPr>
    </w:p>
    <w:p w14:textId="77777777" w14:paraId="327D6FFE" w:rsidRDefault="00434FC6" w:rsidP="00434FC6" w:rsidR="00434FC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113E2597" w:rsidRDefault="00434FC6" w:rsidP="00434FC6" w:rsidR="00434FC6">
      <w:pPr>
        <w:ind w:firstLine="708"/>
        <w:jc w:val="both"/>
        <w:rPr>
          <w:sz w:val="22"/>
          <w:szCs w:val="22"/>
        </w:rPr>
      </w:pPr>
    </w:p>
    <w:p w14:textId="77777777" w14:paraId="1834BBD1" w:rsidRDefault="00434FC6" w:rsidP="00434FC6" w:rsidR="00434FC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A160FFA" w:rsidRDefault="00434FC6" w:rsidP="00434FC6" w:rsidR="00434FC6">
      <w:pPr>
        <w:ind w:firstLine="708"/>
        <w:jc w:val="both"/>
        <w:rPr>
          <w:sz w:val="22"/>
          <w:szCs w:val="22"/>
        </w:rPr>
      </w:pPr>
    </w:p>
    <w:p w14:textId="77777777" w14:paraId="7B6FB57F" w:rsidRDefault="00434FC6" w:rsidP="00434FC6" w:rsidR="00434FC6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792B483" w:rsidRDefault="00434FC6" w:rsidP="00434FC6" w:rsidR="00434FC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223C44F" w:rsidRDefault="00434FC6" w:rsidP="00434FC6" w:rsidR="00434FC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12EBF73" w:rsidRDefault="00434FC6" w:rsidP="00434FC6" w:rsidR="00434FC6">
      <w:pPr>
        <w:jc w:val="both"/>
        <w:rPr>
          <w:sz w:val="22"/>
          <w:szCs w:val="22"/>
        </w:rPr>
      </w:pPr>
    </w:p>
    <w:p w14:textId="77777777" w14:paraId="097373D3" w:rsidRDefault="00434FC6" w:rsidP="00434FC6" w:rsidR="00434FC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30. prosinca 2015.g. </w:t>
      </w:r>
    </w:p>
    <w:p w14:textId="77777777" w14:paraId="2D2F1F59" w:rsidRDefault="00434FC6" w:rsidP="00434FC6" w:rsidR="00434FC6">
      <w:pPr>
        <w:jc w:val="center"/>
        <w:rPr>
          <w:sz w:val="22"/>
          <w:szCs w:val="22"/>
        </w:rPr>
      </w:pPr>
    </w:p>
    <w:p w14:textId="77777777" w14:paraId="03D26DEE" w:rsidRDefault="00434FC6" w:rsidP="00434FC6" w:rsidR="00434FC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3ACFF9B6" w:rsidRDefault="00434FC6" w:rsidP="00434FC6" w:rsidR="00434FC6">
      <w:pPr>
        <w:ind w:firstLine="708" w:left="5664"/>
        <w:jc w:val="both"/>
        <w:rPr>
          <w:sz w:val="22"/>
          <w:szCs w:val="22"/>
        </w:rPr>
      </w:pPr>
    </w:p>
    <w:p w14:textId="77777777" w14:paraId="57AB8213" w:rsidRDefault="00434FC6" w:rsidP="00434FC6" w:rsidR="00434FC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9A9ED43" w:rsidRDefault="00434FC6" w:rsidP="00434FC6" w:rsidR="00434FC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70025CA" w:rsidRDefault="00434FC6" w:rsidP="00434FC6" w:rsidR="00434FC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1BB6994A" w:rsidRDefault="00434FC6" w:rsidP="00434FC6" w:rsidR="00434FC6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5DF7CFD" w14:paraId="05DF7CF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34FC6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34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4F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FC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34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4F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FC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07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5704</izvorni_sadrzaj>
    <derivirana_varijabla naziv="DomainObject.Predmet.Broj_1">5704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St-5704/2015</izvorni_sadrzaj>
    <derivirana_varijabla naziv="DomainObject.Predmet.OznakaBroj_1">St-5704/2015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DC - AUTOMOBILI d.o.o.</izvorni_sadrzaj>
    <derivirana_varijabla naziv="DomainObject.Predmet.ProtustrankaFormated_1">  DC - AUTOMOBILI d.o.o.</derivirana_varijabla>
  </DomainObject.Predmet.ProtustrankaFormated>
  <DomainObject.Predmet.ProtustrankaFormatedOIB>
    <izvorni_sadrzaj>  DC - AUTOMOBILI d.o.o., OIB 08705292521</izvorni_sadrzaj>
    <derivirana_varijabla naziv="DomainObject.Predmet.ProtustrankaFormatedOIB_1">  DC - AUTOMOBILI d.o.o., OIB 08705292521</derivirana_varijabla>
  </DomainObject.Predmet.ProtustrankaFormatedOIB>
  <DomainObject.Predmet.ProtustrankaFormatedWithAdress>
    <izvorni_sadrzaj> DC - AUTOMOBILI d.o.o., Laz Bistrički 193/B, 49246 Laz Bistrički</izvorni_sadrzaj>
    <derivirana_varijabla naziv="DomainObject.Predmet.ProtustrankaFormatedWithAdress_1"> DC - AUTOMOBILI d.o.o., Laz Bistrički 193/B, 49246 Laz Bistrički</derivirana_varijabla>
  </DomainObject.Predmet.ProtustrankaFormatedWithAdress>
  <DomainObject.Predmet.ProtustrankaFormatedWithAdressOIB>
    <izvorni_sadrzaj> DC - AUTOMOBILI d.o.o., OIB 08705292521, Laz Bistrički 193/B, 49246 Laz Bistrički</izvorni_sadrzaj>
    <derivirana_varijabla naziv="DomainObject.Predmet.ProtustrankaFormatedWithAdressOIB_1"> DC - AUTOMOBILI d.o.o., OIB 08705292521, Laz Bistrički 193/B, 49246 Laz Bistrički</derivirana_varijabla>
  </DomainObject.Predmet.ProtustrankaFormatedWithAdressOIB>
  <DomainObject.Predmet.ProtustrankaWithAdress>
    <izvorni_sadrzaj>DC - AUTOMOBILI d.o.o. Laz Bistrički 193/B, 49246 Laz Bistrički</izvorni_sadrzaj>
    <derivirana_varijabla naziv="DomainObject.Predmet.ProtustrankaWithAdress_1">DC - AUTOMOBILI d.o.o. Laz Bistrički 193/B, 49246 Laz Bistrički</derivirana_varijabla>
  </DomainObject.Predmet.ProtustrankaWithAdress>
  <DomainObject.Predmet.ProtustrankaWithAdressOIB>
    <izvorni_sadrzaj>DC - AUTOMOBILI d.o.o., OIB 08705292521, Laz Bistrički 193/B, 49246 Laz Bistrički</izvorni_sadrzaj>
    <derivirana_varijabla naziv="DomainObject.Predmet.ProtustrankaWithAdressOIB_1">DC - AUTOMOBILI d.o.o., OIB 08705292521, Laz Bistrički 193/B, 49246 Laz Bistrički</derivirana_varijabla>
  </DomainObject.Predmet.ProtustrankaWithAdressOIB>
  <DomainObject.Predmet.ProtustrankaNazivFormated>
    <izvorni_sadrzaj>DC - AUTOMOBILI d.o.o.</izvorni_sadrzaj>
    <derivirana_varijabla naziv="DomainObject.Predmet.ProtustrankaNazivFormated_1">DC - AUTOMOBILI d.o.o.</derivirana_varijabla>
  </DomainObject.Predmet.ProtustrankaNazivFormated>
  <DomainObject.Predmet.ProtustrankaNazivFormatedOIB>
    <izvorni_sadrzaj>DC - AUTOMOBILI d.o.o., OIB 08705292521</izvorni_sadrzaj>
    <derivirana_varijabla naziv="DomainObject.Predmet.ProtustrankaNazivFormatedOIB_1">DC - AUTOMOBILI d.o.o., OIB 08705292521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DC - AUTOMOBILI d.o.o.</item>
    </izvorni_sadrzaj>
    <derivirana_varijabla naziv="DomainObject.Predmet.ProtuStrankaListFormated_1">
      <item>DC - AUTOMOBILI d.o.o.</item>
    </derivirana_varijabla>
  </DomainObject.Predmet.ProtuStrankaListFormated>
  <DomainObject.Predmet.ProtuStrankaListFormatedOIB>
    <izvorni_sadrzaj>
      <item>DC - AUTOMOBILI d.o.o., OIB 08705292521</item>
    </izvorni_sadrzaj>
    <derivirana_varijabla naziv="DomainObject.Predmet.ProtuStrankaListFormatedOIB_1">
      <item>DC - AUTOMOBILI d.o.o., OIB 08705292521</item>
    </derivirana_varijabla>
  </DomainObject.Predmet.ProtuStrankaListFormatedOIB>
  <DomainObject.Predmet.ProtuStrankaListFormatedWithAdress>
    <izvorni_sadrzaj>
      <item>DC - AUTOMOBILI d.o.o., Laz Bistrički 193/B, 49246 Laz Bistrički</item>
    </izvorni_sadrzaj>
    <derivirana_varijabla naziv="DomainObject.Predmet.ProtuStrankaListFormatedWithAdress_1">
      <item>DC - AUTOMOBILI d.o.o., Laz Bistrički 193/B, 49246 Laz Bistrički</item>
    </derivirana_varijabla>
  </DomainObject.Predmet.ProtuStrankaListFormatedWithAdress>
  <DomainObject.Predmet.ProtuStrankaListFormatedWithAdressOIB>
    <izvorni_sadrzaj>
      <item>DC - AUTOMOBILI d.o.o., OIB 08705292521, Laz Bistrički 193/B, 49246 Laz Bistrički</item>
    </izvorni_sadrzaj>
    <derivirana_varijabla naziv="DomainObject.Predmet.ProtuStrankaListFormatedWithAdressOIB_1">
      <item>DC - AUTOMOBILI d.o.o., OIB 08705292521, Laz Bistrički 193/B, 49246 Laz Bistrički</item>
    </derivirana_varijabla>
  </DomainObject.Predmet.ProtuStrankaListFormatedWithAdressOIB>
  <DomainObject.Predmet.ProtuStrankaListNazivFormated>
    <izvorni_sadrzaj>
      <item>DC - AUTOMOBILI d.o.o.</item>
    </izvorni_sadrzaj>
    <derivirana_varijabla naziv="DomainObject.Predmet.ProtuStrankaListNazivFormated_1">
      <item>DC - AUTOMOBILI d.o.o.</item>
    </derivirana_varijabla>
  </DomainObject.Predmet.ProtuStrankaListNazivFormated>
  <DomainObject.Predmet.ProtuStrankaListNazivFormatedOIB>
    <izvorni_sadrzaj>
      <item>DC - AUTOMOBILI d.o.o., OIB 08705292521</item>
    </izvorni_sadrzaj>
    <derivirana_varijabla naziv="DomainObject.Predmet.ProtuStrankaListNazivFormatedOIB_1">
      <item>DC - AUTOMOBILI d.o.o., OIB 08705292521</item>
    </derivirana_varijabla>
  </DomainObject.Predmet.ProtuStrankaListNazivFormatedOIB>
  <DomainObject.Predmet.OstaliListFormated>
    <izvorni_sadrzaj>
      <item>Dragutin Čukelj</item>
      <item>HRVATSKI ZAVOD ZA MIROVINSKO OSIGURANJE</item>
    </izvorni_sadrzaj>
    <derivirana_varijabla naziv="DomainObject.Predmet.OstaliListFormated_1">
      <item>Dragutin Čukelj</item>
      <item>HRVATSKI ZAVOD ZA MIROVINSKO OSIGURANJE</item>
    </derivirana_varijabla>
  </DomainObject.Predmet.OstaliListFormated>
  <DomainObject.Predmet.OstaliListFormatedOIB>
    <izvorni_sadrzaj>
      <item>Dragutin Čukelj, OIB 75551917521</item>
      <item>HRVATSKI ZAVOD ZA MIROVINSKO OSIGURANJE, OIB 84397956623</item>
    </izvorni_sadrzaj>
    <derivirana_varijabla naziv="DomainObject.Predmet.OstaliListFormatedOIB_1">
      <item>Dragutin Čukelj, OIB 75551917521</item>
      <item>HRVATSKI ZAVOD ZA MIROVINSKO OSIGURANJE, OIB 84397956623</item>
    </derivirana_varijabla>
  </DomainObject.Predmet.OstaliListFormatedOIB>
  <DomainObject.Predmet.OstaliListFormatedWithAdress>
    <izvorni_sadrzaj>
      <item>Dragutin Čukelj, Laz Bistrički 193b, 49246 Laz Bistrički</item>
      <item>HRVATSKI ZAVOD ZA MIROVINSKO OSIGURANJE, Trpimirova 4, 10000 Zagreb</item>
    </izvorni_sadrzaj>
    <derivirana_varijabla naziv="DomainObject.Predmet.OstaliListFormatedWithAdress_1">
      <item>Dragutin Čukelj, Laz Bistrički 193b, 49246 Laz Bistrički</item>
      <item>HRVATSKI ZAVOD ZA MIROVINSKO OSIGURANJE, Trpimirova 4, 10000 Zagreb</item>
    </derivirana_varijabla>
  </DomainObject.Predmet.OstaliListFormatedWithAdress>
  <DomainObject.Predmet.OstaliListFormatedWithAdressOIB>
    <izvorni_sadrzaj>
      <item>Dragutin Čukelj, OIB 75551917521, Laz Bistrički 193b, 49246 Laz Bistrički</item>
      <item>HRVATSKI ZAVOD ZA MIROVINSKO OSIGURANJE, OIB 84397956623, Trpimirova 4, 10000 Zagreb</item>
    </izvorni_sadrzaj>
    <derivirana_varijabla naziv="DomainObject.Predmet.OstaliListFormatedWithAdressOIB_1">
      <item>Dragutin Čukelj, OIB 75551917521, Laz Bistrički 193b, 49246 Laz Bistrički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Dragutin Čukelj</item>
      <item>HRVATSKI ZAVOD ZA MIROVINSKO OSIGURANJE</item>
    </izvorni_sadrzaj>
    <derivirana_varijabla naziv="DomainObject.Predmet.OstaliListNazivFormated_1">
      <item>Dragutin Čukelj</item>
      <item>HRVATSKI ZAVOD ZA MIROVINSKO OSIGURANJE</item>
    </derivirana_varijabla>
  </DomainObject.Predmet.OstaliListNazivFormated>
  <DomainObject.Predmet.OstaliListNazivFormatedOIB>
    <izvorni_sadrzaj>
      <item>Dragutin Čukelj, OIB 75551917521</item>
      <item>HRVATSKI ZAVOD ZA MIROVINSKO OSIGURANJE, OIB 84397956623</item>
    </izvorni_sadrzaj>
    <derivirana_varijabla naziv="DomainObject.Predmet.OstaliListNazivFormatedOIB_1">
      <item>Dragutin Čukelj, OIB 75551917521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DC - AUTOMOBILI d.o.o.</izvorni_sadrzaj>
    <derivirana_varijabla naziv="DomainObject.Predmet.ProtustrankaIDrugi_1">DC - AUTOMOBILI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DC - AUTOMOBILI d.o.o., OIB 08705292521, Laz Bistrički 193/B, 49246 Laz Bistrički</izvorni_sadrzaj>
    <derivirana_varijabla naziv="DomainObject.Predmet.ProtustrankaIDrugiAdressOIB_1">DC - AUTOMOBILI d.o.o., OIB 08705292521, Laz Bistrički 193/B, 49246 Laz Bistrički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DC - AUTOMOBILI d.o.o.</item>
      <item>Dragutin Čukelj</item>
      <item>HRVATSKI ZAVOD ZA MIROVINSKO OSIGURANJE</item>
    </izvorni_sadrzaj>
    <derivirana_varijabla naziv="DomainObject.Predmet.SudioniciListNaziv_1">
      <item>FINA Regionalni centar Zagreb</item>
      <item>DC - AUTOMOBILI d.o.o.</item>
      <item>Dragutin Čukelj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DC - AUTOMOBILI d.o.o., OIB 08705292521, Laz Bistrički 193/B,49246 Laz Bistrički</item>
      <item>Dragutin Čukelj, OIB 75551917521, Laz Bistrički 193b,49246 Laz Bistrički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DC - AUTOMOBILI d.o.o., OIB 08705292521, Laz Bistrički 193/B,49246 Laz Bistrički</item>
      <item>Dragutin Čukelj, OIB 75551917521, Laz Bistrički 193b,49246 Laz Bistrički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08705292521</item>
      <item>, OIB 75551917521</item>
      <item>, OIB 84397956623</item>
    </izvorni_sadrzaj>
    <derivirana_varijabla naziv="DomainObject.Predmet.SudioniciListNazivOIB_1">
      <item>, OIB 85821130368</item>
      <item>, OIB 08705292521</item>
      <item>, OIB 75551917521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1457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2015-12-30T09:42:00Z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