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1097" w14:paraId="f681097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DE513E">
        <w:rPr>
          <w:bCs/>
        </w:rPr>
        <w:t>294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DE513E">
        <w:t xml:space="preserve">MAIN d.o.o., Vir, Prezida VII, </w:t>
      </w:r>
      <w:r w:rsidR="00DE513E" w:rsidRPr="006826E8">
        <w:t xml:space="preserve">OIB: </w:t>
      </w:r>
      <w:r w:rsidR="00DE513E">
        <w:t>83342206415</w:t>
      </w:r>
      <w:r w:rsidR="00C947ED">
        <w:t xml:space="preserve">, povodom zahtjeva Financijske agencije, Regionalnog centra Split, Podružnice Zadar, Ivana Danila 4, OIB: 85821130368 od </w:t>
      </w:r>
      <w:r w:rsidR="00DE513E">
        <w:t>23</w:t>
      </w:r>
      <w:r w:rsidR="00A57491">
        <w:t xml:space="preserve">. </w:t>
      </w:r>
      <w:r w:rsidR="00FD19B3">
        <w:t>kolovoza</w:t>
      </w:r>
      <w:r w:rsidR="00757DF3">
        <w:t xml:space="preserve"> 2018</w:t>
      </w:r>
      <w:r w:rsidR="00C947ED">
        <w:t xml:space="preserve">., </w:t>
      </w:r>
      <w:r w:rsidR="00DE513E">
        <w:t>10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DE513E">
        <w:t xml:space="preserve">MAIN d.o.o., Vir, Prezida VII, </w:t>
      </w:r>
      <w:r w:rsidR="00DE513E" w:rsidRPr="006826E8">
        <w:t xml:space="preserve">OIB: </w:t>
      </w:r>
      <w:r w:rsidR="00DE513E">
        <w:t>83342206415</w:t>
      </w:r>
      <w:r w:rsidR="00A57491">
        <w:t>,</w:t>
      </w:r>
      <w:r>
        <w:t xml:space="preserve"> na temelju neizvršenih osnova za plaćanje iznosi </w:t>
      </w:r>
      <w:r w:rsidR="00DE513E">
        <w:t>61.902,08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DE513E">
        <w:rPr>
          <w:color w:themeColor="text1" w:val="000000"/>
        </w:rPr>
        <w:t>Nataša-Marija Marinić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DE513E">
        <w:t>10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0869E2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DE513E" w:rsidP="00584E32" w:rsidR="00DE513E">
      <w:pPr>
        <w:jc w:val="both"/>
      </w:pPr>
    </w:p>
    <w:p w:rsidRDefault="00DE513E" w:rsidP="00584E32" w:rsidR="00DE513E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DE513E">
      <w:rPr>
        <w:bCs/>
      </w:rPr>
      <w:t>294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72435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81FA4"/>
    <w:rsid w:val="00F87045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MAIN, d.o.o. za prijevozništvo, građevinarstvo, trgovinu i usluge</izvorni_sadrzaj>
    <derivirana_varijabla naziv="DomainObject.Predmet.ProtustrankaFormated_1">  MAIN, d.o.o. za prijevozništvo, građevinarstvo, trgovinu i usluge</derivirana_varijabla>
  </DomainObject.Predmet.ProtustrankaFormated>
  <DomainObject.Predmet.ProtustrankaFormatedOIB>
    <izvorni_sadrzaj>  MAIN, d.o.o. za prijevozništvo, građevinarstvo, trgovinu i usluge, OIB 83342206415</izvorni_sadrzaj>
    <derivirana_varijabla naziv="DomainObject.Predmet.ProtustrankaFormatedOIB_1">  MAIN, d.o.o. za prijevozništvo, građevinarstvo, trgovinu i usluge, OIB 83342206415</derivirana_varijabla>
  </DomainObject.Predmet.ProtustrankaFormatedOIB>
  <DomainObject.Predmet.ProtustrankaFormatedWithAdress>
    <izvorni_sadrzaj> MAIN, d.o.o. za prijevozništvo, građevinarstvo, trgovinu i usluge, Prezida VII 20, 23234 Vir</izvorni_sadrzaj>
    <derivirana_varijabla naziv="DomainObject.Predmet.ProtustrankaFormatedWithAdress_1"> MAIN, d.o.o. za prijevozništvo, građevinarstvo, trgovinu i usluge, Prezida VII 20, 23234 Vir</derivirana_varijabla>
  </DomainObject.Predmet.ProtustrankaFormatedWithAdress>
  <DomainObject.Predmet.ProtustrankaFormatedWithAdressOIB>
    <izvorni_sadrzaj> MAIN, d.o.o. za prijevozništvo, građevinarstvo, trgovinu i usluge, OIB 83342206415, Prezida VII 20, 23234 Vir</izvorni_sadrzaj>
    <derivirana_varijabla naziv="DomainObject.Predmet.ProtustrankaFormatedWithAdressOIB_1"> MAIN, d.o.o. za prijevozništvo, građevinarstvo, trgovinu i usluge, OIB 83342206415, Prezida VII 20, 23234 Vir</derivirana_varijabla>
  </DomainObject.Predmet.ProtustrankaFormatedWithAdressOIB>
  <DomainObject.Predmet.ProtustrankaWithAdress>
    <izvorni_sadrzaj>MAIN, d.o.o. za prijevozništvo, građevinarstvo, trgovinu i usluge Prezida VII 20, 23234 Vir</izvorni_sadrzaj>
    <derivirana_varijabla naziv="DomainObject.Predmet.ProtustrankaWithAdress_1">MAIN, d.o.o. za prijevozništvo, građevinarstvo, trgovinu i usluge Prezida VII 20, 23234 Vir</derivirana_varijabla>
  </DomainObject.Predmet.ProtustrankaWithAdress>
  <DomainObject.Predmet.ProtustrankaWithAdressOIB>
    <izvorni_sadrzaj>MAIN, d.o.o. za prijevozništvo, građevinarstvo, trgovinu i usluge, OIB 83342206415, Prezida VII 20, 23234 Vir</izvorni_sadrzaj>
    <derivirana_varijabla naziv="DomainObject.Predmet.ProtustrankaWithAdressOIB_1">MAIN, d.o.o. za prijevozništvo, građevinarstvo, trgovinu i usluge, OIB 83342206415, Prezida VII 20, 23234 Vir</derivirana_varijabla>
  </DomainObject.Predmet.ProtustrankaWithAdressOIB>
  <DomainObject.Predmet.ProtustrankaNazivFormated>
    <izvorni_sadrzaj>MAIN, d.o.o. za prijevozništvo, građevinarstvo, trgovinu i usluge</izvorni_sadrzaj>
    <derivirana_varijabla naziv="DomainObject.Predmet.ProtustrankaNazivFormated_1">MAIN, d.o.o. za prijevozništvo, građevinarstvo, trgovinu i usluge</derivirana_varijabla>
  </DomainObject.Predmet.ProtustrankaNazivFormated>
  <DomainObject.Predmet.ProtustrankaNazivFormatedOIB>
    <izvorni_sadrzaj>MAIN, d.o.o. za prijevozništvo, građevinarstvo, trgovinu i usluge, OIB 83342206415</izvorni_sadrzaj>
    <derivirana_varijabla naziv="DomainObject.Predmet.ProtustrankaNazivFormatedOIB_1">MAIN, d.o.o. za prijevozništvo, građevinarstvo, trgovinu i usluge, OIB 83342206415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61902.08</izvorni_sadrzaj>
    <derivirana_varijabla naziv="DomainObject.Predmet.TrenutnaVrijednost_1">61902.08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MAIN, d.o.o. za prijevozništvo, građevinarstvo, trgovinu i usluge</item>
    </izvorni_sadrzaj>
    <derivirana_varijabla naziv="DomainObject.Predmet.ProtuStrankaListFormated_1">
      <item>MAIN, d.o.o. za prijevozništvo, građevinarstvo, trgovinu i usluge</item>
    </derivirana_varijabla>
  </DomainObject.Predmet.ProtuStrankaListFormated>
  <DomainObject.Predmet.ProtuStrankaListFormatedOIB>
    <izvorni_sadrzaj>
      <item>MAIN, d.o.o. za prijevozništvo, građevinarstvo, trgovinu i usluge, OIB 83342206415</item>
    </izvorni_sadrzaj>
    <derivirana_varijabla naziv="DomainObject.Predmet.ProtuStrankaListFormatedOIB_1">
      <item>MAIN, d.o.o. za prijevozništvo, građevinarstvo, trgovinu i usluge, OIB 83342206415</item>
    </derivirana_varijabla>
  </DomainObject.Predmet.ProtuStrankaListFormatedOIB>
  <DomainObject.Predmet.ProtuStrankaListFormatedWithAdress>
    <izvorni_sadrzaj>
      <item>MAIN, d.o.o. za prijevozništvo, građevinarstvo, trgovinu i usluge, Prezida VII 20, 23234 Vir</item>
    </izvorni_sadrzaj>
    <derivirana_varijabla naziv="DomainObject.Predmet.ProtuStrankaListFormatedWithAdress_1">
      <item>MAIN, d.o.o. za prijevozništvo, građevinarstvo, trgovinu i usluge, Prezida VII 20, 23234 Vir</item>
    </derivirana_varijabla>
  </DomainObject.Predmet.ProtuStrankaListFormatedWithAdress>
  <DomainObject.Predmet.ProtuStrankaListFormatedWithAdressOIB>
    <izvorni_sadrzaj>
      <item>MAIN, d.o.o. za prijevozništvo, građevinarstvo, trgovinu i usluge, OIB 83342206415, Prezida VII 20, 23234 Vir</item>
    </izvorni_sadrzaj>
    <derivirana_varijabla naziv="DomainObject.Predmet.ProtuStrankaListFormatedWithAdressOIB_1">
      <item>MAIN, d.o.o. za prijevozništvo, građevinarstvo, trgovinu i usluge, OIB 83342206415, Prezida VII 20, 23234 Vir</item>
    </derivirana_varijabla>
  </DomainObject.Predmet.ProtuStrankaListFormatedWithAdressOIB>
  <DomainObject.Predmet.ProtuStrankaListNazivFormated>
    <izvorni_sadrzaj>
      <item>MAIN, d.o.o. za prijevozništvo, građevinarstvo, trgovinu i usluge</item>
    </izvorni_sadrzaj>
    <derivirana_varijabla naziv="DomainObject.Predmet.ProtuStrankaListNazivFormated_1">
      <item>MAIN, d.o.o. za prijevozništvo, građevinarstvo, trgovinu i usluge</item>
    </derivirana_varijabla>
  </DomainObject.Predmet.ProtuStrankaListNazivFormated>
  <DomainObject.Predmet.ProtuStrankaListNazivFormatedOIB>
    <izvorni_sadrzaj>
      <item>MAIN, d.o.o. za prijevozništvo, građevinarstvo, trgovinu i usluge, OIB 83342206415</item>
    </izvorni_sadrzaj>
    <derivirana_varijabla naziv="DomainObject.Predmet.ProtuStrankaListNazivFormatedOIB_1">
      <item>MAIN, d.o.o. za prijevozništvo, građevinarstvo, trgovinu i usluge, OIB 83342206415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MAIN, d.o.o. za prijevozništvo, građevinarstvo, trgovinu i usluge</izvorni_sadrzaj>
    <derivirana_varijabla naziv="DomainObject.Predmet.ProtustrankaIDrugi_1">MAIN, d.o.o. za prijevozništvo, građevinarstvo,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MAIN, d.o.o. za prijevozništvo, građevinarstvo, trgovinu i usluge, OIB 83342206415, Prezida VII 20, 23234 Vir</izvorni_sadrzaj>
    <derivirana_varijabla naziv="DomainObject.Predmet.ProtustrankaIDrugiAdressOIB_1">MAIN, d.o.o. za prijevozništvo, građevinarstvo, trgovinu i usluge, OIB 83342206415, Prezida VII 20,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MAIN, d.o.o. za prijevozništvo, građevinarstvo, trgovinu i usluge</item>
    </izvorni_sadrzaj>
    <derivirana_varijabla naziv="DomainObject.Predmet.SudioniciListNaziv_1">
      <item>Financijska agencija, Podružnica Zadar</item>
      <item>MAIN, d.o.o. za prijevozništvo, građevinarstvo, trgovinu i usluge</item>
    </derivirana_varijabla>
  </DomainObject.Predmet.SudioniciListNaziv>
  <DomainObject.Predmet.SudioniciListAdressOIB>
    <izvorni_sadrzaj>
      <item>Financijska agencija, Podružnica Zadar, OIB 85821130368</item>
      <item>MAIN, d.o.o. za prijevozništvo, građevinarstvo, trgovinu i usluge, OIB 83342206415, Prezida VII 20,23234 Vir</item>
    </izvorni_sadrzaj>
    <derivirana_varijabla naziv="DomainObject.Predmet.SudioniciListAdressOIB_1">
      <item>Financijska agencija, Podružnica Zadar, OIB 85821130368</item>
      <item>MAIN, d.o.o. za prijevozništvo, građevinarstvo, trgovinu i usluge, OIB 83342206415, Prezida VII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83342206415</item>
    </izvorni_sadrzaj>
    <derivirana_varijabla naziv="DomainObject.Predmet.SudioniciListNazivOIB_1">
      <item>, OIB 85821130368</item>
      <item>, OIB 83342206415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2016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2018-09-10T07:09:00Z</dcterms:created>
  <dc:creator>mklismanic</dc:creator>
  <cp:lastModifiedBy>Anita Ivandić</cp:lastModifiedBy>
  <cp:lastPrinted>2018-09-10T07:09:00Z</cp:lastPrinted>
  <dcterms:modified xmlns:xsi="http://www.w3.org/2001/XMLSchema-instance" xsi:type="dcterms:W3CDTF">2018-09-10T07:46:00Z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