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6845" w14:paraId="11a684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1262F">
        <w:rPr>
          <w:rFonts w:hAnsi="Times New Roman" w:ascii="Times New Roman"/>
          <w:b/>
          <w:bCs/>
          <w:sz w:val="24"/>
          <w:szCs w:val="24"/>
        </w:rPr>
        <w:t>19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1262F">
        <w:rPr>
          <w:rFonts w:hAnsi="Times New Roman" w:ascii="Times New Roman"/>
          <w:b/>
          <w:sz w:val="24"/>
          <w:szCs w:val="24"/>
        </w:rPr>
        <w:t>1071/2016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1262F">
        <w:rPr>
          <w:rFonts w:hAnsi="Times New Roman" w:ascii="Times New Roman"/>
        </w:rPr>
        <w:t>1071/2016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E1262F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: </w:t>
      </w:r>
      <w:r w:rsidR="00E1262F" w:rsidRPr="00E1262F">
        <w:rPr>
          <w:rFonts w:hAnsi="Times New Roman" w:ascii="Times New Roman"/>
        </w:rPr>
        <w:t>TEHNOPRODUKT, specijalizirana zadruga za proizvodnju, trgovinu i usluge, uvoz - izvoz i zastupanje</w:t>
      </w:r>
      <w:r w:rsidR="00E1262F">
        <w:rPr>
          <w:rFonts w:hAnsi="Times New Roman" w:ascii="Times New Roman"/>
        </w:rPr>
        <w:t xml:space="preserve">, iz Sesveta, (OIB </w:t>
      </w:r>
      <w:r w:rsidR="00E1262F" w:rsidRPr="00E1262F">
        <w:rPr>
          <w:rFonts w:hAnsi="Times New Roman" w:ascii="Times New Roman"/>
        </w:rPr>
        <w:t>48307883243</w:t>
      </w:r>
      <w:r w:rsidR="00E1262F">
        <w:rPr>
          <w:rFonts w:hAnsi="Times New Roman" w:ascii="Times New Roman"/>
        </w:rPr>
        <w:t>)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A4EEE"/>
    <w:rsid w:val="00517E91"/>
    <w:rsid w:val="00546484"/>
    <w:rsid w:val="005A4E46"/>
    <w:rsid w:val="00716ACC"/>
    <w:rsid w:val="009D7EBE"/>
    <w:rsid w:val="00A45276"/>
    <w:rsid w:val="00E1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4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648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48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48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48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4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648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48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48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48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TEHNOPRODUKT, specijalizirana zadruga za proizvodnju, trgovinu i usluge, uvoz - izvoz i zastupanje</izvorni_sadrzaj>
    <derivirana_varijabla naziv="DomainObject.Predmet.ProtustrankaFormated_1">  TEHNOPRODUKT, specijalizirana zadruga za proizvodnju, trgovinu i usluge, uvoz - izvoz i zastupanje</derivirana_varijabla>
  </DomainObject.Predmet.ProtustrankaFormated>
  <DomainObject.Predmet.ProtustrankaFormatedOIB>
    <izvorni_sadrzaj>  TEHNOPRODUKT, specijalizirana zadruga za proizvodnju, trgovinu i usluge, uvoz - izvoz i zastupanje, OIB 48307883243</izvorni_sadrzaj>
    <derivirana_varijabla naziv="DomainObject.Predmet.ProtustrankaFormatedOIB_1">  TEHNOPRODUKT, specijalizirana zadruga za proizvodnju, trgovinu i usluge, uvoz - izvoz i zastupanje, OIB 48307883243</derivirana_varijabla>
  </DomainObject.Predmet.ProtustrankaFormatedOIB>
  <DomainObject.Predmet.ProtustrankaFormatedWithAdress>
    <izvorni_sadrzaj> TEHNOPRODUKT, specijalizirana zadruga za proizvodnju, trgovinu i usluge, uvoz - izvoz i zastupanje, Jakova Gotovca 23, 10360 Sesvete</izvorni_sadrzaj>
    <derivirana_varijabla naziv="DomainObject.Predmet.ProtustrankaFormatedWithAdress_1"> TEHNOPRODUKT, specijalizirana zadruga za proizvodnju, trgovinu i usluge, uvoz - izvoz i zastupanje, Jakova Gotovca 23, 10360 Sesvete</derivirana_varijabla>
  </DomainObject.Predmet.ProtustrankaFormatedWithAdress>
  <DomainObject.Predmet.ProtustrankaFormatedWithAdressOIB>
    <izvorni_sadrzaj> TEHNOPRODUKT, specijalizirana zadruga za proizvodnju, trgovinu i usluge, uvoz - izvoz i zastupanje, OIB 48307883243, Jakova Gotovca 23, 10360 Sesvete</izvorni_sadrzaj>
    <derivirana_varijabla naziv="DomainObject.Predmet.ProtustrankaFormatedWithAdressOIB_1"> TEHNOPRODUKT, specijalizirana zadruga za proizvodnju, trgovinu i usluge, uvoz - izvoz i zastupanje, OIB 48307883243, Jakova Gotovca 23, 10360 Sesvete</derivirana_varijabla>
  </DomainObject.Predmet.ProtustrankaFormatedWithAdressOIB>
  <DomainObject.Predmet.ProtustrankaWithAdress>
    <izvorni_sadrzaj>TEHNOPRODUKT, specijalizirana zadruga za proizvodnju, trgovinu i usluge, uvoz - izvoz i zastupanje Jakova Gotovca 23, 10360 Sesvete</izvorni_sadrzaj>
    <derivirana_varijabla naziv="DomainObject.Predmet.ProtustrankaWithAdress_1">TEHNOPRODUKT, specijalizirana zadruga za proizvodnju, trgovinu i usluge, uvoz - izvoz i zastupanje Jakova Gotovca 23, 10360 Sesvete</derivirana_varijabla>
  </DomainObject.Predmet.ProtustrankaWithAdress>
  <DomainObject.Predmet.ProtustrankaWithAdressOIB>
    <izvorni_sadrzaj>TEHNOPRODUKT, specijalizirana zadruga za proizvodnju, trgovinu i usluge, uvoz - izvoz i zastupanje, OIB 48307883243, Jakova Gotovca 23, 10360 Sesvete</izvorni_sadrzaj>
    <derivirana_varijabla naziv="DomainObject.Predmet.ProtustrankaWithAdressOIB_1">TEHNOPRODUKT, specijalizirana zadruga za proizvodnju, trgovinu i usluge, uvoz - izvoz i zastupanje, OIB 48307883243, Jakova Gotovca 23, 10360 Sesvete</derivirana_varijabla>
  </DomainObject.Predmet.ProtustrankaWithAdressOIB>
  <DomainObject.Predmet.ProtustrankaNazivFormated>
    <izvorni_sadrzaj>TEHNOPRODUKT, specijalizirana zadruga za proizvodnju, trgovinu i usluge, uvoz - izvoz i zastupanje</izvorni_sadrzaj>
    <derivirana_varijabla naziv="DomainObject.Predmet.ProtustrankaNazivFormated_1">TEHNOPRODUKT, specijalizirana zadruga za proizvodnju, trgovinu i usluge, uvoz - izvoz i zastupanje</derivirana_varijabla>
  </DomainObject.Predmet.ProtustrankaNazivFormated>
  <DomainObject.Predmet.ProtustrankaNazivFormatedOIB>
    <izvorni_sadrzaj>TEHNOPRODUKT, specijalizirana zadruga za proizvodnju, trgovinu i usluge, uvoz - izvoz i zastupanje, OIB 48307883243</izvorni_sadrzaj>
    <derivirana_varijabla naziv="DomainObject.Predmet.ProtustrankaNazivFormatedOIB_1">TEHNOPRODUKT, specijalizirana zadruga za proizvodnju, trgovinu i usluge, uvoz - izvoz i zastupanje, OIB 48307883243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TEHNOPRODUKT, specijalizirana zadruga za proizvodnju, trgovinu i usluge, uvoz - izvoz i zastupanje</item>
    </izvorni_sadrzaj>
    <derivirana_varijabla naziv="DomainObject.Predmet.ProtuStrankaListFormated_1">
      <item>TEHNOPRODUKT, specijalizirana zadruga za proizvodnju, trgovinu i usluge, uvoz - izvoz i zastupanje</item>
    </derivirana_varijabla>
  </DomainObject.Predmet.ProtuStrankaListFormated>
  <DomainObject.Predmet.ProtuStrankaListFormatedOIB>
    <izvorni_sadrzaj>
      <item>TEHNOPRODUKT, specijalizirana zadruga za proizvodnju, trgovinu i usluge, uvoz - izvoz i zastupanje, OIB 48307883243</item>
    </izvorni_sadrzaj>
    <derivirana_varijabla naziv="DomainObject.Predmet.ProtuStrankaListFormatedOIB_1">
      <item>TEHNOPRODUKT, specijalizirana zadruga za proizvodnju, trgovinu i usluge, uvoz - izvoz i zastupanje, OIB 48307883243</item>
    </derivirana_varijabla>
  </DomainObject.Predmet.ProtuStrankaListFormatedOIB>
  <DomainObject.Predmet.ProtuStrankaListFormatedWithAdress>
    <izvorni_sadrzaj>
      <item>TEHNOPRODUKT, specijalizirana zadruga za proizvodnju, trgovinu i usluge, uvoz - izvoz i zastupanje, Jakova Gotovca 23, 10360 Sesvete</item>
    </izvorni_sadrzaj>
    <derivirana_varijabla naziv="DomainObject.Predmet.ProtuStrankaListFormatedWithAdress_1">
      <item>TEHNOPRODUKT, specijalizirana zadruga za proizvodnju, trgovinu i usluge, uvoz - izvoz i zastupanje, Jakova Gotovca 23, 10360 Sesvete</item>
    </derivirana_varijabla>
  </DomainObject.Predmet.ProtuStrankaListFormatedWithAdress>
  <DomainObject.Predmet.ProtuStrankaListFormatedWithAdressOIB>
    <izvorni_sadrzaj>
      <item>TEHNOPRODUKT, specijalizirana zadruga za proizvodnju, trgovinu i usluge, uvoz - izvoz i zastupanje, OIB 48307883243, Jakova Gotovca 23, 10360 Sesvete</item>
    </izvorni_sadrzaj>
    <derivirana_varijabla naziv="DomainObject.Predmet.ProtuStrankaListFormatedWithAdressOIB_1">
      <item>TEHNOPRODUKT, specijalizirana zadruga za proizvodnju, trgovinu i usluge, uvoz - izvoz i zastupanje, OIB 48307883243, Jakova Gotovca 23, 10360 Sesvete</item>
    </derivirana_varijabla>
  </DomainObject.Predmet.ProtuStrankaListFormatedWithAdressOIB>
  <DomainObject.Predmet.ProtuStrankaListNazivFormated>
    <izvorni_sadrzaj>
      <item>TEHNOPRODUKT, specijalizirana zadruga za proizvodnju, trgovinu i usluge, uvoz - izvoz i zastupanje</item>
    </izvorni_sadrzaj>
    <derivirana_varijabla naziv="DomainObject.Predmet.ProtuStrankaListNazivFormated_1">
      <item>TEHNOPRODUKT, specijalizirana zadruga za proizvodnju, trgovinu i usluge, uvoz - izvoz i zastupanje</item>
    </derivirana_varijabla>
  </DomainObject.Predmet.ProtuStrankaListNazivFormated>
  <DomainObject.Predmet.ProtuStrankaListNazivFormatedOIB>
    <izvorni_sadrzaj>
      <item>TEHNOPRODUKT, specijalizirana zadruga za proizvodnju, trgovinu i usluge, uvoz - izvoz i zastupanje, OIB 48307883243</item>
    </izvorni_sadrzaj>
    <derivirana_varijabla naziv="DomainObject.Predmet.ProtuStrankaListNazivFormatedOIB_1">
      <item>TEHNOPRODUKT, specijalizirana zadruga za proizvodnju, trgovinu i usluge, uvoz - izvoz i zastupanje, OIB 48307883243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TEHNOPRODUKT, specijalizirana zadruga za proizvodnju, trgovinu i usluge, uvoz - izvoz i zastupanje</izvorni_sadrzaj>
    <derivirana_varijabla naziv="DomainObject.Predmet.ProtustrankaIDrugi_1">TEHNOPRODUKT, specijalizirana zadruga za proizvodnju, trgovinu i usluge, uvoz - izvoz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TEHNOPRODUKT, specijalizirana zadruga za proizvodnju, trgovinu i usluge, uvoz - izvoz i zastupanje, OIB 48307883243, Jakova Gotovca 23, 10360 Sesvete</izvorni_sadrzaj>
    <derivirana_varijabla naziv="DomainObject.Predmet.ProtustrankaIDrugiAdressOIB_1">TEHNOPRODUKT, specijalizirana zadruga za proizvodnju, trgovinu i usluge, uvoz - izvoz i zastupanje, OIB 48307883243, Jakova Gotovca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TEHNOPRODUKT, specijalizirana zadruga za proizvodnju, trgovinu i usluge, uvoz - izvoz i zastupanje</item>
    </izvorni_sadrzaj>
    <derivirana_varijabla naziv="DomainObject.Predmet.SudioniciListNaziv_1">
      <item>FINA Regionalni centar Zagreb</item>
      <item>TEHNOPRODUKT, specijalizirana zadruga za proizvodnju, trgovinu i usluge, uvoz - izvoz i zastupanje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TEHNOPRODUKT, specijalizirana zadruga za proizvodnju, trgovinu i usluge, uvoz - izvoz i zastupanje, OIB 48307883243, Jakova Gotovca 23,10360 Sesvete</item>
    </izvorni_sadrzaj>
    <derivirana_varijabla naziv="DomainObject.Predmet.SudioniciListAdressOIB_1">
      <item>FINA Regionalni centar Zagreb, OIB 85821130368, Trg svibanjskih žrtava 1995. br. 1,10000 Zagreb</item>
      <item>TEHNOPRODUKT, specijalizirana zadruga za proizvodnju, trgovinu i usluge, uvoz - izvoz i zastupanje, OIB 48307883243, Jakova Gotovca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48307883243</item>
    </izvorni_sadrzaj>
    <derivirana_varijabla naziv="DomainObject.Predmet.SudioniciListNazivOIB_1">
      <item>, OIB 85821130368</item>
      <item>, OIB 48307883243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831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2016-04-19T11:27:00Z</cp:lastPrinted>
  <dcterms:modified xmlns:xsi="http://www.w3.org/2001/XMLSchema-instance" xsi:type="dcterms:W3CDTF">2016-04-19T11:28:00Z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