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7288d" w14:paraId="227288d" w:rsidRDefault="00687C96" w:rsidR="001E246B">
      <w:pPr>
        <w15:collapsed w:val="false"/>
      </w:pPr>
      <w:bookmarkStart w:name="_GoBack" w:id="0"/>
      <w:bookmarkEnd w:id="0"/>
    </w:p>
    <w:p w:rsidRDefault="00D6593B" w:rsidR="00D6593B">
      <w:r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D6593B" w:rsidR="00D6593B">
      <w:r>
        <w:t xml:space="preserve">  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t>31-St-</w:t>
      </w:r>
      <w:r w:rsidR="00500137">
        <w:t>1056/15-7</w:t>
      </w:r>
    </w:p>
    <w:p w:rsidRDefault="002973F9" w:rsidR="002973F9"/>
    <w:p w:rsidRDefault="002973F9" w:rsidP="002973F9" w:rsidR="002973F9">
      <w:pPr>
        <w:jc w:val="center"/>
      </w:pPr>
      <w:r>
        <w:t xml:space="preserve">U  I M E   R E P U B L I K E  H R V A T S K E </w:t>
      </w:r>
    </w:p>
    <w:p w:rsidRDefault="002973F9" w:rsidP="002973F9" w:rsidR="002973F9">
      <w:pPr>
        <w:jc w:val="center"/>
      </w:pPr>
      <w:r>
        <w:t xml:space="preserve">R  J E Š E N J E </w:t>
      </w:r>
    </w:p>
    <w:p w:rsidRDefault="002973F9" w:rsidP="002973F9" w:rsidR="002973F9">
      <w:pPr>
        <w:jc w:val="center"/>
      </w:pPr>
    </w:p>
    <w:p w:rsidRDefault="002973F9" w:rsidP="002973F9" w:rsidR="002973F9">
      <w:r>
        <w:tab/>
        <w:t xml:space="preserve">TRGOVAČKI SUD U ZAGREBU po sucu Nadi Kraljić povodom zahtjeva FINANCIJSKE AGENCIJE za provedbu skraćenog stečajnog postupka nad dužnikom </w:t>
      </w:r>
      <w:r w:rsidR="00BC048C" w:rsidRPr="007535CD">
        <w:t xml:space="preserve">CONFIDO MOBILIS d.o.o. Donja zelina, Brezovec Zelinski 18 MBS: 080647178 OIB: 04704841504 </w:t>
      </w:r>
      <w:r>
        <w:t xml:space="preserve">dana </w:t>
      </w:r>
      <w:r w:rsidR="0019790C">
        <w:t>18. studenog</w:t>
      </w:r>
      <w:r w:rsidR="002A3D45">
        <w:t xml:space="preserve"> 2016. godine </w:t>
      </w:r>
    </w:p>
    <w:p w:rsidRDefault="002973F9" w:rsidP="002973F9" w:rsidR="002973F9">
      <w:pPr>
        <w:jc w:val="center"/>
      </w:pPr>
      <w:r>
        <w:t xml:space="preserve">r i j e š i o   j e </w:t>
      </w:r>
    </w:p>
    <w:p w:rsidRDefault="002973F9" w:rsidP="002973F9" w:rsidR="002973F9">
      <w:pPr>
        <w:jc w:val="center"/>
      </w:pPr>
    </w:p>
    <w:p w:rsidRDefault="002973F9" w:rsidP="002973F9" w:rsidR="002973F9">
      <w:r>
        <w:tab/>
      </w:r>
      <w:r w:rsidR="0019790C">
        <w:t xml:space="preserve">1. </w:t>
      </w:r>
      <w:r>
        <w:t xml:space="preserve">Obustavlja se skraćeni stečajni postupak nad dužnikom </w:t>
      </w:r>
      <w:r w:rsidR="00BC048C" w:rsidRPr="007535CD">
        <w:t>CONFIDO MOBILIS d.o.o. Donja zelina, Brezovec Zelinski 18 MBS: 080647178 OIB: 04704841504</w:t>
      </w:r>
      <w:r w:rsidR="001E7BCF">
        <w:t>.</w:t>
      </w:r>
    </w:p>
    <w:p w:rsidRDefault="0019790C" w:rsidP="002973F9" w:rsidR="0019790C">
      <w:r>
        <w:tab/>
        <w:t xml:space="preserve">2. Odbacuje se prijedlog predlagatelja </w:t>
      </w:r>
      <w:r w:rsidR="00AC47D1">
        <w:t xml:space="preserve">HRVATSKI ZAVOD ZA JAVNO ZDRAVSTVO, Zagreb, Rockeffelerova 7 OIB: 75297532041 </w:t>
      </w:r>
      <w:r>
        <w:t>za otvaranje stečajnog postupka nad dužnikom</w:t>
      </w:r>
      <w:r w:rsidR="00BC048C" w:rsidRPr="00BC048C">
        <w:t xml:space="preserve"> </w:t>
      </w:r>
      <w:r w:rsidR="00BC048C" w:rsidRPr="007535CD">
        <w:t xml:space="preserve">CONFIDO MOBILIS d.o.o. Donja zelina, Brezovec Zelinski 18 MBS: 080647178 OIB: 04704841504 </w:t>
      </w:r>
      <w:r w:rsidR="003D31CE">
        <w:t>kao nedopušten</w:t>
      </w:r>
      <w:r>
        <w:t>.</w:t>
      </w:r>
    </w:p>
    <w:p w:rsidRDefault="002973F9" w:rsidP="002973F9" w:rsidR="002973F9"/>
    <w:p w:rsidRDefault="002973F9" w:rsidP="002973F9" w:rsidR="002973F9">
      <w:pPr>
        <w:jc w:val="center"/>
      </w:pPr>
      <w:r>
        <w:t xml:space="preserve">Obrazloženje </w:t>
      </w:r>
    </w:p>
    <w:p w:rsidRDefault="002973F9" w:rsidP="002973F9" w:rsidR="002973F9">
      <w:pPr>
        <w:jc w:val="center"/>
      </w:pPr>
    </w:p>
    <w:p w:rsidRDefault="002973F9" w:rsidP="002973F9" w:rsidR="002973F9">
      <w:r>
        <w:tab/>
        <w:t>Financijska agencija podnijela je ovom</w:t>
      </w:r>
      <w:r w:rsidR="004802C8">
        <w:t xml:space="preserve"> sudu na temelju odredbe čl. 444</w:t>
      </w:r>
      <w:r>
        <w:t xml:space="preserve"> st. 1 Stečajnog zakona (NN 71/15) zahtjev za provedbu skraćenog stečajnog postupka nad dužnikom </w:t>
      </w:r>
      <w:r w:rsidR="00BC048C" w:rsidRPr="007535CD">
        <w:t>CONFIDO MOBILIS d.o.o. Donja zelina, Brezovec Zelinski 18 MBS: 080647178 OIB: 04704841504</w:t>
      </w:r>
      <w:r w:rsidR="001E7BCF">
        <w:t>.</w:t>
      </w:r>
    </w:p>
    <w:p w:rsidRDefault="002973F9" w:rsidP="002973F9" w:rsidR="002973F9">
      <w:r>
        <w:tab/>
        <w:t xml:space="preserve">Prema odredbi čl. 428 </w:t>
      </w:r>
      <w:r w:rsidR="004802C8">
        <w:t xml:space="preserve">st. </w:t>
      </w:r>
      <w:r>
        <w:t xml:space="preserve">1 Stečajnog zakona sud će provesti skraćeni stečajni postupak nad pravnom osobom ako su ispunjene slijedeće pretpostavke: </w:t>
      </w:r>
    </w:p>
    <w:p w:rsidRDefault="002973F9" w:rsidP="002973F9" w:rsidR="002973F9">
      <w:pPr>
        <w:pStyle w:val="Odlomakpopisa"/>
        <w:numPr>
          <w:ilvl w:val="0"/>
          <w:numId w:val="1"/>
        </w:numPr>
      </w:pPr>
      <w:r>
        <w:t xml:space="preserve">ako nema zaposlenih </w:t>
      </w:r>
    </w:p>
    <w:p w:rsidRDefault="002973F9" w:rsidP="002973F9" w:rsidR="002973F9">
      <w:pPr>
        <w:pStyle w:val="Odlomakpopisa"/>
        <w:numPr>
          <w:ilvl w:val="0"/>
          <w:numId w:val="1"/>
        </w:numPr>
      </w:pPr>
      <w:r>
        <w:t xml:space="preserve">ako u Očevidniku redoslijeda osnova za plaćanje ima evidentirane neizvršene osnove za plaćanje u neprekinutom razdoblju od 120 dana i </w:t>
      </w:r>
    </w:p>
    <w:p w:rsidRDefault="002973F9" w:rsidP="002973F9" w:rsidR="002973F9">
      <w:pPr>
        <w:pStyle w:val="Odlomakpopisa"/>
        <w:numPr>
          <w:ilvl w:val="0"/>
          <w:numId w:val="1"/>
        </w:numPr>
      </w:pPr>
      <w:r>
        <w:t xml:space="preserve">ako nisu ispunjene pretpostavke za pokretanje dugog postupka radi brisanja iz sudskog registra. </w:t>
      </w:r>
    </w:p>
    <w:p w:rsidRDefault="002973F9" w:rsidP="002973F9" w:rsidR="00DD4C9B">
      <w:pPr>
        <w:ind w:left="708"/>
      </w:pPr>
      <w:r>
        <w:t xml:space="preserve">Sud je temeljem čl. 430 Stečajnog zakona na mrežnoj stranici e-oglasna ploča suda </w:t>
      </w:r>
    </w:p>
    <w:p w:rsidRDefault="002973F9" w:rsidP="00DD4C9B" w:rsidR="002973F9">
      <w:r>
        <w:t xml:space="preserve">dana </w:t>
      </w:r>
      <w:r w:rsidR="00AC47D1">
        <w:t>18</w:t>
      </w:r>
      <w:r w:rsidR="0019790C">
        <w:t>. prosinca 2015.</w:t>
      </w:r>
      <w:r w:rsidR="001E7BCF">
        <w:t xml:space="preserve"> godine </w:t>
      </w:r>
      <w:r>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DD4C9B" w:rsidR="00DD4C9B">
      <w:r>
        <w:tab/>
        <w:t>Vjerovnik dužnika</w:t>
      </w:r>
      <w:r w:rsidR="00AC47D1" w:rsidRPr="00AC47D1">
        <w:t xml:space="preserve"> </w:t>
      </w:r>
      <w:r w:rsidR="00AC47D1">
        <w:t xml:space="preserve">HRVATSKI ZAVOD ZA JAVNO ZDRAVSTVO, Zagreb, Rockeffelerova 7 OIB: 75297532041 </w:t>
      </w:r>
      <w:r>
        <w:t xml:space="preserve">je dana </w:t>
      </w:r>
      <w:r w:rsidR="00AC47D1">
        <w:t>3. veljače</w:t>
      </w:r>
      <w:r w:rsidR="001E7BCF">
        <w:t xml:space="preserve"> 2016. </w:t>
      </w:r>
      <w:r>
        <w:t xml:space="preserve"> podnio prijedlog za otvaranje stečajnog postupka nad dužnikom te je izvijestio sud da prema dužniku</w:t>
      </w:r>
      <w:r w:rsidR="001E7BCF">
        <w:t xml:space="preserve"> </w:t>
      </w:r>
      <w:r>
        <w:t xml:space="preserve"> ima potraživanje u iznosu od </w:t>
      </w:r>
      <w:r w:rsidR="00BC048C">
        <w:t>1500,60</w:t>
      </w:r>
      <w:r w:rsidR="00AC47D1">
        <w:t xml:space="preserve"> kuna na ime glavnice, 1</w:t>
      </w:r>
      <w:r w:rsidR="00BC048C">
        <w:t>75,00</w:t>
      </w:r>
      <w:r w:rsidR="00AC47D1">
        <w:t xml:space="preserve"> kuna na ime troškova ovršnog postupka, </w:t>
      </w:r>
      <w:r w:rsidR="00BC048C">
        <w:lastRenderedPageBreak/>
        <w:t>935,47</w:t>
      </w:r>
      <w:r w:rsidR="00AC47D1">
        <w:t xml:space="preserve"> kuna na ime kamata koja se temelji na rješenj</w:t>
      </w:r>
      <w:r w:rsidR="00BC048C">
        <w:t>u o ovrsi poslovni broj Ovrv-530/15 od dana 24.veljače 2015. godine</w:t>
      </w:r>
      <w:r w:rsidR="004802C8">
        <w:t>.</w:t>
      </w:r>
    </w:p>
    <w:p w:rsidRDefault="00DD4C9B" w:rsidP="00DD4C9B" w:rsidR="0019790C">
      <w:r>
        <w:tab/>
      </w:r>
      <w:r w:rsidR="00B878A4">
        <w:t>Rješenjem od 19</w:t>
      </w:r>
      <w:r w:rsidR="0019790C">
        <w:t xml:space="preserve">. veljače 2016. godine vjerovnik </w:t>
      </w:r>
      <w:r w:rsidR="00B878A4">
        <w:t xml:space="preserve">HRVATSKI ZAVOD ZA JAVNO ZDRAVSTVO, Zagreb, Rockeffelerova 7 OIB: 75297532041 </w:t>
      </w:r>
      <w:r w:rsidR="0019790C">
        <w:t xml:space="preserve">je pozvan na uplatu predujma u iznosu od 1.000,00 kuna u Fond za namirenje troškova stečajnog postupka te dodatnog iznosa predujma u iznosu od 15.000,00 kuna, a temeljem odredbi čl. 114 Stečajnog zakona. Sukladno st. 5 istog članka stečajni </w:t>
      </w:r>
      <w:r w:rsidR="003D31CE">
        <w:t>vjerovnik</w:t>
      </w:r>
      <w:r w:rsidR="0019790C">
        <w:t xml:space="preserve"> je upozoren da ukoliko ne uplati predujam iz točke 1 sud će prijedlog odbaciti kao nedopušten. </w:t>
      </w:r>
    </w:p>
    <w:p w:rsidRDefault="0019790C" w:rsidP="00DD4C9B" w:rsidR="0019790C">
      <w:r>
        <w:tab/>
        <w:t xml:space="preserve">Predlagatelj </w:t>
      </w:r>
      <w:r w:rsidR="00B878A4">
        <w:t xml:space="preserve">nije udovoljio rješenju suda te uplatio predujam u iznosu od 1.000,00 kuna te dodatni iznos predujma u iznosu od 15.000,00 kuna. </w:t>
      </w:r>
    </w:p>
    <w:p w:rsidRDefault="0019790C" w:rsidP="00DD4C9B" w:rsidR="003D31CE">
      <w:r>
        <w:tab/>
      </w:r>
      <w:r w:rsidR="003D31CE">
        <w:t xml:space="preserve">Prema odredbi čl. 114 st. 5 Stečajnog zakona ako podnositelj prijedloga za otvaranje stečajnog postupka nije uplatio predujam iz st. 1 </w:t>
      </w:r>
      <w:r w:rsidR="00DD4C9B">
        <w:t xml:space="preserve"> </w:t>
      </w:r>
      <w:r w:rsidR="003D31CE">
        <w:t xml:space="preserve">čl. 114 Stečajnog zakona, sud će prijedlog odbaciti kao nedopušten. </w:t>
      </w:r>
    </w:p>
    <w:p w:rsidRDefault="003D31CE" w:rsidP="003D31CE" w:rsidR="00DD4C9B">
      <w:pPr>
        <w:ind w:firstLine="708"/>
      </w:pPr>
      <w:r>
        <w:t xml:space="preserve"> Kako predlagatelj</w:t>
      </w:r>
      <w:r w:rsidR="00B878A4">
        <w:t xml:space="preserve"> nije izvršio uplatu predujma i </w:t>
      </w:r>
      <w:r>
        <w:t xml:space="preserve">dodatnu uplatu predujma valjalo je temeljem navedene zakonske odredbe riješiti kao u izreci pod točkom 2, a kako nisu </w:t>
      </w:r>
      <w:r w:rsidR="00DD4C9B">
        <w:t>ispunjene pretpostavke za provedbu skraćenog stečajnog postupka koji završava otvaranjem i istovremenim zaključenjem skraćenog stečajnog postupka (čl. 431 SZ), odlučeno je primjenom odredbe čl. 433 SZ kao u izreci</w:t>
      </w:r>
      <w:r>
        <w:t xml:space="preserve"> pod točkom 1.</w:t>
      </w:r>
      <w:r w:rsidR="00DD4C9B">
        <w:t xml:space="preserve"> ovog rješenja. </w:t>
      </w:r>
    </w:p>
    <w:p w:rsidRDefault="00DD4C9B" w:rsidP="00DD4C9B" w:rsidR="00DD4C9B">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DD4C9B" w:rsidR="00DD4C9B"/>
    <w:p w:rsidRDefault="00DD4C9B" w:rsidP="00DD4C9B" w:rsidR="00DD4C9B">
      <w:pPr>
        <w:jc w:val="center"/>
      </w:pPr>
      <w:r>
        <w:t xml:space="preserve">U Zagrebu, </w:t>
      </w:r>
      <w:r w:rsidR="003D31CE">
        <w:t xml:space="preserve">18. studenog </w:t>
      </w:r>
      <w:r w:rsidR="001E7BCF">
        <w:t xml:space="preserve">2016. </w:t>
      </w:r>
    </w:p>
    <w:p w:rsidRDefault="00DD4C9B" w:rsidP="00DD4C9B" w:rsidR="00DD4C9B">
      <w:pPr>
        <w:jc w:val="center"/>
      </w:pPr>
    </w:p>
    <w:p w:rsidRDefault="00DD4C9B" w:rsidP="00DD4C9B" w:rsidR="00DD4C9B">
      <w:r>
        <w:tab/>
      </w:r>
      <w:r>
        <w:tab/>
      </w:r>
      <w:r>
        <w:tab/>
      </w:r>
      <w:r>
        <w:tab/>
      </w:r>
      <w:r>
        <w:tab/>
      </w:r>
      <w:r>
        <w:tab/>
      </w:r>
      <w:r>
        <w:tab/>
      </w:r>
      <w:r>
        <w:tab/>
      </w:r>
      <w:r>
        <w:tab/>
        <w:t xml:space="preserve">S U D A C </w:t>
      </w:r>
    </w:p>
    <w:p w:rsidRDefault="00DD4C9B" w:rsidP="00DD4C9B" w:rsidR="00DD4C9B">
      <w:r>
        <w:tab/>
      </w:r>
      <w:r>
        <w:tab/>
      </w:r>
      <w:r>
        <w:tab/>
      </w:r>
      <w:r>
        <w:tab/>
      </w:r>
      <w:r>
        <w:tab/>
      </w:r>
      <w:r>
        <w:tab/>
      </w:r>
      <w:r>
        <w:tab/>
      </w:r>
      <w:r>
        <w:tab/>
      </w:r>
      <w:r>
        <w:tab/>
        <w:t>Nada Kraljić</w:t>
      </w:r>
      <w:r w:rsidR="00687C96">
        <w:t>,v.r.</w:t>
      </w:r>
      <w:r>
        <w:t xml:space="preserve"> </w:t>
      </w:r>
    </w:p>
    <w:p w:rsidRDefault="00DD4C9B" w:rsidP="00DD4C9B" w:rsidR="00DD4C9B"/>
    <w:p w:rsidRDefault="00DD4C9B" w:rsidP="00DD4C9B" w:rsidR="00DD4C9B" w:rsidRPr="00D71DE7">
      <w:r w:rsidRPr="00D71DE7">
        <w:t>POUKA O PRAVNOM LIJEKU</w:t>
      </w:r>
    </w:p>
    <w:p w:rsidRDefault="00DD4C9B" w:rsidP="00DD4C9B" w:rsidR="00DD4C9B" w:rsidRPr="00D71DE7">
      <w:r w:rsidRPr="00D71DE7">
        <w:t xml:space="preserve">Protiv ovog rješenja nezadovoljna stranka može uložiti žalbu Visokom trgovačkom sudu Republike Hrvatske u roku od 8 dana po primitku rješenja, a ulaže se putem ovog suda u 3 primjerka </w:t>
      </w:r>
    </w:p>
    <w:p w:rsidRDefault="00DD4C9B" w:rsidP="00DD4C9B" w:rsidR="00DD4C9B"/>
    <w:p w:rsidRDefault="00687C96" w:rsidR="00687C96">
      <w:r>
        <w:tab/>
      </w:r>
      <w:r>
        <w:tab/>
      </w:r>
      <w:r>
        <w:tab/>
      </w:r>
      <w:r>
        <w:tab/>
      </w:r>
      <w:r>
        <w:tab/>
      </w:r>
      <w:r>
        <w:tab/>
      </w:r>
      <w:r>
        <w:tab/>
        <w:t>Za točnost otpravka-ovl.službenik</w:t>
      </w:r>
    </w:p>
    <w:p w:rsidRDefault="00687C96" w:rsidP="00687C96" w:rsidR="00687C96">
      <w:pPr>
        <w:ind w:firstLine="708" w:left="5664"/>
      </w:pPr>
      <w:r>
        <w:t>Vinka Mihalinčić</w:t>
      </w:r>
    </w:p>
    <w:p w:rsidRDefault="00DD4C9B" w:rsidP="00DD4C9B" w:rsidR="00DD4C9B"/>
    <w:sectPr w:rsidSect="003D31CE" w:rsidR="00DD4C9B">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DD4C9B" w:rsidP="00DD4C9B" w:rsidR="00DD4C9B">
        <w:pPr>
          <w:pStyle w:val="Zaglavlje"/>
          <w:ind w:firstLine="3540"/>
          <w:jc w:val="center"/>
        </w:pPr>
        <w:r>
          <w:fldChar w:fldCharType="begin"/>
        </w:r>
        <w:r>
          <w:instrText>PAGE   \* MERGEFORMAT</w:instrText>
        </w:r>
        <w:r>
          <w:fldChar w:fldCharType="separate"/>
        </w:r>
        <w:r w:rsidR="00687C96">
          <w:rPr>
            <w:noProof/>
          </w:rPr>
          <w:t>2</w:t>
        </w:r>
        <w:r>
          <w:fldChar w:fldCharType="end"/>
        </w:r>
        <w:r>
          <w:t xml:space="preserve">                         31-St-</w:t>
        </w:r>
        <w:r w:rsidR="00BC048C">
          <w:t>1056/15-7</w:t>
        </w:r>
      </w:p>
    </w:sdtContent>
  </w:sdt>
  <w:p w:rsidRDefault="00DD4C9B" w:rsidR="00DD4C9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C4B92"/>
    <w:rsid w:val="00130DF0"/>
    <w:rsid w:val="0015645C"/>
    <w:rsid w:val="0019548A"/>
    <w:rsid w:val="0019790C"/>
    <w:rsid w:val="001C6B43"/>
    <w:rsid w:val="001E7BCF"/>
    <w:rsid w:val="00283809"/>
    <w:rsid w:val="002973F9"/>
    <w:rsid w:val="002A3D45"/>
    <w:rsid w:val="002A6164"/>
    <w:rsid w:val="002D7583"/>
    <w:rsid w:val="0030413A"/>
    <w:rsid w:val="00341B62"/>
    <w:rsid w:val="003D31CE"/>
    <w:rsid w:val="003F5D58"/>
    <w:rsid w:val="00462590"/>
    <w:rsid w:val="004802C8"/>
    <w:rsid w:val="004A0E50"/>
    <w:rsid w:val="004B72A9"/>
    <w:rsid w:val="004D61B5"/>
    <w:rsid w:val="00500137"/>
    <w:rsid w:val="005151FF"/>
    <w:rsid w:val="005315D9"/>
    <w:rsid w:val="006630E6"/>
    <w:rsid w:val="00687C96"/>
    <w:rsid w:val="006D37EF"/>
    <w:rsid w:val="006D7209"/>
    <w:rsid w:val="007A5DAF"/>
    <w:rsid w:val="007C5E77"/>
    <w:rsid w:val="00842B89"/>
    <w:rsid w:val="00852BC6"/>
    <w:rsid w:val="008D12F2"/>
    <w:rsid w:val="008D5856"/>
    <w:rsid w:val="009357C1"/>
    <w:rsid w:val="00A45D35"/>
    <w:rsid w:val="00A81191"/>
    <w:rsid w:val="00A97E67"/>
    <w:rsid w:val="00AC47D1"/>
    <w:rsid w:val="00B00FB9"/>
    <w:rsid w:val="00B67A9F"/>
    <w:rsid w:val="00B71151"/>
    <w:rsid w:val="00B878A4"/>
    <w:rsid w:val="00BC048C"/>
    <w:rsid w:val="00BD271E"/>
    <w:rsid w:val="00CB121F"/>
    <w:rsid w:val="00CC4CC9"/>
    <w:rsid w:val="00D51262"/>
    <w:rsid w:val="00D6593B"/>
    <w:rsid w:val="00D92198"/>
    <w:rsid w:val="00DD4C9B"/>
    <w:rsid w:val="00DD686D"/>
    <w:rsid w:val="00EA30C4"/>
    <w:rsid w:val="00EA3AF8"/>
    <w:rsid w:val="00EB07C2"/>
    <w:rsid w:val="00EE6B44"/>
    <w:rsid w:val="00F33CE5"/>
    <w:rsid w:val="00F45796"/>
    <w:rsid w:val="00F941E3"/>
    <w:rsid w:val="00FB0244"/>
    <w:rsid w:val="00FD2E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687C96"/>
    <w:rPr>
      <w:color w:val="808080"/>
      <w:bdr w:space="0" w:sz="0" w:color="auto" w:val="none"/>
      <w:shd w:fill="auto" w:color="auto" w:val="clear"/>
    </w:rPr>
  </w:style>
  <w:style w:customStyle="true" w:styleId="eSPISCCParagraphDefaultFont" w:type="character">
    <w:name w:val="eSPIS_CC_Paragraph Default Font"/>
    <w:basedOn w:val="Zadanifontodlomka"/>
    <w:rsid w:val="00687C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7C96"/>
    <w:rPr>
      <w:bdr w:space="0" w:sz="0" w:color="auto" w:val="none"/>
      <w:shd w:fill="FFFFCC" w:color="auto" w:val="clear"/>
      <w:lang w:val="hr-HR"/>
    </w:rPr>
  </w:style>
  <w:style w:customStyle="true" w:styleId="PozadinaSvijetloCrvena" w:type="character">
    <w:name w:val="Pozadina_SvijetloCrvena"/>
    <w:basedOn w:val="eSPISCCParagraphDefaultFont"/>
    <w:rsid w:val="00687C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7C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687C96"/>
    <w:rPr>
      <w:color w:val="808080"/>
      <w:bdr w:color="auto" w:space="0" w:sz="0" w:val="none"/>
      <w:shd w:color="auto" w:fill="auto" w:val="clear"/>
    </w:rPr>
  </w:style>
  <w:style w:customStyle="1" w:styleId="eSPISCCParagraphDefaultFont" w:type="character">
    <w:name w:val="eSPIS_CC_Paragraph Default Font"/>
    <w:basedOn w:val="Zadanifontodlomka"/>
    <w:rsid w:val="00687C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7C96"/>
    <w:rPr>
      <w:bdr w:color="auto" w:space="0" w:sz="0" w:val="none"/>
      <w:shd w:color="auto" w:fill="FFFFCC" w:val="clear"/>
      <w:lang w:val="hr-HR"/>
    </w:rPr>
  </w:style>
  <w:style w:customStyle="1" w:styleId="PozadinaSvijetloCrvena" w:type="character">
    <w:name w:val="Pozadina_SvijetloCrvena"/>
    <w:basedOn w:val="eSPISCCParagraphDefaultFont"/>
    <w:rsid w:val="00687C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7C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2016.</izvorni_sadrzaj>
    <derivirana_varijabla naziv="DomainObject.DatumDonosenjaOdluke_1">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1056</izvorni_sadrzaj>
    <derivirana_varijabla naziv="DomainObject.Predmet.Broj_1">1056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St-1056/2015</izvorni_sadrzaj>
    <derivirana_varijabla naziv="DomainObject.Predmet.OznakaBroj_1">St-1056/2015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CONFIDO MOBILIS d.o.o.</izvorni_sadrzaj>
    <derivirana_varijabla naziv="DomainObject.Predmet.ProtustrankaFormated_1">  CONFIDO MOBILIS d.o.o.</derivirana_varijabla>
  </DomainObject.Predmet.ProtustrankaFormated>
  <DomainObject.Predmet.ProtustrankaFormatedOIB>
    <izvorni_sadrzaj>  CONFIDO MOBILIS d.o.o., OIB 04704841504</izvorni_sadrzaj>
    <derivirana_varijabla naziv="DomainObject.Predmet.ProtustrankaFormatedOIB_1">  CONFIDO MOBILIS d.o.o., OIB 04704841504</derivirana_varijabla>
  </DomainObject.Predmet.ProtustrankaFormatedOIB>
  <DomainObject.Predmet.ProtustrankaFormatedWithAdress>
    <izvorni_sadrzaj> CONFIDO MOBILIS d.o.o., Brezovec Zelinski 18, 10382 Donja Zelina</izvorni_sadrzaj>
    <derivirana_varijabla naziv="DomainObject.Predmet.ProtustrankaFormatedWithAdress_1"> CONFIDO MOBILIS d.o.o., Brezovec Zelinski 18, 10382 Donja Zelina</derivirana_varijabla>
  </DomainObject.Predmet.ProtustrankaFormatedWithAdress>
  <DomainObject.Predmet.ProtustrankaFormatedWithAdressOIB>
    <izvorni_sadrzaj> CONFIDO MOBILIS d.o.o., OIB 04704841504, Brezovec Zelinski 18, 10382 Donja Zelina</izvorni_sadrzaj>
    <derivirana_varijabla naziv="DomainObject.Predmet.ProtustrankaFormatedWithAdressOIB_1"> CONFIDO MOBILIS d.o.o., OIB 04704841504, Brezovec Zelinski 18, 10382 Donja Zelina</derivirana_varijabla>
  </DomainObject.Predmet.ProtustrankaFormatedWithAdressOIB>
  <DomainObject.Predmet.ProtustrankaWithAdress>
    <izvorni_sadrzaj>CONFIDO MOBILIS d.o.o. Brezovec Zelinski 18, 10382 Donja Zelina</izvorni_sadrzaj>
    <derivirana_varijabla naziv="DomainObject.Predmet.ProtustrankaWithAdress_1">CONFIDO MOBILIS d.o.o. Brezovec Zelinski 18, 10382 Donja Zelina</derivirana_varijabla>
  </DomainObject.Predmet.ProtustrankaWithAdress>
  <DomainObject.Predmet.ProtustrankaWithAdressOIB>
    <izvorni_sadrzaj>CONFIDO MOBILIS d.o.o., OIB 04704841504, Brezovec Zelinski 18, 10382 Donja Zelina</izvorni_sadrzaj>
    <derivirana_varijabla naziv="DomainObject.Predmet.ProtustrankaWithAdressOIB_1">CONFIDO MOBILIS d.o.o., OIB 04704841504, Brezovec Zelinski 18, 10382 Donja Zelina</derivirana_varijabla>
  </DomainObject.Predmet.ProtustrankaWithAdressOIB>
  <DomainObject.Predmet.ProtustrankaNazivFormated>
    <izvorni_sadrzaj>CONFIDO MOBILIS d.o.o.</izvorni_sadrzaj>
    <derivirana_varijabla naziv="DomainObject.Predmet.ProtustrankaNazivFormated_1">CONFIDO MOBILIS d.o.o.</derivirana_varijabla>
  </DomainObject.Predmet.ProtustrankaNazivFormated>
  <DomainObject.Predmet.ProtustrankaNazivFormatedOIB>
    <izvorni_sadrzaj>CONFIDO MOBILIS d.o.o., OIB 04704841504</izvorni_sadrzaj>
    <derivirana_varijabla naziv="DomainObject.Predmet.ProtustrankaNazivFormatedOIB_1">CONFIDO MOBILIS d.o.o., OIB 04704841504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HRVATSKI ZAVOD ZA JAVNO ZDRAVSTVO</izvorni_sadrzaj>
    <derivirana_varijabla naziv="DomainObject.Predmet.StrankaFormated_1">  FINA Regionalni centar Zagreb; HRVATSKI ZAVOD ZA JAVNO ZDRAVSTVO</derivirana_varijabla>
  </DomainObject.Predmet.StrankaFormated>
  <DomainObject.Predmet.StrankaFormatedOIB>
    <izvorni_sadrzaj>  FINA Regionalni centar Zagreb, OIB 85821130368; HRVATSKI ZAVOD ZA JAVNO ZDRAVSTVO, OIB 75297532041</izvorni_sadrzaj>
    <derivirana_varijabla naziv="DomainObject.Predmet.StrankaFormatedOIB_1">  FINA Regionalni centar Zagreb, OIB 85821130368; HRVATSKI ZAVOD ZA JAVNO ZDRAVSTVO, OIB 75297532041</derivirana_varijabla>
  </DomainObject.Predmet.StrankaFormatedOIB>
  <DomainObject.Predmet.StrankaFormatedWithAdress>
    <izvorni_sadrzaj> FINA Regionalni centar Zagreb, Trg svibanjskih žrtava 1995. 1, 10000 Zagreb; HRVATSKI ZAVOD ZA JAVNO ZDRAVSTVO, Rockefellerova 7, 10000 Zagreb</izvorni_sadrzaj>
    <derivirana_varijabla naziv="DomainObject.Predmet.StrankaFormatedWithAdress_1"> FINA Regionalni centar Zagreb, Trg svibanjskih žrtava 1995. 1, 10000 Zagreb; HRVATSKI ZAVOD ZA JAVNO ZDRAVSTVO, Rockefellerova 7, 10000 Zagreb</derivirana_varijabla>
  </DomainObject.Predmet.StrankaFormatedWithAdress>
  <DomainObject.Predmet.StrankaFormatedWithAdressOIB>
    <izvorni_sadrzaj> FINA Regionalni centar Zagreb, OIB 85821130368, Trg svibanjskih žrtava 1995. 1, 10000 Zagreb; HRVATSKI ZAVOD ZA JAVNO ZDRAVSTVO, OIB 75297532041, Rockefellerova 7, 10000 Zagreb</izvorni_sadrzaj>
    <derivirana_varijabla naziv="DomainObject.Predmet.StrankaFormatedWithAdressOIB_1"> FINA Regionalni centar Zagreb, OIB 85821130368, Trg svibanjskih žrtava 1995. 1, 10000 Zagreb; HRVATSKI ZAVOD ZA JAVNO ZDRAVSTVO, OIB 75297532041, Rockefellerova 7, 10000 Zagreb</derivirana_varijabla>
  </DomainObject.Predmet.StrankaFormatedWithAdressOIB>
  <DomainObject.Predmet.StrankaWithAdress>
    <izvorni_sadrzaj>FINA Regionalni centar Zagreb Trg svibanjskih žrtava 1995. 1,10000 Zagreb,HRVATSKI ZAVOD ZA JAVNO ZDRAVSTVO Rockefellerova 7,10000 Zagreb</izvorni_sadrzaj>
    <derivirana_varijabla naziv="DomainObject.Predmet.StrankaWithAdress_1">FINA Regionalni centar Zagreb Trg svibanjskih žrtava 1995. 1,10000 Zagreb,HRVATSKI ZAVOD ZA JAVNO ZDRAVSTVO Rockefellerova 7,10000 Zagreb</derivirana_varijabla>
  </DomainObject.Predmet.StrankaWithAdress>
  <DomainObject.Predmet.StrankaWithAdressOIB>
    <izvorni_sadrzaj>FINA Regionalni centar Zagreb, OIB 85821130368, Trg svibanjskih žrtava 1995. 1,10000 Zagreb,HRVATSKI ZAVOD ZA JAVNO ZDRAVSTVO, OIB 75297532041, Rockefellerova 7,10000 Zagreb</izvorni_sadrzaj>
    <derivirana_varijabla naziv="DomainObject.Predmet.StrankaWithAdressOIB_1">FINA Regionalni centar Zagreb, OIB 85821130368, Trg svibanjskih žrtava 1995. 1,10000 Zagreb,HRVATSKI ZAVOD ZA JAVNO ZDRAVSTVO, OIB 75297532041, Rockefellerova 7,10000 Zagreb</derivirana_varijabla>
  </DomainObject.Predmet.StrankaWithAdressOIB>
  <DomainObject.Predmet.StrankaNazivFormated>
    <izvorni_sadrzaj>FINA Regionalni centar Zagreb,HRVATSKI ZAVOD ZA JAVNO ZDRAVSTVO</izvorni_sadrzaj>
    <derivirana_varijabla naziv="DomainObject.Predmet.StrankaNazivFormated_1">FINA Regionalni centar Zagreb,HRVATSKI ZAVOD ZA JAVNO ZDRAVSTVO</derivirana_varijabla>
  </DomainObject.Predmet.StrankaNazivFormated>
  <DomainObject.Predmet.StrankaNazivFormatedOIB>
    <izvorni_sadrzaj>FINA Regionalni centar Zagreb, OIB 85821130368,HRVATSKI ZAVOD ZA JAVNO ZDRAVSTVO, OIB 75297532041</izvorni_sadrzaj>
    <derivirana_varijabla naziv="DomainObject.Predmet.StrankaNazivFormatedOIB_1">FINA Regionalni centar Zagreb, OIB 85821130368,HRVATSKI ZAVOD ZA JAVNO ZDRAVSTVO, OIB 75297532041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HRVATSKI ZAVOD ZA JAVNO ZDRAVSTVO</item>
    </izvorni_sadrzaj>
    <derivirana_varijabla naziv="DomainObject.Predmet.StrankaListFormated_1">
      <item>FINA Regionalni centar Zagreb</item>
      <item>HRVATSKI ZAVOD ZA JAVNO ZDRAVSTVO</item>
    </derivirana_varijabla>
  </DomainObject.Predmet.StrankaListFormated>
  <DomainObject.Predmet.StrankaListFormatedOIB>
    <izvorni_sadrzaj>
      <item>FINA Regionalni centar Zagreb, OIB 85821130368</item>
      <item>HRVATSKI ZAVOD ZA JAVNO ZDRAVSTVO, OIB 75297532041</item>
    </izvorni_sadrzaj>
    <derivirana_varijabla naziv="DomainObject.Predmet.StrankaListFormatedOIB_1">
      <item>FINA Regionalni centar Zagreb, OIB 85821130368</item>
      <item>HRVATSKI ZAVOD ZA JAVNO ZDRAVSTVO, OIB 75297532041</item>
    </derivirana_varijabla>
  </DomainObject.Predmet.StrankaListFormatedOIB>
  <DomainObject.Predmet.StrankaListFormatedWithAdress>
    <izvorni_sadrzaj>
      <item>FINA Regionalni centar Zagreb, Trg svibanjskih žrtava 1995. 1, 10000 Zagreb</item>
      <item>HRVATSKI ZAVOD ZA JAVNO ZDRAVSTVO, Rockefellerova 7, 10000 Zagreb</item>
    </izvorni_sadrzaj>
    <derivirana_varijabla naziv="DomainObject.Predmet.StrankaListFormatedWithAdress_1">
      <item>FINA Regionalni centar Zagreb, Trg svibanjskih žrtava 1995. 1, 10000 Zagreb</item>
      <item>HRVATSKI ZAVOD ZA JAVNO ZDRAVSTVO, Rockefellerova 7, 10000 Zagreb</item>
    </derivirana_varijabla>
  </DomainObject.Predmet.StrankaListFormatedWithAdress>
  <DomainObject.Predmet.StrankaListFormatedWithAdressOIB>
    <izvorni_sadrzaj>
      <item>FINA Regionalni centar Zagreb, OIB 85821130368, Trg svibanjskih žrtava 1995. 1, 10000 Zagreb</item>
      <item>HRVATSKI ZAVOD ZA JAVNO ZDRAVSTVO, OIB 75297532041, Rockefellerova 7, 10000 Zagreb</item>
    </izvorni_sadrzaj>
    <derivirana_varijabla naziv="DomainObject.Predmet.StrankaListFormatedWithAdressOIB_1">
      <item>FINA Regionalni centar Zagreb, OIB 85821130368, Trg svibanjskih žrtava 1995. 1, 10000 Zagreb</item>
      <item>HRVATSKI ZAVOD ZA JAVNO ZDRAVSTVO, OIB 75297532041, Rockefellerova 7, 10000 Zagreb</item>
    </derivirana_varijabla>
  </DomainObject.Predmet.StrankaListFormatedWithAdressOIB>
  <DomainObject.Predmet.StrankaListNazivFormated>
    <izvorni_sadrzaj>
      <item>FINA Regionalni centar Zagreb</item>
      <item>HRVATSKI ZAVOD ZA JAVNO ZDRAVSTVO</item>
    </izvorni_sadrzaj>
    <derivirana_varijabla naziv="DomainObject.Predmet.StrankaListNazivFormated_1">
      <item>FINA Regionalni centar Zagreb</item>
      <item>HRVATSKI ZAVOD ZA JAVNO ZDRAVSTVO</item>
    </derivirana_varijabla>
  </DomainObject.Predmet.StrankaListNazivFormated>
  <DomainObject.Predmet.StrankaListNazivFormatedOIB>
    <izvorni_sadrzaj>
      <item>FINA Regionalni centar Zagreb, OIB 85821130368</item>
      <item>HRVATSKI ZAVOD ZA JAVNO ZDRAVSTVO, OIB 75297532041</item>
    </izvorni_sadrzaj>
    <derivirana_varijabla naziv="DomainObject.Predmet.StrankaListNazivFormatedOIB_1">
      <item>FINA Regionalni centar Zagreb, OIB 85821130368</item>
      <item>HRVATSKI ZAVOD ZA JAVNO ZDRAVSTVO, OIB 75297532041</item>
    </derivirana_varijabla>
  </DomainObject.Predmet.StrankaListNazivFormatedOIB>
  <DomainObject.Predmet.ProtuStrankaListFormated>
    <izvorni_sadrzaj>
      <item>CONFIDO MOBILIS d.o.o.</item>
    </izvorni_sadrzaj>
    <derivirana_varijabla naziv="DomainObject.Predmet.ProtuStrankaListFormated_1">
      <item>CONFIDO MOBILIS d.o.o.</item>
    </derivirana_varijabla>
  </DomainObject.Predmet.ProtuStrankaListFormated>
  <DomainObject.Predmet.ProtuStrankaListFormatedOIB>
    <izvorni_sadrzaj>
      <item>CONFIDO MOBILIS d.o.o., OIB 04704841504</item>
    </izvorni_sadrzaj>
    <derivirana_varijabla naziv="DomainObject.Predmet.ProtuStrankaListFormatedOIB_1">
      <item>CONFIDO MOBILIS d.o.o., OIB 04704841504</item>
    </derivirana_varijabla>
  </DomainObject.Predmet.ProtuStrankaListFormatedOIB>
  <DomainObject.Predmet.ProtuStrankaListFormatedWithAdress>
    <izvorni_sadrzaj>
      <item>CONFIDO MOBILIS d.o.o., Brezovec Zelinski 18, 10382 Donja Zelina</item>
    </izvorni_sadrzaj>
    <derivirana_varijabla naziv="DomainObject.Predmet.ProtuStrankaListFormatedWithAdress_1">
      <item>CONFIDO MOBILIS d.o.o., Brezovec Zelinski 18, 10382 Donja Zelina</item>
    </derivirana_varijabla>
  </DomainObject.Predmet.ProtuStrankaListFormatedWithAdress>
  <DomainObject.Predmet.ProtuStrankaListFormatedWithAdressOIB>
    <izvorni_sadrzaj>
      <item>CONFIDO MOBILIS d.o.o., OIB 04704841504, Brezovec Zelinski 18, 10382 Donja Zelina</item>
    </izvorni_sadrzaj>
    <derivirana_varijabla naziv="DomainObject.Predmet.ProtuStrankaListFormatedWithAdressOIB_1">
      <item>CONFIDO MOBILIS d.o.o., OIB 04704841504, Brezovec Zelinski 18, 10382 Donja Zelina</item>
    </derivirana_varijabla>
  </DomainObject.Predmet.ProtuStrankaListFormatedWithAdressOIB>
  <DomainObject.Predmet.ProtuStrankaListNazivFormated>
    <izvorni_sadrzaj>
      <item>CONFIDO MOBILIS d.o.o.</item>
    </izvorni_sadrzaj>
    <derivirana_varijabla naziv="DomainObject.Predmet.ProtuStrankaListNazivFormated_1">
      <item>CONFIDO MOBILIS d.o.o.</item>
    </derivirana_varijabla>
  </DomainObject.Predmet.ProtuStrankaListNazivFormated>
  <DomainObject.Predmet.ProtuStrankaListNazivFormatedOIB>
    <izvorni_sadrzaj>
      <item>CONFIDO MOBILIS d.o.o., OIB 04704841504</item>
    </izvorni_sadrzaj>
    <derivirana_varijabla naziv="DomainObject.Predmet.ProtuStrankaListNazivFormatedOIB_1">
      <item>CONFIDO MOBILIS d.o.o., OIB 04704841504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2016.</izvorni_sadrzaj>
    <derivirana_varijabla naziv="DomainObject.Datum_1">18. studenog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CONFIDO MOBILIS d.o.o.</izvorni_sadrzaj>
    <derivirana_varijabla naziv="DomainObject.Predmet.ProtustrankaIDrugi_1">CONFIDO MOBILIS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CONFIDO MOBILIS d.o.o., OIB 04704841504, Brezovec Zelinski 18, 10382 Donja Zelina</izvorni_sadrzaj>
    <derivirana_varijabla naziv="DomainObject.Predmet.ProtustrankaIDrugiAdressOIB_1">CONFIDO MOBILIS d.o.o., OIB 04704841504, Brezovec Zelinski 18, 10382 Donja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CONFIDO MOBILIS d.o.o.</item>
      <item>HRVATSKI ZAVOD ZA JAVNO ZDRAVSTVO</item>
    </izvorni_sadrzaj>
    <derivirana_varijabla naziv="DomainObject.Predmet.SudioniciListNaziv_1">
      <item>FINA Regionalni centar Zagreb</item>
      <item>CONFIDO MOBILIS d.o.o.</item>
      <item>HRVATSKI ZAVOD ZA JAVNO ZDRAVSTVO</item>
    </derivirana_varijabla>
  </DomainObject.Predmet.SudioniciListNaziv>
  <DomainObject.Predmet.SudioniciListAdressOIB>
    <izvorni_sadrzaj>
      <item>FINA Regionalni centar Zagreb, OIB 85821130368, Trg svibanjskih žrtava 1995. 1,10000 Zagreb</item>
      <item>CONFIDO MOBILIS d.o.o., OIB 04704841504, Brezovec Zelinski 18,10382 Donja Zelina</item>
      <item>HRVATSKI ZAVOD ZA JAVNO ZDRAVSTVO, OIB 75297532041, Rockefellerova 7,10000 Zagreb</item>
    </izvorni_sadrzaj>
    <derivirana_varijabla naziv="DomainObject.Predmet.SudioniciListAdressOIB_1">
      <item>FINA Regionalni centar Zagreb, OIB 85821130368, Trg svibanjskih žrtava 1995. 1,10000 Zagreb</item>
      <item>CONFIDO MOBILIS d.o.o., OIB 04704841504, Brezovec Zelinski 18,10382 Donja Zelina</item>
      <item>HRVATSKI ZAVOD ZA JAVNO ZDRAVSTVO, OIB 75297532041, Rockefellerova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04704841504</item>
      <item>, OIB 75297532041</item>
    </izvorni_sadrzaj>
    <derivirana_varijabla naziv="DomainObject.Predmet.SudioniciListNazivOIB_1">
      <item>, OIB 85821130368</item>
      <item>, OIB 04704841504</item>
      <item>, OIB 75297532041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663</properties:Words>
  <properties:Characters>3616</properties:Characters>
  <properties:Lines>80</properties:Lines>
  <properties:Paragraphs>30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2016-11-18T10:12:00Z</dcterms:created>
  <dc:creator>Vinka Mihalinčić</dc:creator>
  <cp:lastModifiedBy>Vinka Mihalinčić</cp:lastModifiedBy>
  <dcterms:modified xmlns:xsi="http://www.w3.org/2001/XMLSchema-instance" xsi:type="dcterms:W3CDTF">2016-11-18T10:17:00Z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