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c357" w14:paraId="0b4c357" w:rsidRDefault="00C835FE" w:rsidP="00910611" w:rsidR="00C835F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5FE" w:rsidP="00910611" w:rsidR="00C835FE">
      <w:r>
        <w:rPr>
          <w:rFonts w:eastAsia="MS Mincho"/>
        </w:rPr>
        <w:t>REPUBLIKA HRVATSKA</w:t>
      </w:r>
    </w:p>
    <w:p w:rsidRDefault="00C835FE" w:rsidP="00910611" w:rsidR="00C835FE">
      <w:r>
        <w:rPr>
          <w:rFonts w:eastAsia="MS Mincho"/>
        </w:rPr>
        <w:t>TRGOVAČKI SUD U RIJECI</w:t>
      </w:r>
    </w:p>
    <w:p w:rsidRDefault="00C835FE" w:rsidR="00C835F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C835FE" w:rsidP="00BC4FFC" w:rsidR="00C835FE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296556" w:rsidP="00296556" w:rsidR="00296556">
      <w:pPr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B07177">
        <w:rPr>
          <w:rFonts w:hAnsi="Times New Roman" w:ascii="Times New Roman"/>
          <w:b w:val="false"/>
        </w:rPr>
        <w:t>u stečajnom predmetu nad dužnikom LYKOS d.o.o. za ugostiteljstvo i turizam u stečaju Crikvenica, Podšupera 55, OIB: 15118791096</w:t>
      </w:r>
      <w:r>
        <w:rPr>
          <w:rFonts w:hAnsi="Times New Roman" w:ascii="Times New Roman"/>
          <w:b w:val="false"/>
        </w:rPr>
        <w:t xml:space="preserve">, dana </w:t>
      </w:r>
      <w:r w:rsidR="00B07177">
        <w:rPr>
          <w:rFonts w:hAnsi="Times New Roman" w:ascii="Times New Roman"/>
          <w:b w:val="false"/>
        </w:rPr>
        <w:t xml:space="preserve"> 16. listopada</w:t>
      </w:r>
      <w:r>
        <w:rPr>
          <w:rFonts w:hAnsi="Times New Roman" w:ascii="Times New Roman"/>
          <w:b w:val="false"/>
        </w:rPr>
        <w:t xml:space="preserve">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</w:t>
      </w:r>
      <w:r w:rsidR="0078589B">
        <w:rPr>
          <w:rFonts w:hAnsi="Times New Roman" w:ascii="Times New Roman"/>
          <w:b w:val="false"/>
        </w:rPr>
        <w:t>i prilaganja</w:t>
      </w:r>
      <w:r w:rsidRPr="004F2356">
        <w:rPr>
          <w:rFonts w:hAnsi="Times New Roman" w:ascii="Times New Roman"/>
          <w:b w:val="false"/>
        </w:rPr>
        <w:t xml:space="preserve"> odgovarajućih pisanih dokaza glede vrijednosti nekretnina upisanih u </w:t>
      </w:r>
      <w:r w:rsidR="00C14712" w:rsidRPr="00C14712">
        <w:rPr>
          <w:rFonts w:hAnsi="Times New Roman" w:ascii="Times New Roman"/>
          <w:b w:val="false"/>
        </w:rPr>
        <w:t>Općinskog suda u Gospiću, zemljišnoknjižni odjel Gospić, k.č.br.  3906 u naravi novo naselje površine 791 m2, sve upisano u zk. ul. br. 2115 Katastarska općina: 310867, Lički Osik, 4. Suvlasnički dio s neodređenim omjerom ETAŽNO VLASNIŠTVO (E-4), 1. Poslovni prostor koji se sastoji od prostorije za posluživanje, skladišta, sanitarija i hodnika ukupne površine 43,72 m2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B07177" w:rsidP="00B07177" w:rsidR="00BC4FFC" w:rsidRPr="00B07177">
      <w:pPr>
        <w:pStyle w:val="Odlomakpopisa"/>
        <w:numPr>
          <w:ilvl w:val="0"/>
          <w:numId w:val="4"/>
        </w:num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prosinca</w:t>
      </w:r>
      <w:r w:rsidR="00296556" w:rsidRPr="00B07177">
        <w:rPr>
          <w:rFonts w:hAnsi="Times New Roman" w:ascii="Times New Roman"/>
          <w:b w:val="false"/>
        </w:rPr>
        <w:t xml:space="preserve"> 2018</w:t>
      </w:r>
      <w:r w:rsidR="00BC4FFC" w:rsidRPr="00B07177">
        <w:rPr>
          <w:rFonts w:hAnsi="Times New Roman" w:ascii="Times New Roman"/>
          <w:b w:val="false"/>
        </w:rPr>
        <w:t xml:space="preserve">. </w:t>
      </w:r>
      <w:r w:rsidR="00A32C89" w:rsidRPr="00B07177">
        <w:rPr>
          <w:rFonts w:hAnsi="Times New Roman" w:ascii="Times New Roman"/>
          <w:b w:val="false"/>
        </w:rPr>
        <w:t xml:space="preserve"> </w:t>
      </w:r>
      <w:r w:rsidR="00BC4FFC" w:rsidRPr="00B07177">
        <w:rPr>
          <w:rFonts w:hAnsi="Times New Roman" w:ascii="Times New Roman"/>
          <w:b w:val="false"/>
        </w:rPr>
        <w:t xml:space="preserve">u </w:t>
      </w:r>
      <w:r w:rsidR="00B60B97" w:rsidRPr="00B07177">
        <w:rPr>
          <w:rFonts w:hAnsi="Times New Roman" w:ascii="Times New Roman"/>
          <w:b w:val="false"/>
        </w:rPr>
        <w:t>9</w:t>
      </w:r>
      <w:r w:rsidR="004F2356" w:rsidRPr="00B07177">
        <w:rPr>
          <w:rFonts w:hAnsi="Times New Roman" w:ascii="Times New Roman"/>
          <w:b w:val="false"/>
        </w:rPr>
        <w:t>,</w:t>
      </w:r>
      <w:r w:rsidR="00C14712">
        <w:rPr>
          <w:rFonts w:hAnsi="Times New Roman" w:ascii="Times New Roman"/>
          <w:b w:val="false"/>
        </w:rPr>
        <w:t>45</w:t>
      </w:r>
      <w:r w:rsidR="00BC4FFC" w:rsidRPr="00B07177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B07177">
        <w:rPr>
          <w:rFonts w:hAnsi="Times New Roman" w:ascii="Times New Roman"/>
          <w:b w:val="false"/>
        </w:rPr>
        <w:t>k MESNA INDUSTRIJA-VAJDA D.D., OIB: 16257048014, ČAKOVEC, ZAGREBAČKA BR. 4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B07177">
        <w:rPr>
          <w:rFonts w:hAnsi="Times New Roman" w:ascii="Times New Roman"/>
          <w:b w:val="false"/>
        </w:rPr>
        <w:t xml:space="preserve"> 16. listopada 2018.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B4A" w:rsidP="00BC4FFC" w:rsidR="00DA3B4A">
      <w:r>
        <w:separator/>
      </w:r>
    </w:p>
  </w:endnote>
  <w:endnote w:id="0" w:type="continuationSeparator">
    <w:p w:rsidRDefault="00DA3B4A" w:rsidP="00BC4FFC" w:rsidR="00DA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B4A" w:rsidP="00BC4FFC" w:rsidR="00DA3B4A">
      <w:r>
        <w:separator/>
      </w:r>
    </w:p>
  </w:footnote>
  <w:footnote w:id="0" w:type="continuationSeparator">
    <w:p w:rsidRDefault="00DA3B4A" w:rsidP="00BC4FFC" w:rsidR="00DA3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296556">
      <w:rPr>
        <w:rFonts w:hAnsi="Times New Roman" w:ascii="Times New Roman"/>
        <w:b w:val="false"/>
      </w:rPr>
      <w:t>79/2017</w:t>
    </w:r>
    <w:r w:rsidR="00C835FE">
      <w:rPr>
        <w:rFonts w:hAnsi="Times New Roman" w:ascii="Times New Roman"/>
        <w:b w:val="false"/>
      </w:rPr>
      <w:t>-29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1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6B3FE7"/>
    <w:multiLevelType w:val="hybridMultilevel"/>
    <w:tmpl w:val="27F65DDC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265D45"/>
    <w:rsid w:val="00267BBB"/>
    <w:rsid w:val="00296556"/>
    <w:rsid w:val="002B3E78"/>
    <w:rsid w:val="003541B1"/>
    <w:rsid w:val="00373F27"/>
    <w:rsid w:val="00375C6B"/>
    <w:rsid w:val="00451B32"/>
    <w:rsid w:val="004F2356"/>
    <w:rsid w:val="004F6C16"/>
    <w:rsid w:val="00520689"/>
    <w:rsid w:val="0052434E"/>
    <w:rsid w:val="005401BA"/>
    <w:rsid w:val="00581B0A"/>
    <w:rsid w:val="005A775D"/>
    <w:rsid w:val="005B1AC9"/>
    <w:rsid w:val="00601DCA"/>
    <w:rsid w:val="0061721F"/>
    <w:rsid w:val="006E55BD"/>
    <w:rsid w:val="006F6B20"/>
    <w:rsid w:val="00741DD4"/>
    <w:rsid w:val="0076139A"/>
    <w:rsid w:val="0078589B"/>
    <w:rsid w:val="007B6D04"/>
    <w:rsid w:val="007D260E"/>
    <w:rsid w:val="00814381"/>
    <w:rsid w:val="00836506"/>
    <w:rsid w:val="008E1171"/>
    <w:rsid w:val="0092029E"/>
    <w:rsid w:val="00942A0F"/>
    <w:rsid w:val="00970B5C"/>
    <w:rsid w:val="00A32C89"/>
    <w:rsid w:val="00A96D54"/>
    <w:rsid w:val="00AA43BC"/>
    <w:rsid w:val="00AF0A5D"/>
    <w:rsid w:val="00AF5B7A"/>
    <w:rsid w:val="00B07177"/>
    <w:rsid w:val="00B60B97"/>
    <w:rsid w:val="00B93FF3"/>
    <w:rsid w:val="00BA3EB5"/>
    <w:rsid w:val="00BC4FFC"/>
    <w:rsid w:val="00C14712"/>
    <w:rsid w:val="00C17835"/>
    <w:rsid w:val="00C835FE"/>
    <w:rsid w:val="00CC24ED"/>
    <w:rsid w:val="00CE5EC2"/>
    <w:rsid w:val="00D506D5"/>
    <w:rsid w:val="00D641FD"/>
    <w:rsid w:val="00D67E91"/>
    <w:rsid w:val="00DA3B4A"/>
    <w:rsid w:val="00DE1026"/>
    <w:rsid w:val="00E14CCD"/>
    <w:rsid w:val="00E518D1"/>
    <w:rsid w:val="00E8035A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5A7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5A7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St-79/2017-27</izvorni_sadrzaj>
    <derivirana_varijabla naziv="DomainObject.PredzadnjaOdlukaIzPredmeta.Oznaka_1">St-79/2017-27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1034</properties:Characters>
  <properties:Lines>37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2018-10-16T08:31:00Z</dcterms:created>
  <dc:creator>Vera Jelenović</dc:creator>
  <cp:lastModifiedBy>Danijela Fumić</cp:lastModifiedBy>
  <dcterms:modified xmlns:xsi="http://www.w3.org/2001/XMLSchema-instance" xsi:type="dcterms:W3CDTF">2018-10-16T08:32:00Z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(79 17 poziv izjašnjenje razlučnih3.docx)</vt:lpwstr>
  </prop:property>
  <prop:property name="CC_coloring" pid="5" fmtid="{D5CDD505-2E9C-101B-9397-08002B2CF9AE}">
    <vt:bool>false</vt:bool>
  </prop:property>
</prop:Properties>
</file>