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858a" w14:paraId="2e3858a" w:rsidRDefault="00B91E15" w:rsidP="00B91E15" w:rsidR="00B91E15" w:rsidRPr="0078359D">
      <w:pPr>
        <w:jc w:val="right"/>
        <w15:collapsed w:val="false"/>
      </w:pPr>
      <w:bookmarkStart w:name="_GoBack" w:id="0"/>
      <w:bookmarkEnd w:id="0"/>
      <w:r>
        <w:t>2 St-514/2017-</w:t>
      </w:r>
      <w:r w:rsidR="009A7D06">
        <w:t>26</w:t>
      </w:r>
    </w:p>
    <w:p w:rsidRDefault="00B91E15" w:rsidP="00B91E15" w:rsidR="00B91E15">
      <w:pPr>
        <w:jc w:val="center"/>
      </w:pPr>
    </w:p>
    <w:p w:rsidRDefault="00B91E15" w:rsidP="00B91E15" w:rsidR="00B91E15" w:rsidRPr="0078359D">
      <w:pPr>
        <w:jc w:val="center"/>
      </w:pPr>
    </w:p>
    <w:p w:rsidRDefault="00B91E15" w:rsidP="00B91E15" w:rsidR="00B91E15" w:rsidRPr="0078359D">
      <w:pPr>
        <w:jc w:val="center"/>
      </w:pPr>
      <w:r w:rsidRPr="0078359D">
        <w:t>TABLICA ISPITANIH TRAŽBINA</w:t>
      </w:r>
    </w:p>
    <w:p w:rsidRDefault="00B91E15" w:rsidP="00B91E15" w:rsidR="00B91E15" w:rsidRPr="0078359D">
      <w:pPr>
        <w:jc w:val="center"/>
      </w:pPr>
      <w:r w:rsidRPr="0078359D">
        <w:t xml:space="preserve">Po čl. 264. Stečajnog zakona </w:t>
      </w:r>
    </w:p>
    <w:p w:rsidRDefault="00B91E15" w:rsidP="00B91E15" w:rsidR="00B91E15" w:rsidRPr="0078359D">
      <w:pPr>
        <w:jc w:val="center"/>
      </w:pPr>
      <w:r w:rsidRPr="0078359D">
        <w:t xml:space="preserve">(Ispitno ročište od </w:t>
      </w:r>
      <w:r>
        <w:t>7. ožujka 2018.</w:t>
      </w:r>
      <w:r w:rsidRPr="0078359D">
        <w:t xml:space="preserve"> u stečajnom postupku nad </w:t>
      </w:r>
    </w:p>
    <w:p w:rsidRDefault="00B91E15" w:rsidP="00B91E15" w:rsidR="00B91E15">
      <w:pPr>
        <w:jc w:val="center"/>
      </w:pPr>
      <w:r w:rsidRPr="00404C88">
        <w:t xml:space="preserve">stečajnim dužnikom PELAGIUS d.o.o. u stečaju, Savudrija, </w:t>
      </w:r>
      <w:proofErr w:type="spellStart"/>
      <w:r w:rsidRPr="00404C88">
        <w:t>Alberi</w:t>
      </w:r>
      <w:proofErr w:type="spellEnd"/>
      <w:r w:rsidRPr="00404C88">
        <w:t xml:space="preserve"> 300, OIB: 53302761184</w:t>
      </w:r>
      <w:r w:rsidRPr="0078359D">
        <w:t>)</w:t>
      </w:r>
    </w:p>
    <w:p w:rsidRDefault="00B91E15" w:rsidP="00B91E15" w:rsidR="00B91E15" w:rsidRPr="0078359D">
      <w:pPr>
        <w:jc w:val="center"/>
      </w:pPr>
    </w:p>
    <w:p w:rsidRDefault="00B91E15" w:rsidP="00B91E15" w:rsidR="00B91E15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E04E89" w:rsidR="00B91E15" w:rsidRPr="0078359D">
        <w:tc>
          <w:tcPr>
            <w:tcW w:type="dxa" w:w="1008"/>
            <w:vAlign w:val="center"/>
          </w:tcPr>
          <w:p w:rsidRDefault="00B91E15" w:rsidP="00E04E89" w:rsidR="00B91E1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B91E15" w:rsidP="00E04E89" w:rsidR="00B91E1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B91E15" w:rsidP="00E04E89" w:rsidR="00B91E1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B91E15" w:rsidP="00E04E89" w:rsidR="00B91E1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B91E15" w:rsidP="00E04E89" w:rsidR="00B91E1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B91E15" w:rsidP="00E04E89" w:rsidR="00B91E1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B91E15" w:rsidP="00E04E89" w:rsidR="00B91E1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B91E15" w:rsidP="00E04E89" w:rsidR="00B91E15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E04E89" w:rsidR="00B91E15" w:rsidRPr="00492920">
        <w:trPr>
          <w:trHeight w:val="1181"/>
        </w:trPr>
        <w:tc>
          <w:tcPr>
            <w:tcW w:type="dxa" w:w="1008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 w:rsidRPr="005D0DC0">
              <w:t xml:space="preserve">HEP ELEKTRA d.o.o., Rijeka, </w:t>
            </w:r>
            <w:proofErr w:type="spellStart"/>
            <w:r w:rsidRPr="005D0DC0">
              <w:t>V.C</w:t>
            </w:r>
            <w:proofErr w:type="spellEnd"/>
            <w:r w:rsidRPr="005D0DC0">
              <w:t>. Emina 2, OIB: 43965974818</w:t>
            </w:r>
          </w:p>
        </w:tc>
        <w:tc>
          <w:tcPr>
            <w:tcW w:type="dxa" w:w="2103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 w:rsidRPr="005D0DC0">
              <w:t>88,78</w:t>
            </w:r>
          </w:p>
        </w:tc>
        <w:tc>
          <w:tcPr>
            <w:tcW w:type="dxa" w:w="2121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 w:rsidRPr="005D0DC0">
              <w:t>88,78</w:t>
            </w:r>
          </w:p>
        </w:tc>
        <w:tc>
          <w:tcPr>
            <w:tcW w:type="dxa" w:w="1478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E04E89" w:rsidR="00B91E15" w:rsidRPr="00492920">
        <w:trPr>
          <w:trHeight w:val="1181"/>
        </w:trPr>
        <w:tc>
          <w:tcPr>
            <w:tcW w:type="dxa" w:w="1008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B91E15" w:rsidP="00E04E89" w:rsidR="00B91E15" w:rsidRPr="00A3367D">
            <w:pPr>
              <w:tabs>
                <w:tab w:pos="3686" w:val="left"/>
              </w:tabs>
              <w:jc w:val="center"/>
            </w:pPr>
            <w:r w:rsidRPr="005377AB">
              <w:t xml:space="preserve">TANJA OBLAK, Umag, Crveni Vrh, </w:t>
            </w:r>
            <w:proofErr w:type="spellStart"/>
            <w:r w:rsidRPr="005377AB">
              <w:t>Alberi</w:t>
            </w:r>
            <w:proofErr w:type="spellEnd"/>
            <w:r w:rsidRPr="005377AB">
              <w:t xml:space="preserve"> 1, OIB: 52709255253</w:t>
            </w:r>
          </w:p>
        </w:tc>
        <w:tc>
          <w:tcPr>
            <w:tcW w:type="dxa" w:w="2103"/>
            <w:vAlign w:val="center"/>
          </w:tcPr>
          <w:p w:rsidRDefault="00B91E15" w:rsidP="00E04E89" w:rsidR="00B91E15">
            <w:pPr>
              <w:tabs>
                <w:tab w:pos="3686" w:val="left"/>
              </w:tabs>
              <w:jc w:val="center"/>
            </w:pPr>
            <w:r w:rsidRPr="005377AB">
              <w:t>1.280.883,91</w:t>
            </w:r>
          </w:p>
        </w:tc>
        <w:tc>
          <w:tcPr>
            <w:tcW w:type="dxa" w:w="2121"/>
            <w:vAlign w:val="center"/>
          </w:tcPr>
          <w:p w:rsidRDefault="00B91E15" w:rsidP="00E04E89" w:rsidR="00B91E15" w:rsidRPr="00A3367D">
            <w:pPr>
              <w:tabs>
                <w:tab w:pos="3686" w:val="left"/>
              </w:tabs>
              <w:jc w:val="center"/>
            </w:pPr>
            <w:r w:rsidRPr="005377AB">
              <w:t>1.280.883,91</w:t>
            </w:r>
          </w:p>
        </w:tc>
        <w:tc>
          <w:tcPr>
            <w:tcW w:type="dxa" w:w="1478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91E15" w:rsidP="00E04E89" w:rsidR="00B91E15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  <w:tr w:rsidTr="00E04E89" w:rsidR="00B91E15" w:rsidRPr="00492920">
        <w:trPr>
          <w:trHeight w:val="1181"/>
        </w:trPr>
        <w:tc>
          <w:tcPr>
            <w:tcW w:type="dxa" w:w="1008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>
              <w:t>3.</w:t>
            </w:r>
          </w:p>
        </w:tc>
        <w:tc>
          <w:tcPr>
            <w:tcW w:type="dxa" w:w="4374"/>
            <w:vAlign w:val="center"/>
          </w:tcPr>
          <w:p w:rsidRDefault="00B91E15" w:rsidP="00E04E89" w:rsidR="00B91E15" w:rsidRPr="00A3367D">
            <w:pPr>
              <w:tabs>
                <w:tab w:pos="3686" w:val="left"/>
              </w:tabs>
              <w:jc w:val="center"/>
            </w:pPr>
            <w:r w:rsidRPr="005377AB">
              <w:t xml:space="preserve">TANJA OBLAK, Umag, Crveni Vrh, </w:t>
            </w:r>
            <w:proofErr w:type="spellStart"/>
            <w:r w:rsidRPr="005377AB">
              <w:t>Alberi</w:t>
            </w:r>
            <w:proofErr w:type="spellEnd"/>
            <w:r w:rsidRPr="005377AB">
              <w:t xml:space="preserve"> 1, OIB: 52709255253</w:t>
            </w:r>
          </w:p>
        </w:tc>
        <w:tc>
          <w:tcPr>
            <w:tcW w:type="dxa" w:w="2103"/>
            <w:vAlign w:val="center"/>
          </w:tcPr>
          <w:p w:rsidRDefault="00B91E15" w:rsidP="00E04E89" w:rsidR="00B91E15">
            <w:pPr>
              <w:tabs>
                <w:tab w:pos="3686" w:val="left"/>
              </w:tabs>
              <w:jc w:val="center"/>
            </w:pPr>
            <w:r w:rsidRPr="00DC3E44">
              <w:t>8.245.137,97</w:t>
            </w:r>
          </w:p>
        </w:tc>
        <w:tc>
          <w:tcPr>
            <w:tcW w:type="dxa" w:w="2121"/>
            <w:vAlign w:val="center"/>
          </w:tcPr>
          <w:p w:rsidRDefault="00B91E15" w:rsidP="00E04E89" w:rsidR="00B91E15" w:rsidRPr="00C044C1">
            <w:pPr>
              <w:tabs>
                <w:tab w:pos="3686" w:val="left"/>
              </w:tabs>
              <w:jc w:val="center"/>
            </w:pPr>
            <w:r w:rsidRPr="00DC3E44">
              <w:t>8.245.137,97</w:t>
            </w:r>
          </w:p>
        </w:tc>
        <w:tc>
          <w:tcPr>
            <w:tcW w:type="dxa" w:w="1478"/>
            <w:vAlign w:val="center"/>
          </w:tcPr>
          <w:p w:rsidRDefault="00B91E15" w:rsidP="00E04E89" w:rsidR="00B91E15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B91E15" w:rsidP="00E04E89" w:rsidR="00B91E15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B91E15" w:rsidP="00E04E89" w:rsidR="00B91E15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</w:tbl>
    <w:p w:rsidRDefault="00B91E15" w:rsidP="00B91E15" w:rsidR="00B91E15">
      <w:pPr>
        <w:tabs>
          <w:tab w:pos="3686" w:val="left"/>
        </w:tabs>
        <w:jc w:val="center"/>
      </w:pPr>
    </w:p>
    <w:p w:rsidRDefault="00B91E15" w:rsidP="00B91E15" w:rsidR="00B91E15" w:rsidRPr="0078359D">
      <w:pPr>
        <w:tabs>
          <w:tab w:pos="3686" w:val="left"/>
        </w:tabs>
        <w:jc w:val="center"/>
      </w:pPr>
    </w:p>
    <w:p w:rsidRDefault="00B91E15" w:rsidP="00B91E15" w:rsidR="00B91E15" w:rsidRPr="00421D83">
      <w:pPr>
        <w:tabs>
          <w:tab w:pos="3686" w:val="left"/>
        </w:tabs>
        <w:jc w:val="center"/>
      </w:pPr>
      <w:r w:rsidRPr="006926F7">
        <w:t>U Pazin</w:t>
      </w:r>
      <w:r w:rsidRPr="00421D83">
        <w:t xml:space="preserve">u </w:t>
      </w:r>
      <w:r>
        <w:t>7. ožujka 2018</w:t>
      </w:r>
      <w:r w:rsidRPr="00421D83">
        <w:t>.</w:t>
      </w:r>
    </w:p>
    <w:p w:rsidRDefault="00B91E15" w:rsidP="00B91E15" w:rsidR="00B91E15" w:rsidRPr="006926F7">
      <w:pPr>
        <w:tabs>
          <w:tab w:pos="3686" w:val="left"/>
        </w:tabs>
        <w:jc w:val="center"/>
      </w:pPr>
    </w:p>
    <w:p w:rsidRDefault="00B91E15" w:rsidP="00B91E15" w:rsidR="00B91E15" w:rsidRPr="006926F7">
      <w:pPr>
        <w:tabs>
          <w:tab w:pos="3686" w:val="left"/>
        </w:tabs>
        <w:jc w:val="center"/>
      </w:pP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  <w:t xml:space="preserve">     Stečajna sutkinja:</w:t>
      </w:r>
    </w:p>
    <w:p w:rsidRDefault="00B91E15" w:rsidP="00B91E15" w:rsidR="00500701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D06" w:rsidR="007542AD">
      <w:r>
        <w:separator/>
      </w:r>
    </w:p>
  </w:endnote>
  <w:endnote w:id="0" w:type="continuationSeparator">
    <w:p w:rsidRDefault="009A7D06" w:rsidR="00754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D06" w:rsidR="007542AD">
      <w:r>
        <w:separator/>
      </w:r>
    </w:p>
  </w:footnote>
  <w:footnote w:id="0" w:type="continuationSeparator">
    <w:p w:rsidRDefault="009A7D06" w:rsidR="007542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E15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2A13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E15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1E15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2 St-99/2017-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E15"/>
    <w:rsid w:val="00554328"/>
    <w:rsid w:val="007542AD"/>
    <w:rsid w:val="00782A13"/>
    <w:rsid w:val="00985388"/>
    <w:rsid w:val="009A7D06"/>
    <w:rsid w:val="00B9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1E1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1E15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B91E1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91E15"/>
  </w:style>
  <w:style w:styleId="Tekstrezerviranogmjesta" w:type="character">
    <w:name w:val="Placeholder Text"/>
    <w:basedOn w:val="Zadanifontodlomka"/>
    <w:uiPriority w:val="99"/>
    <w:semiHidden/>
    <w:rsid w:val="00782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1E1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1E15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B91E1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91E15"/>
  </w:style>
  <w:style w:styleId="Tekstrezerviranogmjesta" w:type="character">
    <w:name w:val="Placeholder Text"/>
    <w:basedOn w:val="Zadanifontodlomka"/>
    <w:uiPriority w:val="99"/>
    <w:semiHidden/>
    <w:rsid w:val="00782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PELAGIUS d.o.o. SAVUDRIJA</izvorni_sadrzaj>
    <derivirana_varijabla naziv="DomainObject.Predmet.ProtustrankaFormated_1">  PELAGIUS d.o.o. SAVUDRIJA</derivirana_varijabla>
  </DomainObject.Predmet.ProtustrankaFormated>
  <DomainObject.Predmet.ProtustrankaFormatedOIB>
    <izvorni_sadrzaj>  PELAGIUS d.o.o. SAVUDRIJA, OIB 53302761184</izvorni_sadrzaj>
    <derivirana_varijabla naziv="DomainObject.Predmet.ProtustrankaFormatedOIB_1">  PELAGIUS d.o.o. SAVUDRIJA, OIB 53302761184</derivirana_varijabla>
  </DomainObject.Predmet.ProtustrankaFormatedOIB>
  <DomainObject.Predmet.ProtustrankaFormatedWithAdress>
    <izvorni_sadrzaj> PELAGIUS d.o.o. SAVUDRIJA, Alberi 300, 52475 Savudrija</izvorni_sadrzaj>
    <derivirana_varijabla naziv="DomainObject.Predmet.ProtustrankaFormatedWithAdress_1"> PELAGIUS d.o.o. SAVUDRIJA, Alberi 300, 52475 Savudrija</derivirana_varijabla>
  </DomainObject.Predmet.ProtustrankaFormatedWithAdress>
  <DomainObject.Predmet.ProtustrankaFormatedWithAdressOIB>
    <izvorni_sadrzaj> PELAGIUS d.o.o. SAVUDRIJA, OIB 53302761184, Alberi 300, 52475 Savudrija</izvorni_sadrzaj>
    <derivirana_varijabla naziv="DomainObject.Predmet.ProtustrankaFormatedWithAdressOIB_1"> PELAGIUS d.o.o. SAVUDRIJA, OIB 53302761184, Alberi 300, 52475 Savudrija</derivirana_varijabla>
  </DomainObject.Predmet.ProtustrankaFormatedWithAdressOIB>
  <DomainObject.Predmet.ProtustrankaWithAdress>
    <izvorni_sadrzaj>PELAGIUS d.o.o. SAVUDRIJA Alberi 300, 52475 Savudrija</izvorni_sadrzaj>
    <derivirana_varijabla naziv="DomainObject.Predmet.ProtustrankaWithAdress_1">PELAGIUS d.o.o. SAVUDRIJA Alberi 300, 52475 Savudrija</derivirana_varijabla>
  </DomainObject.Predmet.ProtustrankaWithAdress>
  <DomainObject.Predmet.ProtustrankaWithAdressOIB>
    <izvorni_sadrzaj>PELAGIUS d.o.o. SAVUDRIJA, OIB 53302761184, Alberi 300, 52475 Savudrija</izvorni_sadrzaj>
    <derivirana_varijabla naziv="DomainObject.Predmet.ProtustrankaWithAdressOIB_1">PELAGIUS d.o.o. SAVUDRIJA, OIB 53302761184, Alberi 300, 52475 Savudrija</derivirana_varijabla>
  </DomainObject.Predmet.ProtustrankaWithAdressOIB>
  <DomainObject.Predmet.ProtustrankaNazivFormated>
    <izvorni_sadrzaj>PELAGIUS d.o.o. SAVUDRIJA</izvorni_sadrzaj>
    <derivirana_varijabla naziv="DomainObject.Predmet.ProtustrankaNazivFormated_1">PELAGIUS d.o.o. SAVUDRIJA</derivirana_varijabla>
  </DomainObject.Predmet.ProtustrankaNazivFormated>
  <DomainObject.Predmet.ProtustrankaNazivFormatedOIB>
    <izvorni_sadrzaj>PELAGIUS d.o.o. SAVUDRIJA, OIB 53302761184</izvorni_sadrzaj>
    <derivirana_varijabla naziv="DomainObject.Predmet.ProtustrankaNazivFormatedOIB_1">PELAGIUS d.o.o. SAVUDRIJA, OIB 53302761184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PELAGIUS d.o.o. SAVUDRIJA</izvorni_sadrzaj>
    <derivirana_varijabla naziv="DomainObject.Predmet.StrankaFormated_1">  PELAGIUS d.o.o. SAVUDRIJA</derivirana_varijabla>
  </DomainObject.Predmet.StrankaFormated>
  <DomainObject.Predmet.StrankaFormatedOIB>
    <izvorni_sadrzaj>  PELAGIUS d.o.o. SAVUDRIJA, OIB 53302761184</izvorni_sadrzaj>
    <derivirana_varijabla naziv="DomainObject.Predmet.StrankaFormatedOIB_1">  PELAGIUS d.o.o. SAVUDRIJA, OIB 53302761184</derivirana_varijabla>
  </DomainObject.Predmet.StrankaFormatedOIB>
  <DomainObject.Predmet.StrankaFormatedWithAdress>
    <izvorni_sadrzaj> PELAGIUS d.o.o. SAVUDRIJA, Alberi 300, 52475 Savudrija</izvorni_sadrzaj>
    <derivirana_varijabla naziv="DomainObject.Predmet.StrankaFormatedWithAdress_1"> PELAGIUS d.o.o. SAVUDRIJA, Alberi 300, 52475 Savudrija</derivirana_varijabla>
  </DomainObject.Predmet.StrankaFormatedWithAdress>
  <DomainObject.Predmet.StrankaFormatedWithAdressOIB>
    <izvorni_sadrzaj> PELAGIUS d.o.o. SAVUDRIJA, OIB 53302761184, Alberi 300, 52475 Savudrija</izvorni_sadrzaj>
    <derivirana_varijabla naziv="DomainObject.Predmet.StrankaFormatedWithAdressOIB_1"> PELAGIUS d.o.o. SAVUDRIJA, OIB 53302761184, Alberi 300, 52475 Savudrija</derivirana_varijabla>
  </DomainObject.Predmet.StrankaFormatedWithAdressOIB>
  <DomainObject.Predmet.StrankaWithAdress>
    <izvorni_sadrzaj>PELAGIUS d.o.o. SAVUDRIJA Alberi 300,52475 Savudrija</izvorni_sadrzaj>
    <derivirana_varijabla naziv="DomainObject.Predmet.StrankaWithAdress_1">PELAGIUS d.o.o. SAVUDRIJA Alberi 300,52475 Savudrija</derivirana_varijabla>
  </DomainObject.Predmet.StrankaWithAdress>
  <DomainObject.Predmet.StrankaWithAdressOIB>
    <izvorni_sadrzaj>PELAGIUS d.o.o. SAVUDRIJA, OIB 53302761184, Alberi 300,52475 Savudrija</izvorni_sadrzaj>
    <derivirana_varijabla naziv="DomainObject.Predmet.StrankaWithAdressOIB_1">PELAGIUS d.o.o. SAVUDRIJA, OIB 53302761184, Alberi 300,52475 Savudrija</derivirana_varijabla>
  </DomainObject.Predmet.StrankaWithAdressOIB>
  <DomainObject.Predmet.StrankaNazivFormated>
    <izvorni_sadrzaj>PELAGIUS d.o.o. SAVUDRIJA</izvorni_sadrzaj>
    <derivirana_varijabla naziv="DomainObject.Predmet.StrankaNazivFormated_1">PELAGIUS d.o.o. SAVUDRIJA</derivirana_varijabla>
  </DomainObject.Predmet.StrankaNazivFormated>
  <DomainObject.Predmet.StrankaNazivFormatedOIB>
    <izvorni_sadrzaj>PELAGIUS d.o.o. SAVUDRIJA, OIB 53302761184</izvorni_sadrzaj>
    <derivirana_varijabla naziv="DomainObject.Predmet.StrankaNazivFormatedOIB_1">PELAGIUS d.o.o. SAVUDRIJA, OIB 53302761184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PELAGIUS d.o.o. SAVUDRIJA</item>
    </izvorni_sadrzaj>
    <derivirana_varijabla naziv="DomainObject.Predmet.StrankaListFormated_1">
      <item>PELAGIUS d.o.o. SAVUDRIJA</item>
    </derivirana_varijabla>
  </DomainObject.Predmet.StrankaListFormated>
  <DomainObject.Predmet.StrankaListFormatedOIB>
    <izvorni_sadrzaj>
      <item>PELAGIUS d.o.o. SAVUDRIJA, OIB 53302761184</item>
    </izvorni_sadrzaj>
    <derivirana_varijabla naziv="DomainObject.Predmet.StrankaListFormatedOIB_1">
      <item>PELAGIUS d.o.o. SAVUDRIJA, OIB 53302761184</item>
    </derivirana_varijabla>
  </DomainObject.Predmet.StrankaListFormatedOIB>
  <DomainObject.Predmet.StrankaListFormatedWithAdress>
    <izvorni_sadrzaj>
      <item>PELAGIUS d.o.o. SAVUDRIJA, Alberi 300, 52475 Savudrija</item>
    </izvorni_sadrzaj>
    <derivirana_varijabla naziv="DomainObject.Predmet.StrankaListFormatedWithAdress_1">
      <item>PELAGIUS d.o.o. SAVUDRIJA, Alberi 300, 52475 Savudrija</item>
    </derivirana_varijabla>
  </DomainObject.Predmet.StrankaListFormatedWithAdress>
  <DomainObject.Predmet.StrankaListFormatedWithAdressOIB>
    <izvorni_sadrzaj>
      <item>PELAGIUS d.o.o. SAVUDRIJA, OIB 53302761184, Alberi 300, 52475 Savudrija</item>
    </izvorni_sadrzaj>
    <derivirana_varijabla naziv="DomainObject.Predmet.StrankaListFormatedWithAdressOIB_1">
      <item>PELAGIUS d.o.o. SAVUDRIJA, OIB 53302761184, Alberi 300, 52475 Savudrija</item>
    </derivirana_varijabla>
  </DomainObject.Predmet.StrankaListFormatedWithAdressOIB>
  <DomainObject.Predmet.StrankaListNazivFormated>
    <izvorni_sadrzaj>
      <item>PELAGIUS d.o.o. SAVUDRIJA</item>
    </izvorni_sadrzaj>
    <derivirana_varijabla naziv="DomainObject.Predmet.StrankaListNazivFormated_1">
      <item>PELAGIUS d.o.o. SAVUDRIJA</item>
    </derivirana_varijabla>
  </DomainObject.Predmet.StrankaListNazivFormated>
  <DomainObject.Predmet.StrankaListNazivFormatedOIB>
    <izvorni_sadrzaj>
      <item>PELAGIUS d.o.o. SAVUDRIJA, OIB 53302761184</item>
    </izvorni_sadrzaj>
    <derivirana_varijabla naziv="DomainObject.Predmet.StrankaListNazivFormatedOIB_1">
      <item>PELAGIUS d.o.o. SAVUDRIJA, OIB 53302761184</item>
    </derivirana_varijabla>
  </DomainObject.Predmet.StrankaListNazivFormatedOIB>
  <DomainObject.Predmet.ProtuStrankaListFormated>
    <izvorni_sadrzaj>
      <item>PELAGIUS d.o.o. SAVUDRIJA</item>
    </izvorni_sadrzaj>
    <derivirana_varijabla naziv="DomainObject.Predmet.ProtuStrankaListFormated_1">
      <item>PELAGIUS d.o.o. SAVUDRIJA</item>
    </derivirana_varijabla>
  </DomainObject.Predmet.ProtuStrankaListFormated>
  <DomainObject.Predmet.ProtuStrankaListFormatedOIB>
    <izvorni_sadrzaj>
      <item>PELAGIUS d.o.o. SAVUDRIJA, OIB 53302761184</item>
    </izvorni_sadrzaj>
    <derivirana_varijabla naziv="DomainObject.Predmet.ProtuStrankaListFormatedOIB_1">
      <item>PELAGIUS d.o.o. SAVUDRIJA, OIB 53302761184</item>
    </derivirana_varijabla>
  </DomainObject.Predmet.ProtuStrankaListFormatedOIB>
  <DomainObject.Predmet.ProtuStrankaListFormatedWithAdress>
    <izvorni_sadrzaj>
      <item>PELAGIUS d.o.o. SAVUDRIJA, Alberi 300, 52475 Savudrija</item>
    </izvorni_sadrzaj>
    <derivirana_varijabla naziv="DomainObject.Predmet.ProtuStrankaListFormatedWithAdress_1">
      <item>PELAGIUS d.o.o. SAVUDRIJA, Alberi 300, 52475 Savudrija</item>
    </derivirana_varijabla>
  </DomainObject.Predmet.ProtuStrankaListFormatedWithAdress>
  <DomainObject.Predmet.ProtuStrankaListFormatedWithAdressOIB>
    <izvorni_sadrzaj>
      <item>PELAGIUS d.o.o. SAVUDRIJA, OIB 53302761184, Alberi 300, 52475 Savudrija</item>
    </izvorni_sadrzaj>
    <derivirana_varijabla naziv="DomainObject.Predmet.ProtuStrankaListFormatedWithAdressOIB_1">
      <item>PELAGIUS d.o.o. SAVUDRIJA, OIB 53302761184, Alberi 300, 52475 Savudrija</item>
    </derivirana_varijabla>
  </DomainObject.Predmet.ProtuStrankaListFormatedWithAdressOIB>
  <DomainObject.Predmet.ProtuStrankaListNazivFormated>
    <izvorni_sadrzaj>
      <item>PELAGIUS d.o.o. SAVUDRIJA</item>
    </izvorni_sadrzaj>
    <derivirana_varijabla naziv="DomainObject.Predmet.ProtuStrankaListNazivFormated_1">
      <item>PELAGIUS d.o.o. SAVUDRIJA</item>
    </derivirana_varijabla>
  </DomainObject.Predmet.ProtuStrankaListNazivFormated>
  <DomainObject.Predmet.ProtuStrankaListNazivFormatedOIB>
    <izvorni_sadrzaj>
      <item>PELAGIUS d.o.o. SAVUDRIJA, OIB 53302761184</item>
    </izvorni_sadrzaj>
    <derivirana_varijabla naziv="DomainObject.Predmet.ProtuStrankaListNazivFormatedOIB_1">
      <item>PELAGIUS d.o.o. SAVUDRIJA, OIB 53302761184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PELAGIUS d.o.o. SAVUDRIJA</izvorni_sadrzaj>
    <derivirana_varijabla naziv="DomainObject.Predmet.StrankaIDrugi_1">PELAGIUS d.o.o. SAVUDRIJA</derivirana_varijabla>
  </DomainObject.Predmet.StrankaIDrugi>
  <DomainObject.Predmet.ProtustrankaIDrugi>
    <izvorni_sadrzaj>PELAGIUS d.o.o. SAVUDRIJA</izvorni_sadrzaj>
    <derivirana_varijabla naziv="DomainObject.Predmet.ProtustrankaIDrugi_1">PELAGIUS d.o.o. SAVUDRIJA</derivirana_varijabla>
  </DomainObject.Predmet.ProtustrankaIDrugi>
  <DomainObject.Predmet.StrankaIDrugiAdressOIB>
    <izvorni_sadrzaj>PELAGIUS d.o.o. SAVUDRIJA, OIB 53302761184, Alberi 300, 52475 Savudrija</izvorni_sadrzaj>
    <derivirana_varijabla naziv="DomainObject.Predmet.StrankaIDrugiAdressOIB_1">PELAGIUS d.o.o. SAVUDRIJA, OIB 53302761184, Alberi 300, 52475 Savudrija</derivirana_varijabla>
  </DomainObject.Predmet.StrankaIDrugiAdressOIB>
  <DomainObject.Predmet.ProtustrankaIDrugiAdressOIB>
    <izvorni_sadrzaj>PELAGIUS d.o.o. SAVUDRIJA, OIB 53302761184, Alberi 300, 52475 Savudrija</izvorni_sadrzaj>
    <derivirana_varijabla naziv="DomainObject.Predmet.ProtustrankaIDrugiAdressOIB_1">PELAGIUS d.o.o. SAVUDRIJA, OIB 53302761184,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PELAGIUS d.o.o. SAVUDRIJA</item>
      <item>PELAGIUS d.o.o. SAVUDRIJA</item>
    </izvorni_sadrzaj>
    <derivirana_varijabla naziv="DomainObject.Predmet.SudioniciListNaziv_1">
      <item>PELAGIUS d.o.o. SAVUDRIJA</item>
      <item>PELAGIUS d.o.o. SAVUDRIJA</item>
    </derivirana_varijabla>
  </DomainObject.Predmet.SudioniciListNaziv>
  <DomainObject.Predmet.SudioniciListAdressOIB>
    <izvorni_sadrzaj>
      <item>PELAGIUS d.o.o. SAVUDRIJA, OIB 53302761184, Alberi 300,52475 Savudrija</item>
      <item>PELAGIUS d.o.o. SAVUDRIJA, OIB 53302761184, Alberi 300,52475 Savudrija</item>
    </izvorni_sadrzaj>
    <derivirana_varijabla naziv="DomainObject.Predmet.SudioniciListAdressOIB_1">
      <item>PELAGIUS d.o.o. SAVUDRIJA, OIB 53302761184, Alberi 300,52475 Savudrija</item>
      <item>PELAGIUS d.o.o. SAVUDRIJA, OIB 53302761184, Alberi 300,52475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53302761184</item>
      <item>, OIB 53302761184</item>
    </izvorni_sadrzaj>
    <derivirana_varijabla naziv="DomainObject.Predmet.SudioniciListNazivOIB_1">
      <item>, OIB 53302761184</item>
      <item>, OIB 53302761184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110</properties:Words>
  <properties:Characters>614</properties:Characters>
  <properties:Lines>53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2018-02-16T09:19:00Z</dcterms:created>
  <dc:creator>Jasmina Matika</dc:creator>
  <cp:lastModifiedBy>Jasmina Matika</cp:lastModifiedBy>
  <dcterms:modified xmlns:xsi="http://www.w3.org/2001/XMLSchema-instance" xsi:type="dcterms:W3CDTF">2018-03-07T12:06:00Z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(St-514-17 - TABLICA SUCA O ISPITANIM TRAŽBINAMA - tri priznate - II.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