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22a9" w14:paraId="46422a9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F47A8D">
        <w:rPr>
          <w:szCs w:val="24"/>
        </w:rPr>
        <w:t>19</w:t>
      </w:r>
      <w:r w:rsidR="00B8373D">
        <w:rPr>
          <w:szCs w:val="24"/>
        </w:rPr>
        <w:t>/201</w:t>
      </w:r>
      <w:r w:rsidR="00F47A8D">
        <w:rPr>
          <w:szCs w:val="24"/>
        </w:rPr>
        <w:t>6</w:t>
      </w:r>
      <w:r w:rsidR="00B8373D">
        <w:rPr>
          <w:szCs w:val="24"/>
        </w:rPr>
        <w:t>-</w:t>
      </w:r>
      <w:r w:rsidR="00126612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F47A8D">
        <w:t>ika POLIKLINIKA ADARTA</w:t>
      </w:r>
      <w:r w:rsidR="0072008E">
        <w:t xml:space="preserve"> d.o.o.,</w:t>
      </w:r>
      <w:r w:rsidR="009E38BA">
        <w:t>Varaždin</w:t>
      </w:r>
      <w:r w:rsidR="0072008E">
        <w:t xml:space="preserve">, </w:t>
      </w:r>
      <w:r w:rsidR="00F47A8D">
        <w:t>Krešimira Filića 8</w:t>
      </w:r>
      <w:r w:rsidR="000F77CF">
        <w:t>, OIB:</w:t>
      </w:r>
      <w:r w:rsidR="00F47A8D">
        <w:t xml:space="preserve"> 06526031635</w:t>
      </w:r>
      <w:r w:rsidR="0072008E">
        <w:t xml:space="preserve">, </w:t>
      </w:r>
      <w:r w:rsidR="007D3B29">
        <w:t xml:space="preserve">dana </w:t>
      </w:r>
      <w:r w:rsidR="00F47A8D">
        <w:rPr>
          <w:szCs w:val="24"/>
        </w:rPr>
        <w:t>15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F47A8D" w:rsidRPr="00F47A8D">
        <w:t xml:space="preserve"> </w:t>
      </w:r>
      <w:r w:rsidR="00F47A8D">
        <w:t>POLIKLINIKA ADARTA d.o.o.,Varaždin, Krešimira Filića 8, OIB: 06526031635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F47A8D">
        <w:rPr>
          <w:szCs w:val="24"/>
        </w:rPr>
        <w:t>15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F807F3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72008E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DF4B3F">
        <w:tab/>
      </w:r>
      <w:r w:rsidR="007D3B29">
        <w:t xml:space="preserve"> </w:t>
      </w:r>
      <w:r w:rsidR="00F47A8D">
        <w:t>POLIKLINIKA ADARTA d.o.o.,Varaždin, Krešimira Filića 8, OIB: 06526031635.</w:t>
      </w:r>
    </w:p>
    <w:p w:rsidRDefault="00F47A8D" w:rsidP="00CE3446" w:rsidR="00F47A8D">
      <w:pPr>
        <w:jc w:val="both"/>
      </w:pPr>
    </w:p>
    <w:p w:rsidRDefault="00DF4B3F" w:rsidP="001669C1" w:rsidR="001669C1" w:rsidRPr="00962A57">
      <w:pPr>
        <w:ind w:firstLine="708"/>
        <w:jc w:val="both"/>
      </w:pPr>
      <w:r w:rsidRPr="00962A57">
        <w:t>III Za stečajnog upravitelja imenuje se</w:t>
      </w:r>
      <w:r w:rsidR="00AE176B">
        <w:t xml:space="preserve"> </w:t>
      </w:r>
      <w:r w:rsidR="001669C1">
        <w:t>Renato Sabljić, Zdenački zavoj 14, Zagreb, OIB:74644810692.</w:t>
      </w:r>
    </w:p>
    <w:p w:rsidRDefault="001669C1" w:rsidP="001669C1" w:rsidR="001669C1">
      <w:pPr>
        <w:jc w:val="both"/>
      </w:pPr>
    </w:p>
    <w:p w:rsidRDefault="001669C1" w:rsidP="001669C1" w:rsidR="007A75CE" w:rsidRPr="00964C7D">
      <w:pPr>
        <w:jc w:val="both"/>
        <w:rPr>
          <w:szCs w:val="24"/>
        </w:rPr>
      </w:pPr>
      <w:r>
        <w:t xml:space="preserve">          </w:t>
      </w:r>
      <w:r w:rsidR="007A75CE"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F47A8D" w:rsidRPr="00F47A8D">
        <w:t xml:space="preserve"> </w:t>
      </w:r>
      <w:r w:rsidR="00F47A8D">
        <w:t>POLIKLINIKA ADARTA d.o.o.,Varaždin, Krešimira Filića 8, OIB: 06526031635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2008E">
        <w:rPr>
          <w:szCs w:val="24"/>
        </w:rPr>
        <w:t>8</w:t>
      </w:r>
      <w:r w:rsidR="00F47A8D">
        <w:rPr>
          <w:szCs w:val="24"/>
        </w:rPr>
        <w:t>. siječnja</w:t>
      </w:r>
      <w:r w:rsidR="00B8373D">
        <w:rPr>
          <w:szCs w:val="24"/>
        </w:rPr>
        <w:t xml:space="preserve"> 201</w:t>
      </w:r>
      <w:r w:rsidR="00F47A8D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F47A8D">
        <w:rPr>
          <w:szCs w:val="24"/>
        </w:rPr>
        <w:t>15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F47A8D" w:rsidR="00352996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352996" w:rsidP="000723B1" w:rsidR="00352996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352996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7D6B7C">
        <w:t>POLIKLINIKA ADARTA d.o.o.,Varaždin, Krešimira Filića 8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9E38BA">
        <w:rPr>
          <w:szCs w:val="24"/>
        </w:rPr>
        <w:t>a Hrvatska, Ispostava Varaždin, Graberje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1669C1">
        <w:t>Renato Sabljić, Zdenački zavoj 14, Zagreb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720755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337" w:rsidP="007A75CE" w:rsidR="00665337">
      <w:r>
        <w:separator/>
      </w:r>
    </w:p>
  </w:endnote>
  <w:endnote w:id="0" w:type="continuationSeparator">
    <w:p w:rsidRDefault="00665337" w:rsidP="007A75CE" w:rsidR="00665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337" w:rsidP="007A75CE" w:rsidR="00665337">
      <w:r>
        <w:separator/>
      </w:r>
    </w:p>
  </w:footnote>
  <w:footnote w:id="0" w:type="continuationSeparator">
    <w:p w:rsidRDefault="00665337" w:rsidP="007A75CE" w:rsidR="006653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0929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F47A8D">
      <w:t>19</w:t>
    </w:r>
    <w:r w:rsidR="00B8373D">
      <w:t>/201</w:t>
    </w:r>
    <w:r w:rsidR="00F47A8D">
      <w:t>6</w:t>
    </w:r>
    <w:r w:rsidR="00B8373D">
      <w:t>-</w:t>
    </w:r>
    <w:r w:rsidR="00126612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723B1"/>
    <w:rsid w:val="000B15A6"/>
    <w:rsid w:val="000B4A20"/>
    <w:rsid w:val="000E1119"/>
    <w:rsid w:val="000E225A"/>
    <w:rsid w:val="000F77CF"/>
    <w:rsid w:val="00126612"/>
    <w:rsid w:val="001669C1"/>
    <w:rsid w:val="00182D43"/>
    <w:rsid w:val="001D7A01"/>
    <w:rsid w:val="001E69F5"/>
    <w:rsid w:val="00255595"/>
    <w:rsid w:val="0028731D"/>
    <w:rsid w:val="002A6059"/>
    <w:rsid w:val="002B657B"/>
    <w:rsid w:val="002D464C"/>
    <w:rsid w:val="00352996"/>
    <w:rsid w:val="00373154"/>
    <w:rsid w:val="00375932"/>
    <w:rsid w:val="003770E9"/>
    <w:rsid w:val="0037785D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65337"/>
    <w:rsid w:val="0068190F"/>
    <w:rsid w:val="00693CD2"/>
    <w:rsid w:val="006C0013"/>
    <w:rsid w:val="006C1AAA"/>
    <w:rsid w:val="006F25A8"/>
    <w:rsid w:val="00704110"/>
    <w:rsid w:val="0072008E"/>
    <w:rsid w:val="00720755"/>
    <w:rsid w:val="007247FE"/>
    <w:rsid w:val="00735822"/>
    <w:rsid w:val="00736EF3"/>
    <w:rsid w:val="00741660"/>
    <w:rsid w:val="00763E61"/>
    <w:rsid w:val="00764DFA"/>
    <w:rsid w:val="007A75CE"/>
    <w:rsid w:val="007B0DF7"/>
    <w:rsid w:val="007B10CE"/>
    <w:rsid w:val="007D2071"/>
    <w:rsid w:val="007D3B29"/>
    <w:rsid w:val="007D6B7C"/>
    <w:rsid w:val="007F2D48"/>
    <w:rsid w:val="00807802"/>
    <w:rsid w:val="00830F43"/>
    <w:rsid w:val="008354B4"/>
    <w:rsid w:val="00836343"/>
    <w:rsid w:val="008472A3"/>
    <w:rsid w:val="00883F85"/>
    <w:rsid w:val="00897C06"/>
    <w:rsid w:val="008A024C"/>
    <w:rsid w:val="008A49F0"/>
    <w:rsid w:val="008D374C"/>
    <w:rsid w:val="00907951"/>
    <w:rsid w:val="00933038"/>
    <w:rsid w:val="00940790"/>
    <w:rsid w:val="00943931"/>
    <w:rsid w:val="009463BE"/>
    <w:rsid w:val="009600A4"/>
    <w:rsid w:val="00962A57"/>
    <w:rsid w:val="00963C9F"/>
    <w:rsid w:val="00964C7D"/>
    <w:rsid w:val="00965CA8"/>
    <w:rsid w:val="00976596"/>
    <w:rsid w:val="00980482"/>
    <w:rsid w:val="009A5985"/>
    <w:rsid w:val="009B1CCB"/>
    <w:rsid w:val="009D0C5B"/>
    <w:rsid w:val="009D3AB2"/>
    <w:rsid w:val="009E38BA"/>
    <w:rsid w:val="009E6198"/>
    <w:rsid w:val="009F7651"/>
    <w:rsid w:val="00A56BA2"/>
    <w:rsid w:val="00A8088D"/>
    <w:rsid w:val="00A87D55"/>
    <w:rsid w:val="00A92369"/>
    <w:rsid w:val="00AA0929"/>
    <w:rsid w:val="00AB5C89"/>
    <w:rsid w:val="00AC5AD3"/>
    <w:rsid w:val="00AE176B"/>
    <w:rsid w:val="00AE3548"/>
    <w:rsid w:val="00B34567"/>
    <w:rsid w:val="00B375FC"/>
    <w:rsid w:val="00B7038C"/>
    <w:rsid w:val="00B7280D"/>
    <w:rsid w:val="00B81C47"/>
    <w:rsid w:val="00B8373D"/>
    <w:rsid w:val="00BD362E"/>
    <w:rsid w:val="00BE6F91"/>
    <w:rsid w:val="00BF351A"/>
    <w:rsid w:val="00BF401D"/>
    <w:rsid w:val="00BF5CAE"/>
    <w:rsid w:val="00C06E09"/>
    <w:rsid w:val="00C102AA"/>
    <w:rsid w:val="00C21BCF"/>
    <w:rsid w:val="00C63D07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256A"/>
    <w:rsid w:val="00DB4EB7"/>
    <w:rsid w:val="00DB5167"/>
    <w:rsid w:val="00DF005B"/>
    <w:rsid w:val="00DF4B3F"/>
    <w:rsid w:val="00EA5D61"/>
    <w:rsid w:val="00EB5764"/>
    <w:rsid w:val="00F0497A"/>
    <w:rsid w:val="00F25845"/>
    <w:rsid w:val="00F44D3D"/>
    <w:rsid w:val="00F47A8D"/>
    <w:rsid w:val="00F50578"/>
    <w:rsid w:val="00F6594B"/>
    <w:rsid w:val="00F807F3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9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92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9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9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9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92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9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9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St-19/2016</izvorni_sadrzaj>
    <derivirana_varijabla naziv="DomainObject.Predmet.OznakaBroj_1">St-19/2016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ADARTA društvo s ograničenom odgovornošću za obavljanje zdravstvene djelatnosti</izvorni_sadrzaj>
    <derivirana_varijabla naziv="DomainObject.Predmet.ProtustrankaFormated_1">  Poliklinika ADARTA društvo s ograničenom odgovornošću za obavljanje zdravstvene djelatnosti</derivirana_varijabla>
  </DomainObject.Predmet.ProtustrankaFormated>
  <DomainObject.Predmet.ProtustrankaFormatedOIB>
    <izvorni_sadrzaj>  Poliklinika ADARTA društvo s ograničenom odgovornošću za obavljanje zdravstvene djelatnosti, OIB 06526031635</izvorni_sadrzaj>
    <derivirana_varijabla naziv="DomainObject.Predmet.ProtustrankaFormatedOIB_1">  Poliklinika ADARTA društvo s ograničenom odgovornošću za obavljanje zdravstvene djelatnosti, OIB 06526031635</derivirana_varijabla>
  </DomainObject.Predmet.ProtustrankaFormatedOIB>
  <DomainObject.Predmet.ProtustrankaFormatedWithAdress>
    <izvorni_sadrzaj> Poliklinika ADARTA društvo s ograničenom odgovornošću za obavljanje zdravstvene djelatnosti, Krešimira Filića 8, 42000 Varaždin</izvorni_sadrzaj>
    <derivirana_varijabla naziv="DomainObject.Predmet.ProtustrankaFormatedWithAdress_1"> Poliklinika ADARTA društvo s ograničenom odgovornošću za obavljanje zdravstvene djelatnosti, Krešimira Filića 8, 42000 Varaždin</derivirana_varijabla>
  </DomainObject.Predmet.ProtustrankaFormatedWithAdress>
  <DomainObject.Predmet.ProtustrankaFormatedWithAdressOIB>
    <izvorni_sadrzaj> Poliklinika ADARTA društvo s ograničenom odgovornošću za obavljanje zdravstvene djelatnosti, OIB 06526031635, Krešimira Filića 8, 42000 Varaždin</izvorni_sadrzaj>
    <derivirana_varijabla naziv="DomainObject.Predmet.ProtustrankaFormatedWithAdressOIB_1"> Poliklinika ADARTA društvo s ograničenom odgovornošću za obavljanje zdravstvene djelatnosti, OIB 06526031635, Krešimira Filića 8, 42000 Varaždin</derivirana_varijabla>
  </DomainObject.Predmet.ProtustrankaFormatedWithAdressOIB>
  <DomainObject.Predmet.ProtustrankaWithAdress>
    <izvorni_sadrzaj>Poliklinika ADARTA društvo s ograničenom odgovornošću za obavljanje zdravstvene djelatnosti Krešimira Filića 8, 42000 Varaždin</izvorni_sadrzaj>
    <derivirana_varijabla naziv="DomainObject.Predmet.ProtustrankaWithAdress_1">Poliklinika ADARTA društvo s ograničenom odgovornošću za obavljanje zdravstvene djelatnosti Krešimira Filića 8, 42000 Varaždin</derivirana_varijabla>
  </DomainObject.Predmet.ProtustrankaWithAdress>
  <DomainObject.Predmet.ProtustrankaWithAdressOIB>
    <izvorni_sadrzaj>Poliklinika ADARTA društvo s ograničenom odgovornošću za obavljanje zdravstvene djelatnosti, OIB 06526031635, Krešimira Filića 8, 42000 Varaždin</izvorni_sadrzaj>
    <derivirana_varijabla naziv="DomainObject.Predmet.ProtustrankaWithAdressOIB_1">Poliklinika ADARTA društvo s ograničenom odgovornošću za obavljanje zdravstvene djelatnosti, OIB 06526031635, Krešimira Filića 8, 42000 Varaždin</derivirana_varijabla>
  </DomainObject.Predmet.ProtustrankaWithAdressOIB>
  <DomainObject.Predmet.ProtustrankaNazivFormated>
    <izvorni_sadrzaj>Poliklinika ADARTA društvo s ograničenom odgovornošću za obavljanje zdravstvene djelatnosti</izvorni_sadrzaj>
    <derivirana_varijabla naziv="DomainObject.Predmet.ProtustrankaNazivFormated_1">Poliklinika ADARTA društvo s ograničenom odgovornošću za obavljanje zdravstvene djelatnosti</derivirana_varijabla>
  </DomainObject.Predmet.ProtustrankaNazivFormated>
  <DomainObject.Predmet.ProtustrankaNazivFormatedOIB>
    <izvorni_sadrzaj>Poliklinika ADARTA društvo s ograničenom odgovornošću za obavljanje zdravstvene djelatnosti, OIB 06526031635</izvorni_sadrzaj>
    <derivirana_varijabla naziv="DomainObject.Predmet.ProtustrankaNazivFormatedOIB_1">Poliklinika ADARTA društvo s ograničenom odgovornošću za obavljanje zdravstvene djelatnosti, OIB 06526031635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8319.88</izvorni_sadrzaj>
    <derivirana_varijabla naziv="DomainObject.Predmet.TrenutnaVrijednost_1">8319.88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Poliklinika ADARTA društvo s ograničenom odgovornošću za obavljanje zdravstvene djelatnosti</item>
    </izvorni_sadrzaj>
    <derivirana_varijabla naziv="DomainObject.Predmet.ProtuStrankaListFormated_1">
      <item>Poliklinika ADARTA društvo s ograničenom odgovornošću za obavljanje zdravstvene djelatnosti</item>
    </derivirana_varijabla>
  </DomainObject.Predmet.ProtuStrankaListFormated>
  <DomainObject.Predmet.ProtuStrankaListFormatedOIB>
    <izvorni_sadrzaj>
      <item>Poliklinika ADARTA društvo s ograničenom odgovornošću za obavljanje zdravstvene djelatnosti, OIB 06526031635</item>
    </izvorni_sadrzaj>
    <derivirana_varijabla naziv="DomainObject.Predmet.ProtuStrankaListFormatedOIB_1">
      <item>Poliklinika ADARTA društvo s ograničenom odgovornošću za obavljanje zdravstvene djelatnosti, OIB 06526031635</item>
    </derivirana_varijabla>
  </DomainObject.Predmet.ProtuStrankaListFormatedOIB>
  <DomainObject.Predmet.ProtuStrankaListFormatedWithAdress>
    <izvorni_sadrzaj>
      <item>Poliklinika ADARTA društvo s ograničenom odgovornošću za obavljanje zdravstvene djelatnosti, Krešimira Filića 8, 42000 Varaždin</item>
    </izvorni_sadrzaj>
    <derivirana_varijabla naziv="DomainObject.Predmet.ProtuStrankaListFormatedWithAdress_1">
      <item>Poliklinika ADARTA društvo s ograničenom odgovornošću za obavljanje zdravstvene djelatnosti, Krešimira Filića 8, 42000 Varaždin</item>
    </derivirana_varijabla>
  </DomainObject.Predmet.ProtuStrankaListFormatedWithAdress>
  <DomainObject.Predmet.ProtuStrankaListFormatedWithAdressOIB>
    <izvorni_sadrzaj>
      <item>Poliklinika ADARTA društvo s ograničenom odgovornošću za obavljanje zdravstvene djelatnosti, OIB 06526031635, Krešimira Filića 8, 42000 Varaždin</item>
    </izvorni_sadrzaj>
    <derivirana_varijabla naziv="DomainObject.Predmet.ProtuStrankaListFormatedWithAdressOIB_1">
      <item>Poliklinika ADARTA društvo s ograničenom odgovornošću za obavljanje zdravstvene djelatnosti, OIB 06526031635, Krešimira Filića 8, 42000 Varaždin</item>
    </derivirana_varijabla>
  </DomainObject.Predmet.ProtuStrankaListFormatedWithAdressOIB>
  <DomainObject.Predmet.ProtuStrankaListNazivFormated>
    <izvorni_sadrzaj>
      <item>Poliklinika ADARTA društvo s ograničenom odgovornošću za obavljanje zdravstvene djelatnosti</item>
    </izvorni_sadrzaj>
    <derivirana_varijabla naziv="DomainObject.Predmet.ProtuStrankaListNazivFormated_1">
      <item>Poliklinika ADARTA društvo s ograničenom odgovornošću za obavljanje zdravstvene djelatnosti</item>
    </derivirana_varijabla>
  </DomainObject.Predmet.ProtuStrankaListNazivFormated>
  <DomainObject.Predmet.ProtuStrankaListNazivFormatedOIB>
    <izvorni_sadrzaj>
      <item>Poliklinika ADARTA društvo s ograničenom odgovornošću za obavljanje zdravstvene djelatnosti, OIB 06526031635</item>
    </izvorni_sadrzaj>
    <derivirana_varijabla naziv="DomainObject.Predmet.ProtuStrankaListNazivFormatedOIB_1">
      <item>Poliklinika ADARTA društvo s ograničenom odgovornošću za obavljanje zdravstvene djelatnosti, OIB 06526031635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Poliklinika ADARTA društvo s ograničenom odgovornošću za obavljanje zdravstvene djelatnosti</izvorni_sadrzaj>
    <derivirana_varijabla naziv="DomainObject.Predmet.ProtustrankaIDrugi_1">Poliklinika ADARTA društvo s ograničenom odgovornošću za obavljanje zdravstvene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Poliklinika ADARTA društvo s ograničenom odgovornošću za obavljanje zdravstvene djelatnosti, OIB 06526031635, Krešimira Filića 8, 42000 Varaždin</izvorni_sadrzaj>
    <derivirana_varijabla naziv="DomainObject.Predmet.ProtustrankaIDrugiAdressOIB_1">Poliklinika ADARTA društvo s ograničenom odgovornošću za obavljanje zdravstvene djelatnosti, OIB 06526031635, Krešimira Filića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Poliklinika ADARTA društvo s ograničenom odgovornošću za obavljanje zdravstvene djelatnosti</item>
      <item>Sudski registar</item>
    </izvorni_sadrzaj>
    <derivirana_varijabla naziv="DomainObject.Predmet.SudioniciListNaziv_1">
      <item>Financijska agencija</item>
      <item>Poliklinika ADARTA društvo s ograničenom odgovornošću za obavljanje zdravstvene djelatnosti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Poliklinika ADARTA društvo s ograničenom odgovornošću za obavljanje zdravstvene djelatnosti, OIB 06526031635, Krešimira Filića 8,42000 Varaždin</item>
      <item>Sudski registar</item>
    </izvorni_sadrzaj>
    <derivirana_varijabla naziv="DomainObject.Predmet.SudioniciListAdressOIB_1">
      <item>Financijska agencija, OIB 85821130368, Ulica grada Vukovara 70,10000 Zagreb</item>
      <item>Poliklinika ADARTA društvo s ograničenom odgovornošću za obavljanje zdravstvene djelatnosti, OIB 06526031635, Krešimira Filića 8,42000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06526031635</item>
      <item>, OIB null</item>
    </izvorni_sadrzaj>
    <derivirana_varijabla naziv="DomainObject.Predmet.SudioniciListNazivOIB_1">
      <item>, OIB 85821130368</item>
      <item>, OIB 06526031635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2665</properties:Characters>
  <properties:Lines>86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2016-03-14T09:53:00Z</dcterms:created>
  <dc:creator>Ljubica Makovec</dc:creator>
  <cp:lastModifiedBy>Maja Marčec</cp:lastModifiedBy>
  <cp:lastPrinted>2016-03-15T07:56:00Z</cp:lastPrinted>
  <dcterms:modified xmlns:xsi="http://www.w3.org/2001/XMLSchema-instance" xsi:type="dcterms:W3CDTF">2016-03-15T07:59:00Z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