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bb75" w14:paraId="4bdbb75" w:rsidRDefault="00C0124F" w:rsidP="00C0124F" w:rsidR="00C0124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310E4" w:rsidP="00C0124F" w:rsidR="003310E4" w:rsidRPr="00253FBA">
      <w:pPr>
        <w:rPr>
          <w:rFonts w:hAnsi="Times New Roman" w:ascii="Times New Roman"/>
        </w:rPr>
      </w:pPr>
    </w:p>
    <w:p w:rsidRDefault="008E3E5A" w:rsidP="00C0124F" w:rsidR="008E3E5A" w:rsidRPr="00253FBA">
      <w:pPr>
        <w:rPr>
          <w:rFonts w:hAnsi="Times New Roman" w:ascii="Times New Roman"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C0124F" w:rsidP="00C0124F" w:rsidR="00C0124F" w:rsidRPr="00253FBA">
      <w:pPr>
        <w:rPr>
          <w:rFonts w:hAnsi="Times New Roman" w:ascii="Times New Roman"/>
          <w:b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 w:rsidRPr="00253FBA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20FE8" w:rsidRPr="00E20FE8">
        <w:rPr>
          <w:rFonts w:hAnsi="Times New Roman" w:ascii="Times New Roman"/>
        </w:rPr>
        <w:t xml:space="preserve">Trgovački sud u Rijeci, po stečajnom sucu Danieli Korlević, odlučujući o prijedlogu predlagatelja vjerovnika SANJE LERGA iz Viškova, Marinići 104, OIB 34747543694, za otvaranje stečajnog postupka nad dužnikom </w:t>
      </w:r>
      <w:r w:rsidR="00E20FE8" w:rsidRPr="00E20FE8">
        <w:rPr>
          <w:rFonts w:hAnsi="Times New Roman" w:ascii="Times New Roman"/>
          <w:b/>
        </w:rPr>
        <w:t>LERGA A.S. d.o.o. Rijeka, A. Starčevića 5, OIB 01392768979,</w:t>
      </w:r>
      <w:r w:rsidR="00DB4C10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E20FE8">
        <w:rPr>
          <w:rFonts w:hAnsi="Times New Roman" w:ascii="Times New Roman"/>
        </w:rPr>
        <w:t>01. rujna</w:t>
      </w:r>
      <w:r w:rsidRPr="006100E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 w:rsidRPr="00253FBA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>Pozivaju se vjerovnici</w:t>
      </w:r>
      <w:r w:rsidRPr="00253FBA">
        <w:rPr>
          <w:rFonts w:hAnsi="Times New Roman" w:ascii="Times New Roman"/>
        </w:rPr>
        <w:t xml:space="preserve"> </w:t>
      </w:r>
      <w:r w:rsidR="003D4368">
        <w:rPr>
          <w:rFonts w:hAnsi="Times New Roman" w:ascii="Times New Roman"/>
        </w:rPr>
        <w:t>stečajnog dužnika</w:t>
      </w:r>
      <w:r w:rsidR="00C574F8">
        <w:rPr>
          <w:rFonts w:hAnsi="Times New Roman" w:ascii="Times New Roman"/>
        </w:rPr>
        <w:t xml:space="preserve"> </w:t>
      </w:r>
      <w:r w:rsidR="00E20FE8" w:rsidRPr="00E20FE8">
        <w:rPr>
          <w:rFonts w:hAnsi="Times New Roman" w:ascii="Times New Roman"/>
          <w:b/>
        </w:rPr>
        <w:t>LERGA A.S. d.o.o. Rijeka, A. Starčevića 5, OIB 01392768979</w:t>
      </w:r>
      <w:r w:rsidR="00DD429D">
        <w:rPr>
          <w:rFonts w:hAnsi="Times New Roman" w:ascii="Times New Roman"/>
        </w:rPr>
        <w:t xml:space="preserve">, </w:t>
      </w:r>
      <w:r w:rsidR="00E20FE8" w:rsidRPr="00E20FE8">
        <w:rPr>
          <w:rFonts w:hAnsi="Times New Roman" w:ascii="Times New Roman"/>
          <w:b/>
        </w:rPr>
        <w:t>MBS</w:t>
      </w:r>
      <w:r w:rsidR="00E20FE8">
        <w:rPr>
          <w:rFonts w:hAnsi="Times New Roman" w:ascii="Times New Roman"/>
        </w:rPr>
        <w:t xml:space="preserve"> </w:t>
      </w:r>
      <w:r w:rsidR="00E20FE8" w:rsidRPr="00E20FE8">
        <w:rPr>
          <w:rFonts w:hAnsi="Times New Roman" w:ascii="Times New Roman"/>
          <w:b/>
        </w:rPr>
        <w:t>040264658</w:t>
      </w:r>
      <w:r w:rsidR="00E20FE8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>te druge osobe koj</w:t>
      </w:r>
      <w:r w:rsidR="009513BE" w:rsidRPr="00253FBA">
        <w:rPr>
          <w:rFonts w:hAnsi="Times New Roman" w:ascii="Times New Roman"/>
        </w:rPr>
        <w:t xml:space="preserve">e za to </w:t>
      </w:r>
      <w:r w:rsidR="0091310C" w:rsidRPr="00253FBA">
        <w:rPr>
          <w:rFonts w:hAnsi="Times New Roman" w:ascii="Times New Roman"/>
        </w:rPr>
        <w:t xml:space="preserve">imaju pravni </w:t>
      </w:r>
      <w:r w:rsidR="009513BE" w:rsidRPr="00253FBA">
        <w:rPr>
          <w:rFonts w:hAnsi="Times New Roman" w:ascii="Times New Roman"/>
        </w:rPr>
        <w:t>interes, u roku 15</w:t>
      </w:r>
      <w:r w:rsidRPr="00253FBA">
        <w:rPr>
          <w:rFonts w:hAnsi="Times New Roman" w:ascii="Times New Roman"/>
        </w:rPr>
        <w:t xml:space="preserve"> dana od dana objave ovog poziva, predujmiti iznos od</w:t>
      </w:r>
      <w:r w:rsidR="000956C5">
        <w:rPr>
          <w:rFonts w:hAnsi="Times New Roman" w:ascii="Times New Roman"/>
        </w:rPr>
        <w:t xml:space="preserve"> </w:t>
      </w:r>
      <w:r w:rsidR="00E20FE8">
        <w:rPr>
          <w:rFonts w:hAnsi="Times New Roman" w:ascii="Times New Roman"/>
          <w:b/>
        </w:rPr>
        <w:t>13.960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0956C5">
        <w:rPr>
          <w:rFonts w:hAnsi="Times New Roman" w:ascii="Times New Roman"/>
        </w:rPr>
        <w:t xml:space="preserve"> </w:t>
      </w:r>
      <w:r w:rsidR="00E20FE8">
        <w:rPr>
          <w:rFonts w:hAnsi="Times New Roman" w:ascii="Times New Roman"/>
        </w:rPr>
        <w:t>trinaesttisućadevetstotinašezdesetkuna</w:t>
      </w:r>
      <w:r w:rsidR="00DE3197" w:rsidRPr="00253FBA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pokriće troškova </w:t>
      </w:r>
      <w:r w:rsidR="00C024B8">
        <w:rPr>
          <w:rFonts w:hAnsi="Times New Roman" w:ascii="Times New Roman"/>
        </w:rPr>
        <w:t>prethodnog i stečajnog</w:t>
      </w:r>
      <w:r w:rsidRPr="00253FBA">
        <w:rPr>
          <w:rFonts w:hAnsi="Times New Roman" w:ascii="Times New Roman"/>
        </w:rPr>
        <w:t xml:space="preserve"> postupka na račun Trgovačkog suda u Rijeci otvorenog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E20FE8">
        <w:rPr>
          <w:rFonts w:hAnsi="Times New Roman" w:ascii="Times New Roman"/>
        </w:rPr>
        <w:t>57</w:t>
      </w:r>
      <w:r w:rsidR="006E1900">
        <w:rPr>
          <w:rFonts w:hAnsi="Times New Roman" w:ascii="Times New Roman"/>
        </w:rPr>
        <w:t xml:space="preserve">/2015.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u roku iz t. I. izreke rješenja predujam ne bude uplaćen, stečajni sudac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E20FE8" w:rsidRPr="00E20FE8">
        <w:rPr>
          <w:rFonts w:hAnsi="Times New Roman" w:ascii="Times New Roman"/>
          <w:b/>
        </w:rPr>
        <w:t>LERGA A.S. d.o.o. Rijeka, A. Starčevića 5, OIB 01392768979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C024B8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E20FE8" w:rsidP="00E20FE8" w:rsidR="00E20FE8" w:rsidRPr="00E20F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E20FE8">
        <w:rPr>
          <w:rFonts w:hAnsi="Times New Roman" w:ascii="Times New Roman"/>
        </w:rPr>
        <w:t xml:space="preserve">Predlagatelj je podnio prijedlog za otvaranje stečajnog postupka nad dužnikom LERGA A.S. d.o.o. Rijeka, A. Starčevića 5 (dalje: dužnik). U prijedlogu je naveo da ima novčanu tražbinu prema dužniku u iznosu do 15.900,00 kn s osnove neisplaćenih plaća. Navodi da dužnik ne ispunjava svoju obvezu isplate plaća obzirom da mu je žiro račun u blokadi od 16. veljače 2015. godine. Smatra da su kod dužnika ispunjeni stečajni razlozi obzirom da dužnik više od 30 dana kasni s isplatom plaće. 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Rješenjem posl. br. St-</w:t>
      </w:r>
      <w:r w:rsidR="00E20FE8">
        <w:rPr>
          <w:rFonts w:hAnsi="Times New Roman" w:ascii="Times New Roman"/>
        </w:rPr>
        <w:t>57</w:t>
      </w:r>
      <w:r>
        <w:rPr>
          <w:rFonts w:hAnsi="Times New Roman" w:ascii="Times New Roman"/>
        </w:rPr>
        <w:t>/15-</w:t>
      </w:r>
      <w:r w:rsidR="00E20FE8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</w:t>
      </w:r>
      <w:r w:rsidR="00E20FE8">
        <w:rPr>
          <w:rFonts w:hAnsi="Times New Roman" w:ascii="Times New Roman"/>
        </w:rPr>
        <w:t>8. lipnja</w:t>
      </w:r>
      <w:r w:rsidRPr="00DB4C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DB4C10">
        <w:rPr>
          <w:rFonts w:hAnsi="Times New Roman" w:ascii="Times New Roman"/>
        </w:rPr>
        <w:t>.g. pokrenut je prethodni postupak radi utvrđivanja uvjeta za otvaranje stečajnog postupka nad dužnikom</w:t>
      </w:r>
      <w:r w:rsidR="00E20FE8">
        <w:rPr>
          <w:rFonts w:hAnsi="Times New Roman" w:ascii="Times New Roman"/>
        </w:rPr>
        <w:t xml:space="preserve">, </w:t>
      </w:r>
      <w:r w:rsidRPr="00DB4C10">
        <w:rPr>
          <w:rFonts w:hAnsi="Times New Roman" w:ascii="Times New Roman"/>
        </w:rPr>
        <w:t xml:space="preserve"> imenovan privremeni stečajni upravitelj </w:t>
      </w:r>
      <w:r>
        <w:rPr>
          <w:rFonts w:hAnsi="Times New Roman" w:ascii="Times New Roman"/>
        </w:rPr>
        <w:t xml:space="preserve">Gordana </w:t>
      </w:r>
      <w:r w:rsidRPr="00EF636F">
        <w:rPr>
          <w:rFonts w:hAnsi="Times New Roman" w:ascii="Times New Roman"/>
        </w:rPr>
        <w:t>Štifter Draščić iz Jurdana, Obadi 90c,</w:t>
      </w:r>
      <w:r w:rsidRPr="00DB4C10">
        <w:rPr>
          <w:rFonts w:hAnsi="Times New Roman" w:ascii="Times New Roman"/>
          <w:b/>
        </w:rPr>
        <w:t xml:space="preserve"> </w:t>
      </w:r>
      <w:r w:rsidRPr="00DB4C10">
        <w:rPr>
          <w:rFonts w:hAnsi="Times New Roman" w:ascii="Times New Roman"/>
        </w:rPr>
        <w:t>čija je dužnost 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dalje: SZ-a).</w:t>
      </w:r>
    </w:p>
    <w:p w:rsidRDefault="00EF636F" w:rsidP="00DB4C10" w:rsidR="004320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Privremeni stečajni upravitelj u prethodnom postupku je utvrdio da kod dužnika postoj</w:t>
      </w:r>
      <w:r w:rsidR="00667206">
        <w:rPr>
          <w:rFonts w:hAnsi="Times New Roman" w:ascii="Times New Roman"/>
        </w:rPr>
        <w:t xml:space="preserve">e </w:t>
      </w:r>
      <w:r w:rsidR="00DB4C10" w:rsidRPr="00DB4C10">
        <w:rPr>
          <w:rFonts w:hAnsi="Times New Roman" w:ascii="Times New Roman"/>
        </w:rPr>
        <w:t>stečajni razlo</w:t>
      </w:r>
      <w:r w:rsidR="00667206">
        <w:rPr>
          <w:rFonts w:hAnsi="Times New Roman" w:ascii="Times New Roman"/>
        </w:rPr>
        <w:t>zi</w:t>
      </w:r>
      <w:r w:rsidR="00DB4C10" w:rsidRPr="00DB4C10">
        <w:rPr>
          <w:rFonts w:hAnsi="Times New Roman" w:ascii="Times New Roman"/>
        </w:rPr>
        <w:t xml:space="preserve"> iz čl.4. </w:t>
      </w:r>
      <w:r w:rsidR="00667206">
        <w:rPr>
          <w:rFonts w:hAnsi="Times New Roman" w:ascii="Times New Roman"/>
        </w:rPr>
        <w:t xml:space="preserve">st.2. </w:t>
      </w:r>
      <w:r w:rsidR="00DB4C10" w:rsidRPr="00DB4C10">
        <w:rPr>
          <w:rFonts w:hAnsi="Times New Roman" w:ascii="Times New Roman"/>
        </w:rPr>
        <w:t xml:space="preserve">Stečajnog zakona, a to </w:t>
      </w:r>
      <w:r w:rsidR="00667206">
        <w:rPr>
          <w:rFonts w:hAnsi="Times New Roman" w:ascii="Times New Roman"/>
        </w:rPr>
        <w:t>su nelikvidnost i</w:t>
      </w:r>
      <w:r w:rsidR="00DB4C10" w:rsidRPr="00DB4C10">
        <w:rPr>
          <w:rFonts w:hAnsi="Times New Roman" w:ascii="Times New Roman"/>
        </w:rPr>
        <w:t xml:space="preserve"> nesposobnost za plaćanje</w:t>
      </w:r>
      <w:r w:rsidR="00667206">
        <w:rPr>
          <w:rFonts w:hAnsi="Times New Roman" w:ascii="Times New Roman"/>
        </w:rPr>
        <w:t>.</w:t>
      </w:r>
    </w:p>
    <w:p w:rsidRDefault="00667206" w:rsidP="00E20FE8" w:rsidR="00E20FE8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  </w:t>
      </w:r>
      <w:r w:rsidR="0043205F" w:rsidRPr="0043205F">
        <w:rPr>
          <w:rFonts w:hAnsi="Times New Roman" w:ascii="Times New Roman"/>
          <w:bCs/>
        </w:rPr>
        <w:tab/>
        <w:t xml:space="preserve">Prema </w:t>
      </w:r>
      <w:r w:rsidR="00E20FE8">
        <w:rPr>
          <w:rFonts w:hAnsi="Times New Roman" w:ascii="Times New Roman"/>
          <w:bCs/>
        </w:rPr>
        <w:t xml:space="preserve">Očevidniku o redoslijedu plaćanja koji vodi </w:t>
      </w:r>
      <w:r w:rsidR="0043205F" w:rsidRPr="0043205F">
        <w:rPr>
          <w:rFonts w:hAnsi="Times New Roman" w:ascii="Times New Roman"/>
          <w:bCs/>
        </w:rPr>
        <w:t xml:space="preserve">FINA na dan </w:t>
      </w:r>
      <w:r w:rsidR="00E20FE8">
        <w:rPr>
          <w:rFonts w:hAnsi="Times New Roman" w:ascii="Times New Roman"/>
          <w:bCs/>
        </w:rPr>
        <w:t>09</w:t>
      </w:r>
      <w:r w:rsidR="0043205F" w:rsidRPr="0043205F">
        <w:rPr>
          <w:rFonts w:hAnsi="Times New Roman" w:ascii="Times New Roman"/>
          <w:bCs/>
        </w:rPr>
        <w:t xml:space="preserve">.04.2015. godine, dužnikov račun je u neprekidnoj blokadi </w:t>
      </w:r>
      <w:r w:rsidR="00E20FE8">
        <w:rPr>
          <w:rFonts w:hAnsi="Times New Roman" w:ascii="Times New Roman"/>
          <w:bCs/>
        </w:rPr>
        <w:t xml:space="preserve">od 16. veljače 2015. godine, </w:t>
      </w:r>
      <w:r w:rsidR="0043205F" w:rsidRPr="0043205F">
        <w:rPr>
          <w:rFonts w:hAnsi="Times New Roman" w:ascii="Times New Roman"/>
          <w:bCs/>
        </w:rPr>
        <w:t xml:space="preserve">a </w:t>
      </w:r>
      <w:r w:rsidR="00E20FE8">
        <w:rPr>
          <w:rFonts w:hAnsi="Times New Roman" w:ascii="Times New Roman"/>
          <w:bCs/>
        </w:rPr>
        <w:t xml:space="preserve">ukupan iznos </w:t>
      </w:r>
      <w:r w:rsidR="0043205F" w:rsidRPr="0043205F">
        <w:rPr>
          <w:rFonts w:hAnsi="Times New Roman" w:ascii="Times New Roman"/>
          <w:bCs/>
        </w:rPr>
        <w:t>nepodmiren</w:t>
      </w:r>
      <w:r w:rsidR="00E20FE8">
        <w:rPr>
          <w:rFonts w:hAnsi="Times New Roman" w:ascii="Times New Roman"/>
          <w:bCs/>
        </w:rPr>
        <w:t>ih obveza iznosi 134.147,41</w:t>
      </w:r>
      <w:r w:rsidR="0043205F" w:rsidRPr="0043205F">
        <w:rPr>
          <w:rFonts w:hAnsi="Times New Roman" w:ascii="Times New Roman"/>
          <w:bCs/>
        </w:rPr>
        <w:t xml:space="preserve"> kn.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 xml:space="preserve">Privremeni stečajni upravitelj je u prethodnom postupku utvrdio da je dužnik  Poreznoj upravi Rijeka zadnje financijske izvještaje predao za 2013. godinu. 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Prema bilanci na dan 31.12.2013. godine prikazana je dugotrajna imovina u vrijednosti 116.160,00 kn, zalihe u vrijednosti 75.957,00 kn i stanje na računu 83.385,00 kn.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 xml:space="preserve">Zastupnica dužnika po zakonu izjavila je privremenom stečajnom upravitelju da na dan 01.01.2015. godine, pa do danas dužnik ne posjeduje nikakvu imovinu, niti zalihe. Dugotrajnu imovinu koja je navedena u bilanci činili su strojevi za čepljenje i etiketiranje staklenih boca, koji su bili dio automatske linije za punjenje, a koje su rashodovali prodajom tijekom 2014. godine. Poslovanje se temeljilo na prodaji sokova trgovačkom lancu DM Drogeriemarkt, a taj poslovni odnos se nije najbolje razvijao, pa nisu bili u mogućnosti ići u daljnju nabavku strojeva, te ta linija nikada nije osposobljena za uporabu, odnosno strojevi su postali mrtvi kapital, a usto i veliki trošak, zbog plaćanja najma za skladištenje. Poslovanje s DM Drogeriemarktom je išlo sve lošije do trenutka kada više nije bilo moguće uopće surađivati. Zalihe iz bilance su sokovi, koji su djelomično prodani tijekom 2014. i 2015. godine, te im je na koncu istekao rok trajanja. Trgovački lanac DM Drogeriemarkt je blokirao žiroračun na temelju ispostavljenog računa iz 2011. godine, a koji se odnosio na mjesto na policama, ali nisu ispoštovali dogovor vezano za  narudžbe i prodaju artikala u regiji i EU.  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Prema potvrdi</w:t>
      </w:r>
      <w:r>
        <w:rPr>
          <w:rFonts w:hAnsi="Times New Roman" w:ascii="Times New Roman"/>
          <w:bCs/>
        </w:rPr>
        <w:t xml:space="preserve"> Republike Hrvatske,</w:t>
      </w:r>
      <w:r w:rsidRPr="00E20FE8">
        <w:rPr>
          <w:rFonts w:hAnsi="Times New Roman" w:ascii="Times New Roman"/>
          <w:bCs/>
        </w:rPr>
        <w:t xml:space="preserve"> MUP-a vidljivo je da dužnik </w:t>
      </w:r>
      <w:r>
        <w:rPr>
          <w:rFonts w:hAnsi="Times New Roman" w:ascii="Times New Roman"/>
          <w:bCs/>
        </w:rPr>
        <w:t xml:space="preserve">u vlasništvu </w:t>
      </w:r>
      <w:r w:rsidRPr="00E20FE8">
        <w:rPr>
          <w:rFonts w:hAnsi="Times New Roman" w:ascii="Times New Roman"/>
          <w:bCs/>
        </w:rPr>
        <w:t>nema motornih vozila.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 xml:space="preserve">Prema potvrdi Općinskog suda u Rijeci, </w:t>
      </w:r>
      <w:r>
        <w:rPr>
          <w:rFonts w:hAnsi="Times New Roman" w:ascii="Times New Roman"/>
          <w:bCs/>
        </w:rPr>
        <w:t>z</w:t>
      </w:r>
      <w:r w:rsidRPr="00E20FE8">
        <w:rPr>
          <w:rFonts w:hAnsi="Times New Roman" w:ascii="Times New Roman"/>
          <w:bCs/>
        </w:rPr>
        <w:t>emljišnoknjižni odjel dužnik nema nekretnin</w:t>
      </w:r>
      <w:r>
        <w:rPr>
          <w:rFonts w:hAnsi="Times New Roman" w:ascii="Times New Roman"/>
          <w:bCs/>
        </w:rPr>
        <w:t>a</w:t>
      </w:r>
      <w:r w:rsidRPr="00E20FE8">
        <w:rPr>
          <w:rFonts w:hAnsi="Times New Roman" w:ascii="Times New Roman"/>
          <w:bCs/>
        </w:rPr>
        <w:t xml:space="preserve"> u vlasništvu.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Temeljem naprijed navedenog, privremeni stečajni upravitelj utvrdio je kod dužnika postojanje stečajnih razloga</w:t>
      </w:r>
      <w:r>
        <w:rPr>
          <w:rFonts w:hAnsi="Times New Roman" w:ascii="Times New Roman"/>
          <w:bCs/>
        </w:rPr>
        <w:t>,</w:t>
      </w:r>
      <w:r w:rsidRPr="00E20FE8">
        <w:rPr>
          <w:rFonts w:hAnsi="Times New Roman" w:ascii="Times New Roman"/>
          <w:bCs/>
        </w:rPr>
        <w:t xml:space="preserve"> nelikvidnosti i nesposobnosti za plaćanje sukladno čl.4 st.2. Stečajnog zakona. 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Obzirom da prema raspoloživim podacima dužnik nema imovine koja bi ušla u stečajnu masu, te nema sredstava za namirenje</w:t>
      </w:r>
      <w:r>
        <w:rPr>
          <w:rFonts w:hAnsi="Times New Roman" w:ascii="Times New Roman"/>
          <w:bCs/>
        </w:rPr>
        <w:t xml:space="preserve"> troškova</w:t>
      </w:r>
      <w:r w:rsidRPr="00E20FE8">
        <w:rPr>
          <w:rFonts w:hAnsi="Times New Roman" w:ascii="Times New Roman"/>
          <w:bCs/>
        </w:rPr>
        <w:t xml:space="preserve"> stečajnog postupka, privremeni stečajni upravitelj predložio je sudu donošenje odluke temeljem čl.63. st.1 S</w:t>
      </w:r>
      <w:r>
        <w:rPr>
          <w:rFonts w:hAnsi="Times New Roman" w:ascii="Times New Roman"/>
          <w:bCs/>
        </w:rPr>
        <w:t>Z-a</w:t>
      </w:r>
      <w:r w:rsidRPr="00E20FE8">
        <w:rPr>
          <w:rFonts w:hAnsi="Times New Roman" w:ascii="Times New Roman"/>
          <w:bCs/>
        </w:rPr>
        <w:t>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Prije donošenja odluke iz čl.63.st.1. SZ-a, sud će pozvati vjerovnike da u određenom roku od objave poziva predujme iznos od 13.960,00 kn za pokriće troškova prethodnog i stečajnog postupka.</w:t>
      </w:r>
    </w:p>
    <w:p w:rsidRDefault="00E20FE8" w:rsidP="00E20FE8" w:rsidR="00E20FE8" w:rsidRPr="00E20FE8">
      <w:pPr>
        <w:jc w:val="both"/>
        <w:rPr>
          <w:rFonts w:hAnsi="Times New Roman" w:ascii="Times New Roman"/>
          <w:bCs/>
        </w:rPr>
      </w:pPr>
      <w:r w:rsidRPr="00E20FE8">
        <w:rPr>
          <w:rFonts w:hAnsi="Times New Roman" w:ascii="Times New Roman"/>
          <w:bCs/>
        </w:rPr>
        <w:tab/>
        <w:t>Strukturu troškova čine: nagrada privremenom stečajnom upravitelju u bruto iznosu od 6.000,00 kn, izrada pečata i bankarske usluge 660,00 kn, troškovi računovodstva u iznosu od 3.000,00 kn, ostali stvarni troškovi stečajnog postupka u iznosu od 3.000,00 kn i osiguranje stečajnog upravitelja od odgovornosti u iznosu od 1.300,00 kn.</w:t>
      </w:r>
    </w:p>
    <w:p w:rsidRDefault="00E20FE8" w:rsidP="00E20FE8" w:rsidR="00E20FE8">
      <w:pPr>
        <w:jc w:val="both"/>
        <w:rPr>
          <w:rFonts w:hAnsi="Times New Roman" w:ascii="Times New Roman"/>
          <w:bCs/>
        </w:rPr>
      </w:pPr>
    </w:p>
    <w:p w:rsidRDefault="00667206" w:rsidP="00E20FE8" w:rsidR="0043205F" w:rsidRPr="0043205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 xml:space="preserve">  </w:t>
      </w:r>
      <w:r w:rsidR="0043205F" w:rsidRPr="0043205F">
        <w:rPr>
          <w:rFonts w:hAnsi="Times New Roman" w:ascii="Times New Roman"/>
          <w:bCs/>
        </w:rPr>
        <w:tab/>
        <w:t xml:space="preserve"> </w:t>
      </w:r>
      <w:r w:rsidR="00E20FE8">
        <w:rPr>
          <w:rFonts w:hAnsi="Times New Roman" w:ascii="Times New Roman"/>
          <w:bCs/>
        </w:rPr>
        <w:t xml:space="preserve">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F636F" w:rsidP="00DB4C10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čl.63. st.1. SZ-a, propisano je da će stečajni sudac donijeti odluku o otvaranju i zaključenju stečajnog postupka ako se tijekom prethodnog postupka utvrdi da imovina dužnika koja bi ušla u stečajnu masu nije dovoljna niti za namirenje toga postupka ili je neznatne vrijednosti. U tom se slučaju stečajni postupak neće provesti i na odgovarajući će se način primijeniti odredbe čl.196. do 202. SZ-a.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Međutim prema stavku 1. istog članka SZ-a, postupak se neće zaključiti ako se u roku koji rješenjem odredi stečajni sudac predujmi dostatan iznos novca za pokriće troškova kao prethodnog, tako i otvorenog stečajnog postupka.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 xml:space="preserve">U smislu citirane odredbe privremeni stečajni upravitelj je procijenio da predvidivi troškovi prethodnog i stečajnog postupka iznose ukupno </w:t>
      </w:r>
      <w:r w:rsidR="00E20FE8">
        <w:rPr>
          <w:rFonts w:hAnsi="Times New Roman" w:ascii="Times New Roman"/>
        </w:rPr>
        <w:t>13.960,</w:t>
      </w:r>
      <w:r w:rsidRPr="00DB4C10">
        <w:rPr>
          <w:rFonts w:hAnsi="Times New Roman" w:ascii="Times New Roman"/>
        </w:rPr>
        <w:t>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čl.63. st.1. SZ-a, valjalo je pozvati sve zainteresirane osobe 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 xml:space="preserve">Na posljedice nepostupanja po t. I. izreke rješenja temeljem čl.63. st.1. SZ-a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E20FE8">
              <w:rPr>
                <w:rFonts w:hAnsi="Times New Roman" w:ascii="Times New Roman"/>
              </w:rPr>
              <w:t>01. rujna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3310E4">
              <w:rPr>
                <w:rFonts w:hAnsi="Times New Roman" w:ascii="Times New Roman"/>
              </w:rPr>
              <w:t>5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EF636F" w:rsidP="00214C3F" w:rsidR="00EF636F" w:rsidRPr="00253FB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E20FE8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</w:p>
    <w:p w:rsidRDefault="00C0124F" w:rsidP="00C0124F" w:rsidR="006100E1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236B56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 xml:space="preserve">oglas 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- privremenom st. upravitelju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E20FE8">
        <w:rPr>
          <w:rFonts w:hAnsi="Times New Roman" w:ascii="Times New Roman"/>
          <w:sz w:val="20"/>
          <w:szCs w:val="20"/>
        </w:rPr>
        <w:t>01.9</w:t>
      </w:r>
      <w:r w:rsidR="00EF636F">
        <w:rPr>
          <w:rFonts w:hAnsi="Times New Roman" w:ascii="Times New Roman"/>
          <w:sz w:val="20"/>
          <w:szCs w:val="20"/>
        </w:rPr>
        <w:t>.</w:t>
      </w:r>
      <w:r w:rsidR="003310E4">
        <w:rPr>
          <w:rFonts w:hAnsi="Times New Roman" w:ascii="Times New Roman"/>
          <w:sz w:val="20"/>
          <w:szCs w:val="20"/>
        </w:rPr>
        <w:t>2015</w:t>
      </w:r>
      <w:r w:rsidR="00214C3F" w:rsidRPr="00855C3C">
        <w:rPr>
          <w:rFonts w:hAnsi="Times New Roman" w:ascii="Times New Roman"/>
          <w:sz w:val="20"/>
          <w:szCs w:val="20"/>
        </w:rPr>
        <w:t>.g.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860259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E20FE8">
      <w:rPr>
        <w:rFonts w:hAnsi="Times New Roman" w:ascii="Times New Roman"/>
        <w:b/>
      </w:rPr>
      <w:t>57</w:t>
    </w:r>
    <w:r w:rsidR="00EE5FB1">
      <w:rPr>
        <w:rFonts w:hAnsi="Times New Roman" w:ascii="Times New Roman"/>
        <w:b/>
      </w:rPr>
      <w:t>/2015-</w:t>
    </w:r>
    <w:r w:rsidR="00DB4C10">
      <w:rPr>
        <w:rFonts w:hAnsi="Times New Roman" w:ascii="Times New Roman"/>
        <w:b/>
      </w:rPr>
      <w:t>1</w:t>
    </w:r>
    <w:r w:rsidR="00E20FE8">
      <w:rPr>
        <w:rFonts w:hAnsi="Times New Roman" w:ascii="Times New Roman"/>
        <w:b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31290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36B56"/>
    <w:rsid w:val="00253FBA"/>
    <w:rsid w:val="0027267B"/>
    <w:rsid w:val="0027305C"/>
    <w:rsid w:val="00276880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60259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A71D8"/>
    <w:rsid w:val="00AC3281"/>
    <w:rsid w:val="00AC5A01"/>
    <w:rsid w:val="00AC6A2D"/>
    <w:rsid w:val="00AE0E75"/>
    <w:rsid w:val="00AF572B"/>
    <w:rsid w:val="00B21A87"/>
    <w:rsid w:val="00B376FF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3CC1"/>
    <w:rsid w:val="00C574F8"/>
    <w:rsid w:val="00C77365"/>
    <w:rsid w:val="00C837E1"/>
    <w:rsid w:val="00C84246"/>
    <w:rsid w:val="00C95D7D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20FE8"/>
    <w:rsid w:val="00E304E3"/>
    <w:rsid w:val="00E35594"/>
    <w:rsid w:val="00E439A5"/>
    <w:rsid w:val="00E44A41"/>
    <w:rsid w:val="00E73C7E"/>
    <w:rsid w:val="00E769A3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2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2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St-57/2015-11</izvorni_sadrzaj>
    <derivirana_varijabla naziv="DomainObject.Oznaka_1">St-57/2015-11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A. S. d.o.o.  Rijeka</izvorni_sadrzaj>
    <derivirana_varijabla naziv="DomainObject.Predmet.ProtustrankaFormated_1">  LERGA A. S. d.o.o.  Rijeka</derivirana_varijabla>
  </DomainObject.Predmet.ProtustrankaFormated>
  <DomainObject.Predmet.ProtustrankaFormatedOIB>
    <izvorni_sadrzaj>  LERGA A. S. d.o.o.  Rijeka, OIB 01392768979</izvorni_sadrzaj>
    <derivirana_varijabla naziv="DomainObject.Predmet.ProtustrankaFormatedOIB_1">  LERGA A. S. d.o.o.  Rijeka, OIB 01392768979</derivirana_varijabla>
  </DomainObject.Predmet.ProtustrankaFormatedOIB>
  <DomainObject.Predmet.ProtustrankaFormatedWithAdress>
    <izvorni_sadrzaj> LERGA A. S. d.o.o.  Rijeka, Ante Starčevića 5, 51000 Rijeka</izvorni_sadrzaj>
    <derivirana_varijabla naziv="DomainObject.Predmet.ProtustrankaFormatedWithAdress_1"> LERGA A. S. d.o.o.  Rijeka, Ante Starčevića 5, 51000 Rijeka</derivirana_varijabla>
  </DomainObject.Predmet.ProtustrankaFormatedWithAdress>
  <DomainObject.Predmet.ProtustrankaFormatedWithAdressOIB>
    <izvorni_sadrzaj> LERGA A. S. d.o.o.  Rijeka, OIB 01392768979, Ante Starčevića 5, 51000 Rijeka</izvorni_sadrzaj>
    <derivirana_varijabla naziv="DomainObject.Predmet.ProtustrankaFormatedWithAdressOIB_1"> LERGA A. S. d.o.o.  Rijeka, OIB 01392768979, Ante Starčevića 5, 51000 Rijeka</derivirana_varijabla>
  </DomainObject.Predmet.ProtustrankaFormatedWithAdressOIB>
  <DomainObject.Predmet.ProtustrankaWithAdress>
    <izvorni_sadrzaj>LERGA A. S. d.o.o.  Rijeka Ante Starčevića 5, 51000 Rijeka</izvorni_sadrzaj>
    <derivirana_varijabla naziv="DomainObject.Predmet.ProtustrankaWithAdress_1">LERGA A. S. d.o.o.  Rijeka Ante Starčevića 5, 51000 Rijeka</derivirana_varijabla>
  </DomainObject.Predmet.ProtustrankaWithAdress>
  <DomainObject.Predmet.ProtustrankaWithAdressOIB>
    <izvorni_sadrzaj>LERGA A. S. d.o.o.  Rijeka, OIB 01392768979, Ante Starčevića 5, 51000 Rijeka</izvorni_sadrzaj>
    <derivirana_varijabla naziv="DomainObject.Predmet.ProtustrankaWithAdressOIB_1">LERGA A. S. d.o.o.  Rijeka, OIB 01392768979, Ante Starčevića 5, 51000 Rijeka</derivirana_varijabla>
  </DomainObject.Predmet.ProtustrankaWithAdressOIB>
  <DomainObject.Predmet.ProtustrankaNazivFormated>
    <izvorni_sadrzaj>LERGA A. S. d.o.o.  Rijeka</izvorni_sadrzaj>
    <derivirana_varijabla naziv="DomainObject.Predmet.ProtustrankaNazivFormated_1">LERGA A. S. d.o.o.  Rijeka</derivirana_varijabla>
  </DomainObject.Predmet.ProtustrankaNazivFormated>
  <DomainObject.Predmet.ProtustrankaNazivFormatedOIB>
    <izvorni_sadrzaj>LERGA A. S. d.o.o.  Rijeka, OIB 01392768979</izvorni_sadrzaj>
    <derivirana_varijabla naziv="DomainObject.Predmet.ProtustrankaNazivFormatedOIB_1">LERGA A. S. d.o.o.  Rijeka, OIB 01392768979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LERGA  Viškovo</izvorni_sadrzaj>
    <derivirana_varijabla naziv="DomainObject.Predmet.StrankaFormated_1">  SANJA LERGA  Viškovo</derivirana_varijabla>
  </DomainObject.Predmet.StrankaFormated>
  <DomainObject.Predmet.StrankaFormatedOIB>
    <izvorni_sadrzaj>  SANJA LERGA  Viškovo</izvorni_sadrzaj>
    <derivirana_varijabla naziv="DomainObject.Predmet.StrankaFormatedOIB_1">  SANJA LERGA  Viškovo</derivirana_varijabla>
  </DomainObject.Predmet.StrankaFormatedOIB>
  <DomainObject.Predmet.StrankaFormatedWithAdress>
    <izvorni_sadrzaj> SANJA LERGA  Viškovo, Marinići 104, 51216 Viškovo</izvorni_sadrzaj>
    <derivirana_varijabla naziv="DomainObject.Predmet.StrankaFormatedWithAdress_1"> SANJA LERGA  Viškovo, Marinići 104, 51216 Viškovo</derivirana_varijabla>
  </DomainObject.Predmet.StrankaFormatedWithAdress>
  <DomainObject.Predmet.StrankaFormatedWithAdressOIB>
    <izvorni_sadrzaj> SANJA LERGA  Viškovo, Marinići 104, 51216 Viškovo</izvorni_sadrzaj>
    <derivirana_varijabla naziv="DomainObject.Predmet.StrankaFormatedWithAdressOIB_1"> SANJA LERGA  Viškovo, Marinići 104, 51216 Viškovo</derivirana_varijabla>
  </DomainObject.Predmet.StrankaFormatedWithAdressOIB>
  <DomainObject.Predmet.StrankaWithAdress>
    <izvorni_sadrzaj>SANJA LERGA  Viškovo Marinići 104,51216 Viškovo</izvorni_sadrzaj>
    <derivirana_varijabla naziv="DomainObject.Predmet.StrankaWithAdress_1">SANJA LERGA  Viškovo Marinići 104,51216 Viškovo</derivirana_varijabla>
  </DomainObject.Predmet.StrankaWithAdress>
  <DomainObject.Predmet.StrankaWithAdressOIB>
    <izvorni_sadrzaj>SANJA LERGA  Viškovo, Marinići 104,51216 Viškovo</izvorni_sadrzaj>
    <derivirana_varijabla naziv="DomainObject.Predmet.StrankaWithAdressOIB_1">SANJA LERGA  Viškovo, Marinići 104,51216 Viškovo</derivirana_varijabla>
  </DomainObject.Predmet.StrankaWithAdressOIB>
  <DomainObject.Predmet.StrankaNazivFormated>
    <izvorni_sadrzaj>SANJA LERGA  Viškovo</izvorni_sadrzaj>
    <derivirana_varijabla naziv="DomainObject.Predmet.StrankaNazivFormated_1">SANJA LERGA  Viškovo</derivirana_varijabla>
  </DomainObject.Predmet.StrankaNazivFormated>
  <DomainObject.Predmet.StrankaNazivFormatedOIB>
    <izvorni_sadrzaj>SANJA LERGA  Viškovo</izvorni_sadrzaj>
    <derivirana_varijabla naziv="DomainObject.Predmet.StrankaNazivFormatedOIB_1">SANJA LERGA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SANJA LERGA  Viškovo</item>
    </izvorni_sadrzaj>
    <derivirana_varijabla naziv="DomainObject.Predmet.StrankaListFormated_1">
      <item>SANJA LERGA  Viškovo</item>
    </derivirana_varijabla>
  </DomainObject.Predmet.StrankaListFormated>
  <DomainObject.Predmet.StrankaListFormatedOIB>
    <izvorni_sadrzaj>
      <item>SANJA LERGA  Viškovo</item>
    </izvorni_sadrzaj>
    <derivirana_varijabla naziv="DomainObject.Predmet.StrankaListFormatedOIB_1">
      <item>SANJA LERGA  Viškovo</item>
    </derivirana_varijabla>
  </DomainObject.Predmet.StrankaListFormatedOIB>
  <DomainObject.Predmet.StrankaListFormatedWithAdress>
    <izvorni_sadrzaj>
      <item>SANJA LERGA  Viškovo, Marinići 104, 51216 Viškovo</item>
    </izvorni_sadrzaj>
    <derivirana_varijabla naziv="DomainObject.Predmet.StrankaListFormatedWithAdress_1">
      <item>SANJA LERGA  Viškovo, Marinići 104, 51216 Viškovo</item>
    </derivirana_varijabla>
  </DomainObject.Predmet.StrankaListFormatedWithAdress>
  <DomainObject.Predmet.StrankaListFormatedWithAdressOIB>
    <izvorni_sadrzaj>
      <item>SANJA LERGA  Viškovo, Marinići 104, 51216 Viškovo</item>
    </izvorni_sadrzaj>
    <derivirana_varijabla naziv="DomainObject.Predmet.StrankaListFormatedWithAdressOIB_1">
      <item>SANJA LERGA  Viškovo, Marinići 104, 51216 Viškovo</item>
    </derivirana_varijabla>
  </DomainObject.Predmet.StrankaListFormatedWithAdressOIB>
  <DomainObject.Predmet.StrankaListNazivFormated>
    <izvorni_sadrzaj>
      <item>SANJA LERGA  Viškovo</item>
    </izvorni_sadrzaj>
    <derivirana_varijabla naziv="DomainObject.Predmet.StrankaListNazivFormated_1">
      <item>SANJA LERGA  Viškovo</item>
    </derivirana_varijabla>
  </DomainObject.Predmet.StrankaListNazivFormated>
  <DomainObject.Predmet.StrankaListNazivFormatedOIB>
    <izvorni_sadrzaj>
      <item>SANJA LERGA  Viškovo</item>
    </izvorni_sadrzaj>
    <derivirana_varijabla naziv="DomainObject.Predmet.StrankaListNazivFormatedOIB_1">
      <item>SANJA LERGA  Viškovo</item>
    </derivirana_varijabla>
  </DomainObject.Predmet.StrankaListNazivFormatedOIB>
  <DomainObject.Predmet.ProtuStrankaListFormated>
    <izvorni_sadrzaj>
      <item>LERGA A. S. d.o.o.  Rijeka</item>
    </izvorni_sadrzaj>
    <derivirana_varijabla naziv="DomainObject.Predmet.ProtuStrankaListFormated_1">
      <item>LERGA A. S. d.o.o.  Rijeka</item>
    </derivirana_varijabla>
  </DomainObject.Predmet.ProtuStrankaListFormated>
  <DomainObject.Predmet.ProtuStrankaListFormatedOIB>
    <izvorni_sadrzaj>
      <item>LERGA A. S. d.o.o.  Rijeka, OIB 01392768979</item>
    </izvorni_sadrzaj>
    <derivirana_varijabla naziv="DomainObject.Predmet.ProtuStrankaListFormatedOIB_1">
      <item>LERGA A. S. d.o.o.  Rijeka, OIB 01392768979</item>
    </derivirana_varijabla>
  </DomainObject.Predmet.ProtuStrankaListFormatedOIB>
  <DomainObject.Predmet.ProtuStrankaListFormatedWithAdress>
    <izvorni_sadrzaj>
      <item>LERGA A. S. d.o.o.  Rijeka, Ante Starčevića 5, 51000 Rijeka</item>
    </izvorni_sadrzaj>
    <derivirana_varijabla naziv="DomainObject.Predmet.ProtuStrankaListFormatedWithAdress_1">
      <item>LERGA A. S. d.o.o.  Rijeka, Ante Starčevića 5, 51000 Rijeka</item>
    </derivirana_varijabla>
  </DomainObject.Predmet.ProtuStrankaListFormatedWithAdress>
  <DomainObject.Predmet.ProtuStrankaListFormatedWithAdressOIB>
    <izvorni_sadrzaj>
      <item>LERGA A. S. d.o.o.  Rijeka, OIB 01392768979, Ante Starčevića 5, 51000 Rijeka</item>
    </izvorni_sadrzaj>
    <derivirana_varijabla naziv="DomainObject.Predmet.ProtuStrankaListFormatedWithAdressOIB_1">
      <item>LERGA A. S. d.o.o.  Rijeka, OIB 01392768979, Ante Starčevića 5, 51000 Rijeka</item>
    </derivirana_varijabla>
  </DomainObject.Predmet.ProtuStrankaListFormatedWithAdressOIB>
  <DomainObject.Predmet.ProtuStrankaListNazivFormated>
    <izvorni_sadrzaj>
      <item>LERGA A. S. d.o.o.  Rijeka</item>
    </izvorni_sadrzaj>
    <derivirana_varijabla naziv="DomainObject.Predmet.ProtuStrankaListNazivFormated_1">
      <item>LERGA A. S. d.o.o.  Rijeka</item>
    </derivirana_varijabla>
  </DomainObject.Predmet.ProtuStrankaListNazivFormated>
  <DomainObject.Predmet.ProtuStrankaListNazivFormatedOIB>
    <izvorni_sadrzaj>
      <item>LERGA A. S. d.o.o.  Rijeka, OIB 01392768979</item>
    </izvorni_sadrzaj>
    <derivirana_varijabla naziv="DomainObject.Predmet.ProtuStrankaListNazivFormatedOIB_1">
      <item>LERGA A. S. d.o.o.  Rijeka, OIB 01392768979</item>
    </derivirana_varijabla>
  </DomainObject.Predmet.ProtuStrankaListNazivFormatedOIB>
  <DomainObject.Predmet.OstaliListFormated>
    <izvorni_sadrzaj>
      <item>Gordana Štifter Draščić</item>
    </izvorni_sadrzaj>
    <derivirana_varijabla naziv="DomainObject.Predmet.OstaliListFormated_1">
      <item>Gordana Štifter Draščić</item>
    </derivirana_varijabla>
  </DomainObject.Predmet.OstaliListFormated>
  <DomainObject.Predmet.OstaliListFormatedOIB>
    <izvorni_sadrzaj>
      <item>Gordana Štifter Draščić, OIB 31023139608</item>
    </izvorni_sadrzaj>
    <derivirana_varijabla naziv="DomainObject.Predmet.OstaliListFormatedOIB_1">
      <item>Gordana Štifter Draščić, OIB 31023139608</item>
    </derivirana_varijabla>
  </DomainObject.Predmet.OstaliListFormatedOIB>
  <DomainObject.Predmet.OstaliListFormatedWithAdress>
    <izvorni_sadrzaj>
      <item>Gordana Štifter Draščić, Obadi 90c, 51211 Jurdani</item>
    </izvorni_sadrzaj>
    <derivirana_varijabla naziv="DomainObject.Predmet.OstaliListFormatedWithAdress_1">
      <item>Gordana Štifter Draščić, Obadi 90c, 51211 Jurdani</item>
    </derivirana_varijabla>
  </DomainObject.Predmet.OstaliListFormatedWithAdress>
  <DomainObject.Predmet.OstaliListFormatedWithAdressOIB>
    <izvorni_sadrzaj>
      <item>Gordana Štifter Draščić, OIB 31023139608, Obadi 90c, 51211 Jurdani</item>
    </izvorni_sadrzaj>
    <derivirana_varijabla naziv="DomainObject.Predmet.OstaliListFormatedWithAdressOIB_1">
      <item>Gordana Štifter Draščić, OIB 31023139608, Obadi 90c, 51211 Jurdani</item>
    </derivirana_varijabla>
  </DomainObject.Predmet.OstaliListFormatedWithAdressOIB>
  <DomainObject.Predmet.OstaliListNazivFormated>
    <izvorni_sadrzaj>
      <item>Gordana Štifter Draščić</item>
    </izvorni_sadrzaj>
    <derivirana_varijabla naziv="DomainObject.Predmet.OstaliListNazivFormated_1">
      <item>Gordana Štifter Draščić</item>
    </derivirana_varijabla>
  </DomainObject.Predmet.OstaliListNazivFormated>
  <DomainObject.Predmet.OstaliListNazivFormatedOIB>
    <izvorni_sadrzaj>
      <item>Gordana Štifter Draščić, OIB 31023139608</item>
    </izvorni_sadrzaj>
    <derivirana_varijabla naziv="DomainObject.Predmet.OstaliListNazivFormatedOIB_1"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St-57/2015-11</izvorni_sadrzaj>
    <derivirana_varijabla naziv="DomainObject.PoslovniBrojDokumenta_1">St-57/2015-11</derivirana_varijabla>
  </DomainObject.PoslovniBrojDokumenta>
  <DomainObject.Predmet.StrankaIDrugi>
    <izvorni_sadrzaj>SANJA LERGA  Viškovo</izvorni_sadrzaj>
    <derivirana_varijabla naziv="DomainObject.Predmet.StrankaIDrugi_1">SANJA LERGA  Viškovo</derivirana_varijabla>
  </DomainObject.Predmet.StrankaIDrugi>
  <DomainObject.Predmet.ProtustrankaIDrugi>
    <izvorni_sadrzaj>LERGA A. S. d.o.o.  Rijeka</izvorni_sadrzaj>
    <derivirana_varijabla naziv="DomainObject.Predmet.ProtustrankaIDrugi_1">LERGA A. S. d.o.o.  Rijeka</derivirana_varijabla>
  </DomainObject.Predmet.ProtustrankaIDrugi>
  <DomainObject.Predmet.StrankaIDrugiAdressOIB>
    <izvorni_sadrzaj>SANJA LERGA  Viškovo, Marinići 104, 51216 Viškovo</izvorni_sadrzaj>
    <derivirana_varijabla naziv="DomainObject.Predmet.StrankaIDrugiAdressOIB_1">SANJA LERGA  Viškovo, Marinići 104, 51216 Viškovo</derivirana_varijabla>
  </DomainObject.Predmet.StrankaIDrugiAdressOIB>
  <DomainObject.Predmet.ProtustrankaIDrugiAdressOIB>
    <izvorni_sadrzaj>LERGA A. S. d.o.o.  Rijeka, OIB 01392768979, Ante Starčevića 5, 51000 Rijeka</izvorni_sadrzaj>
    <derivirana_varijabla naziv="DomainObject.Predmet.ProtustrankaIDrugiAdressOIB_1">LERGA A. S. d.o.o.  Rijeka, OIB 01392768979,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LERGA  Viškovo</item>
      <item>LERGA A. S. d.o.o.  Rijeka</item>
      <item>Gordana Štifter Draščić</item>
    </izvorni_sadrzaj>
    <derivirana_varijabla naziv="DomainObject.Predmet.SudioniciListNaziv_1">
      <item>SANJA LERGA  Viškovo</item>
      <item>LERGA A. S. d.o.o.  Rijeka</item>
      <item>Gordana Štifter Draščić</item>
    </derivirana_varijabla>
  </DomainObject.Predmet.SudioniciListNaziv>
  <DomainObject.Predmet.SudioniciListAdressOIB>
    <izvorni_sadrzaj>
      <item>SANJA LERGA  Viškovo, Marinići 104,51216 Viškovo</item>
      <item>LERGA A. S. d.o.o.  Rijeka, OIB 01392768979, Ante Starčevića 5,51000 Rijeka</item>
      <item>Gordana Štifter Draščić, OIB 31023139608, Obadi 90c,51211 Jurdani</item>
    </izvorni_sadrzaj>
    <derivirana_varijabla naziv="DomainObject.Predmet.SudioniciListAdressOIB_1">
      <item>SANJA LERGA  Viškovo, Marinići 104,51216 Viškovo</item>
      <item>LERGA A. S. d.o.o.  Rijeka, OIB 01392768979, Ante Starčevića 5,51000 Rijeka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01392768979</item>
      <item>, OIB 31023139608</item>
    </izvorni_sadrzaj>
    <derivirana_varijabla naziv="DomainObject.Predmet.SudioniciListNazivOIB_1">
      <item>, OIB null</item>
      <item>, OIB 01392768979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95585-4E5E-460B-A378-6C76A0168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1082</properties:Words>
  <properties:Characters>6043</properties:Characters>
  <properties:Lines>133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2015-08-31T08:36:00Z</dcterms:created>
  <dc:creator>dcmelik</dc:creator>
  <cp:lastModifiedBy>Jasna Radulović</cp:lastModifiedBy>
  <cp:lastPrinted>2015-07-07T12:20:00Z</cp:lastPrinted>
  <dcterms:modified xmlns:xsi="http://www.w3.org/2001/XMLSchema-instance" xsi:type="dcterms:W3CDTF">2015-09-04T08:22:00Z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