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731c" w14:paraId="e36731c" w:rsidRDefault="0047706E" w:rsidP="00910611" w:rsidR="0047706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06E" w:rsidP="00910611" w:rsidR="0047706E" w:rsidRPr="0047706E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47706E">
        <w:rPr>
          <w:rFonts w:eastAsia="MS Mincho" w:hAnsi="Times New Roman" w:ascii="Times New Roman"/>
          <w:b w:val="false"/>
        </w:rPr>
        <w:t>REPUBLIKA HRVATSKA</w:t>
      </w:r>
    </w:p>
    <w:p w:rsidRDefault="0047706E" w:rsidP="00910611" w:rsidR="0047706E" w:rsidRPr="0047706E">
      <w:pPr>
        <w:rPr>
          <w:rFonts w:hAnsi="Times New Roman" w:ascii="Times New Roman"/>
          <w:b w:val="false"/>
        </w:rPr>
      </w:pPr>
      <w:r w:rsidRPr="0047706E">
        <w:rPr>
          <w:rFonts w:eastAsia="MS Mincho" w:hAnsi="Times New Roman" w:ascii="Times New Roman"/>
          <w:b w:val="false"/>
        </w:rPr>
        <w:t>TRGOVAČKI SUD U RIJECI</w:t>
      </w:r>
    </w:p>
    <w:p w:rsidRDefault="0047706E" w:rsidR="0047706E" w:rsidRPr="0047706E">
      <w:pPr>
        <w:rPr>
          <w:rFonts w:eastAsia="MS Mincho" w:hAnsi="Times New Roman" w:ascii="Times New Roman"/>
          <w:b w:val="false"/>
        </w:rPr>
      </w:pPr>
      <w:r w:rsidRPr="0047706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7706E" w:rsidP="00910611" w:rsidR="0047706E" w:rsidRPr="0047706E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0737F1">
        <w:rPr>
          <w:rFonts w:hAnsi="Times New Roman" w:ascii="Times New Roman"/>
        </w:rPr>
        <w:t>GOLF KLUB MLADIH OTOKA KRKA, Krk, Crikvenička bb, OIB 06132389853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736740">
        <w:rPr>
          <w:rFonts w:hAnsi="Times New Roman" w:ascii="Times New Roman"/>
          <w:b w:val="false"/>
        </w:rPr>
        <w:t>22. veljače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0737F1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0737F1" w:rsidRPr="000737F1">
        <w:rPr>
          <w:rFonts w:hAnsi="Times New Roman" w:ascii="Times New Roman"/>
        </w:rPr>
        <w:t>GOLF KLUB MLADIH OTOKA KRKA, Krk, Crikvenička bb, OIB 06132389853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736740">
        <w:rPr>
          <w:rFonts w:hAnsi="Times New Roman" w:ascii="Times New Roman"/>
          <w:b w:val="false"/>
        </w:rPr>
        <w:t>23. veljače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736740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0737F1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0737F1">
        <w:rPr>
          <w:rFonts w:hAnsi="Times New Roman" w:ascii="Times New Roman"/>
          <w:b w:val="false"/>
        </w:rPr>
        <w:t>Hrvoje Kraljičković, Zagreb, Trg hrvatskih velikana 4, OIB 63875916042</w:t>
      </w:r>
      <w:r w:rsidR="00F214AE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0737F1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0737F1" w:rsidRPr="000737F1">
        <w:rPr>
          <w:rFonts w:hAnsi="Times New Roman" w:ascii="Times New Roman"/>
        </w:rPr>
        <w:t>GOLF KLUB MLADIH OTOKA KRKA, Krk, Crikvenička bb, OIB 06132389853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36740">
        <w:rPr>
          <w:rFonts w:hAnsi="Times New Roman" w:ascii="Times New Roman"/>
          <w:b w:val="false"/>
        </w:rPr>
        <w:t>18</w:t>
      </w:r>
      <w:r w:rsidR="005C61BD">
        <w:rPr>
          <w:rFonts w:hAnsi="Times New Roman" w:ascii="Times New Roman"/>
          <w:b w:val="false"/>
        </w:rPr>
        <w:t>. rujna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0737F1" w:rsidRPr="000737F1">
        <w:rPr>
          <w:rFonts w:hAnsi="Times New Roman" w:ascii="Times New Roman"/>
          <w:b w:val="false"/>
        </w:rPr>
        <w:t>GOLF KLUB MLADIH OTOKA KRKA, Krk, Crikvenička bb, OIB 06132389853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sudski registar, sud je na mrežnoj stranici e-Oglasne ploče suda dana 23. studenoga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736740">
        <w:rPr>
          <w:rFonts w:hAnsi="Times New Roman" w:ascii="Times New Roman"/>
          <w:b w:val="false"/>
        </w:rPr>
        <w:t>22. veljače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736740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Predsjednik udruge </w:t>
      </w:r>
      <w:r w:rsidR="0099736D">
        <w:rPr>
          <w:rFonts w:hAnsi="Times New Roman" w:ascii="Times New Roman"/>
          <w:b w:val="false"/>
          <w:sz w:val="20"/>
          <w:szCs w:val="20"/>
        </w:rPr>
        <w:t>Franjo Mrakovčić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99736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Registar udruga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 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36740">
        <w:rPr>
          <w:rFonts w:hAnsi="Times New Roman" w:ascii="Times New Roman"/>
          <w:b w:val="false"/>
          <w:sz w:val="20"/>
          <w:szCs w:val="20"/>
        </w:rPr>
        <w:t>15.3.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36740">
        <w:rPr>
          <w:rFonts w:hAnsi="Times New Roman" w:ascii="Times New Roman"/>
          <w:b w:val="false"/>
          <w:sz w:val="20"/>
          <w:szCs w:val="20"/>
        </w:rPr>
        <w:t>22.02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06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737F1">
      <w:rPr>
        <w:rFonts w:hAnsi="Times New Roman" w:ascii="Times New Roman"/>
      </w:rPr>
      <w:t>165</w:t>
    </w:r>
    <w:r w:rsidR="005C61BD">
      <w:rPr>
        <w:rFonts w:hAnsi="Times New Roman" w:ascii="Times New Roman"/>
      </w:rPr>
      <w:t>/2015-</w:t>
    </w:r>
    <w:r w:rsidR="00E719F7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3B32EC"/>
    <w:rsid w:val="003D0DDA"/>
    <w:rsid w:val="003F3CB6"/>
    <w:rsid w:val="0047706E"/>
    <w:rsid w:val="004E6AD4"/>
    <w:rsid w:val="005574D9"/>
    <w:rsid w:val="005B787F"/>
    <w:rsid w:val="005C61BD"/>
    <w:rsid w:val="00645F24"/>
    <w:rsid w:val="00681DEF"/>
    <w:rsid w:val="00736740"/>
    <w:rsid w:val="0076240F"/>
    <w:rsid w:val="0078206E"/>
    <w:rsid w:val="007829B2"/>
    <w:rsid w:val="00843A4B"/>
    <w:rsid w:val="008477D7"/>
    <w:rsid w:val="008C6259"/>
    <w:rsid w:val="00926181"/>
    <w:rsid w:val="0099736D"/>
    <w:rsid w:val="00A50178"/>
    <w:rsid w:val="00AD727D"/>
    <w:rsid w:val="00B94AB0"/>
    <w:rsid w:val="00BD366E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E16774"/>
    <w:rsid w:val="00E719F7"/>
    <w:rsid w:val="00EB2305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0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0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0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0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770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7706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0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0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0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0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770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7706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MLADIH OTOKA KRKA  Krk</izvorni_sadrzaj>
    <derivirana_varijabla naziv="DomainObject.Predmet.ProtustrankaFormated_1">  GOLF KLUB MLADIH OTOKA KRKA  Krk</derivirana_varijabla>
  </DomainObject.Predmet.ProtustrankaFormated>
  <DomainObject.Predmet.ProtustrankaFormatedOIB>
    <izvorni_sadrzaj>  GOLF KLUB MLADIH OTOKA KRKA  Krk, OIB 06132389853</izvorni_sadrzaj>
    <derivirana_varijabla naziv="DomainObject.Predmet.ProtustrankaFormatedOIB_1">  GOLF KLUB MLADIH OTOKA KRKA  Krk, OIB 06132389853</derivirana_varijabla>
  </DomainObject.Predmet.ProtustrankaFormatedOIB>
  <DomainObject.Predmet.ProtustrankaFormatedWithAdress>
    <izvorni_sadrzaj> GOLF KLUB MLADIH OTOKA KRKA  Krk, Crikvenička bb, 51500 Krk</izvorni_sadrzaj>
    <derivirana_varijabla naziv="DomainObject.Predmet.ProtustrankaFormatedWithAdress_1"> GOLF KLUB MLADIH OTOKA KRKA  Krk, Crikvenička bb, 51500 Krk</derivirana_varijabla>
  </DomainObject.Predmet.ProtustrankaFormatedWithAdress>
  <DomainObject.Predmet.ProtustrankaFormatedWithAdressOIB>
    <izvorni_sadrzaj> GOLF KLUB MLADIH OTOKA KRKA  Krk, OIB 06132389853, Crikvenička bb, 51500 Krk</izvorni_sadrzaj>
    <derivirana_varijabla naziv="DomainObject.Predmet.ProtustrankaFormatedWithAdressOIB_1"> GOLF KLUB MLADIH OTOKA KRKA  Krk, OIB 06132389853, Crikvenička bb, 51500 Krk</derivirana_varijabla>
  </DomainObject.Predmet.ProtustrankaFormatedWithAdressOIB>
  <DomainObject.Predmet.ProtustrankaWithAdress>
    <izvorni_sadrzaj>GOLF KLUB MLADIH OTOKA KRKA  Krk Crikvenička bb, 51500 Krk</izvorni_sadrzaj>
    <derivirana_varijabla naziv="DomainObject.Predmet.ProtustrankaWithAdress_1">GOLF KLUB MLADIH OTOKA KRKA  Krk Crikvenička bb, 51500 Krk</derivirana_varijabla>
  </DomainObject.Predmet.ProtustrankaWithAdress>
  <DomainObject.Predmet.ProtustrankaWithAdressOIB>
    <izvorni_sadrzaj>GOLF KLUB MLADIH OTOKA KRKA  Krk, OIB 06132389853, Crikvenička bb, 51500 Krk</izvorni_sadrzaj>
    <derivirana_varijabla naziv="DomainObject.Predmet.ProtustrankaWithAdressOIB_1">GOLF KLUB MLADIH OTOKA KRKA  Krk, OIB 06132389853, Crikvenička bb, 51500 Krk</derivirana_varijabla>
  </DomainObject.Predmet.ProtustrankaWithAdressOIB>
  <DomainObject.Predmet.ProtustrankaNazivFormated>
    <izvorni_sadrzaj>GOLF KLUB MLADIH OTOKA KRKA  Krk</izvorni_sadrzaj>
    <derivirana_varijabla naziv="DomainObject.Predmet.ProtustrankaNazivFormated_1">GOLF KLUB MLADIH OTOKA KRKA  Krk</derivirana_varijabla>
  </DomainObject.Predmet.ProtustrankaNazivFormated>
  <DomainObject.Predmet.ProtustrankaNazivFormatedOIB>
    <izvorni_sadrzaj>GOLF KLUB MLADIH OTOKA KRKA  Krk, OIB 06132389853</izvorni_sadrzaj>
    <derivirana_varijabla naziv="DomainObject.Predmet.ProtustrankaNazivFormatedOIB_1">GOLF KLUB MLADIH OTOKA KRKA  Krk, OIB 06132389853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GOLF KLUB MLADIH OTOKA KRKA  Krk</item>
    </izvorni_sadrzaj>
    <derivirana_varijabla naziv="DomainObject.Predmet.ProtuStrankaListFormated_1">
      <item>GOLF KLUB MLADIH OTOKA KRKA  Krk</item>
    </derivirana_varijabla>
  </DomainObject.Predmet.ProtuStrankaListFormated>
  <DomainObject.Predmet.ProtuStrankaListFormatedOIB>
    <izvorni_sadrzaj>
      <item>GOLF KLUB MLADIH OTOKA KRKA  Krk, OIB 06132389853</item>
    </izvorni_sadrzaj>
    <derivirana_varijabla naziv="DomainObject.Predmet.ProtuStrankaListFormatedOIB_1">
      <item>GOLF KLUB MLADIH OTOKA KRKA  Krk, OIB 06132389853</item>
    </derivirana_varijabla>
  </DomainObject.Predmet.ProtuStrankaListFormatedOIB>
  <DomainObject.Predmet.ProtuStrankaListFormatedWithAdress>
    <izvorni_sadrzaj>
      <item>GOLF KLUB MLADIH OTOKA KRKA  Krk, Crikvenička bb, 51500 Krk</item>
    </izvorni_sadrzaj>
    <derivirana_varijabla naziv="DomainObject.Predmet.ProtuStrankaListFormatedWithAdress_1">
      <item>GOLF KLUB MLADIH OTOKA KRKA  Krk, Crikvenička bb, 51500 Krk</item>
    </derivirana_varijabla>
  </DomainObject.Predmet.ProtuStrankaListFormatedWithAdress>
  <DomainObject.Predmet.ProtuStrankaListFormatedWithAdressOIB>
    <izvorni_sadrzaj>
      <item>GOLF KLUB MLADIH OTOKA KRKA  Krk, OIB 06132389853, Crikvenička bb, 51500 Krk</item>
    </izvorni_sadrzaj>
    <derivirana_varijabla naziv="DomainObject.Predmet.ProtuStrankaListFormatedWithAdressOIB_1">
      <item>GOLF KLUB MLADIH OTOKA KRKA  Krk, OIB 06132389853, Crikvenička bb, 51500 Krk</item>
    </derivirana_varijabla>
  </DomainObject.Predmet.ProtuStrankaListFormatedWithAdressOIB>
  <DomainObject.Predmet.ProtuStrankaListNazivFormated>
    <izvorni_sadrzaj>
      <item>GOLF KLUB MLADIH OTOKA KRKA  Krk</item>
    </izvorni_sadrzaj>
    <derivirana_varijabla naziv="DomainObject.Predmet.ProtuStrankaListNazivFormated_1">
      <item>GOLF KLUB MLADIH OTOKA KRKA  Krk</item>
    </derivirana_varijabla>
  </DomainObject.Predmet.ProtuStrankaListNazivFormated>
  <DomainObject.Predmet.ProtuStrankaListNazivFormatedOIB>
    <izvorni_sadrzaj>
      <item>GOLF KLUB MLADIH OTOKA KRKA  Krk, OIB 06132389853</item>
    </izvorni_sadrzaj>
    <derivirana_varijabla naziv="DomainObject.Predmet.ProtuStrankaListNazivFormatedOIB_1">
      <item>GOLF KLUB MLADIH OTOKA KRKA  Krk, OIB 06132389853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GOLF KLUB MLADIH OTOKA KRKA  Krk</izvorni_sadrzaj>
    <derivirana_varijabla naziv="DomainObject.Predmet.ProtustrankaIDrugi_1">GOLF KLUB MLADIH OTOKA KRKA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GOLF KLUB MLADIH OTOKA KRKA  Krk, OIB 06132389853, Crikvenička bb, 51500 Krk</izvorni_sadrzaj>
    <derivirana_varijabla naziv="DomainObject.Predmet.ProtustrankaIDrugiAdressOIB_1">GOLF KLUB MLADIH OTOKA KRKA  Krk, OIB 06132389853, Crikvenička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GOLF KLUB MLADIH OTOKA KRKA  Krk</item>
    </izvorni_sadrzaj>
    <derivirana_varijabla naziv="DomainObject.Predmet.SudioniciListNaziv_1">
      <item>FINA  Rijeka</item>
      <item>GOLF KLUB MLADIH OTOKA KRKA  Krk</item>
    </derivirana_varijabla>
  </DomainObject.Predmet.SudioniciListNaziv>
  <DomainObject.Predmet.SudioniciListAdressOIB>
    <izvorni_sadrzaj>
      <item>FINA  Rijeka, OIB 85821130368, Frana Kurelca 8,51000 Rijeka</item>
      <item>GOLF KLUB MLADIH OTOKA KRKA  Krk, OIB 06132389853, Crikvenička bb,51500 Krk</item>
    </izvorni_sadrzaj>
    <derivirana_varijabla naziv="DomainObject.Predmet.SudioniciListAdressOIB_1">
      <item>FINA  Rijeka, OIB 85821130368, Frana Kurelca 8,51000 Rijeka</item>
      <item>GOLF KLUB MLADIH OTOKA KRKA  Krk, OIB 06132389853, Crikvenička bb,51500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06132389853</item>
    </izvorni_sadrzaj>
    <derivirana_varijabla naziv="DomainObject.Predmet.SudioniciListNazivOIB_1">
      <item>, OIB 85821130368</item>
      <item>, OIB 06132389853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6034AA-633A-44E6-BFCB-A58467AAC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2694</properties:Characters>
  <properties:Lines>89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2016-02-22T12:43:00Z</dcterms:created>
  <dc:creator>ksarlija</dc:creator>
  <cp:lastModifiedBy>Jasna Radulović</cp:lastModifiedBy>
  <cp:lastPrinted>2016-02-22T12:37:00Z</cp:lastPrinted>
  <dcterms:modified xmlns:xsi="http://www.w3.org/2001/XMLSchema-instance" xsi:type="dcterms:W3CDTF">2016-02-22T12:46:00Z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