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64e7" w14:paraId="6ba64e7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2C3EC0">
        <w:rPr>
          <w:szCs w:val="24"/>
        </w:rPr>
        <w:t>545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462D2E">
        <w:t xml:space="preserve">dužnika </w:t>
      </w:r>
      <w:r w:rsidR="002C3EC0">
        <w:t>ZADRUGA APRES za proizvodnju, trgovinu i usluge, Rijeka Koprivnička 4</w:t>
      </w:r>
      <w:r w:rsidR="00ED0604">
        <w:t>,</w:t>
      </w:r>
      <w:r w:rsidR="002C3EC0">
        <w:t xml:space="preserve"> Rijeka Koprivnička</w:t>
      </w:r>
      <w:r w:rsidR="00A56802">
        <w:t xml:space="preserve"> </w:t>
      </w:r>
      <w:r w:rsidR="00200042">
        <w:t>,</w:t>
      </w:r>
      <w:r w:rsidR="00ED0604">
        <w:t xml:space="preserve"> </w:t>
      </w:r>
      <w:r w:rsidR="002C3EC0">
        <w:t>OIB: 64926230551</w:t>
      </w:r>
      <w:r w:rsidR="006871F8">
        <w:t>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2C3EC0" w:rsidRPr="002C3EC0">
        <w:t xml:space="preserve"> </w:t>
      </w:r>
      <w:r w:rsidR="002C3EC0">
        <w:t>ZADRUGA APRES za proizvodnju, trgovinu i usluge, Rijeka Koprivnička 4, Rijeka Koprivnička , OIB: 64926230551</w:t>
      </w:r>
      <w:r w:rsidR="006871F8">
        <w:t>, s danom 29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6871F8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A56802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</w:t>
      </w:r>
      <w:r w:rsidR="001443F3">
        <w:rPr>
          <w:szCs w:val="24"/>
        </w:rPr>
        <w:t xml:space="preserve"> dužnikom </w:t>
      </w:r>
      <w:r w:rsidR="002C3EC0">
        <w:t>ZADRUGA APRES za proizvodnju, trgovinu i usluge, Rijeka Koprivnička 4, Rijeka Koprivnička , OIB: 64926230551.</w:t>
      </w:r>
    </w:p>
    <w:p w:rsidRDefault="002C3EC0" w:rsidP="00CE3446" w:rsidR="002C3EC0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1441C2">
        <w:t>Anđelko Stankus, Braće Radić 20, Jalkovec, Varaždin, OIB: 11168088853.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2C3EC0" w:rsidRPr="002C3EC0">
        <w:t xml:space="preserve"> </w:t>
      </w:r>
      <w:r w:rsidR="002C3EC0">
        <w:t>ZADRUGA APRES za proizvodnju, trgovinu i usluge, Rijeka Koprivnička 4, Rijeka Koprivnička , OIB: 64926230551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2C3EC0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>Predlagatelj je dana 30</w:t>
      </w:r>
      <w:r w:rsidR="00DD0269">
        <w:rPr>
          <w:szCs w:val="24"/>
        </w:rPr>
        <w:t xml:space="preserve">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6871F8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2C3EC0">
        <w:t>ZADRUGA APRES za proizvodnju, trgovinu i usluge, Rijeka Koprivnička 4, Rijeka Koprivnička, 48306 Sokolovac</w:t>
      </w:r>
    </w:p>
    <w:p w:rsidRDefault="002D6D64" w:rsidP="00A56802" w:rsidR="00836343" w:rsidRPr="00ED0604">
      <w:pPr>
        <w:numPr>
          <w:ilvl w:val="0"/>
          <w:numId w:val="1"/>
        </w:numPr>
      </w:pPr>
      <w:r>
        <w:t>Upravitelj</w:t>
      </w:r>
      <w:r w:rsidR="00023797">
        <w:t xml:space="preserve"> dužnika</w:t>
      </w:r>
      <w:r w:rsidR="006D4334">
        <w:t xml:space="preserve"> </w:t>
      </w:r>
      <w:r w:rsidR="002C3EC0">
        <w:t>Željko Prišlin, Križevačka 23, 48306 Sokolovac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2C3EC0">
        <w:rPr>
          <w:szCs w:val="24"/>
        </w:rPr>
        <w:t>, Ispostava Koprivnica, Hrvatske državnosti 7, 48000 Koprivnica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1441C2">
        <w:t>Anđelko Stankus, Braće Radić 20, Jalkovec, 42000 Varaždin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1EA" w:rsidP="007A75CE" w:rsidR="003E11EA">
      <w:r>
        <w:separator/>
      </w:r>
    </w:p>
  </w:endnote>
  <w:endnote w:id="0" w:type="continuationSeparator">
    <w:p w:rsidRDefault="003E11EA" w:rsidP="007A75CE" w:rsidR="003E1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1EA" w:rsidP="007A75CE" w:rsidR="003E11EA">
      <w:r>
        <w:separator/>
      </w:r>
    </w:p>
  </w:footnote>
  <w:footnote w:id="0" w:type="continuationSeparator">
    <w:p w:rsidRDefault="003E11EA" w:rsidP="007A75CE" w:rsidR="003E11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43F3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2C3EC0">
      <w:t>545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36D13"/>
    <w:rsid w:val="001423C9"/>
    <w:rsid w:val="001441C2"/>
    <w:rsid w:val="001443F3"/>
    <w:rsid w:val="001E7781"/>
    <w:rsid w:val="00200042"/>
    <w:rsid w:val="00255595"/>
    <w:rsid w:val="002A6059"/>
    <w:rsid w:val="002C3EC0"/>
    <w:rsid w:val="002D6D64"/>
    <w:rsid w:val="0034192E"/>
    <w:rsid w:val="00363C39"/>
    <w:rsid w:val="003B1F97"/>
    <w:rsid w:val="003B5155"/>
    <w:rsid w:val="003E11EA"/>
    <w:rsid w:val="003E2AE0"/>
    <w:rsid w:val="00402B56"/>
    <w:rsid w:val="004070A8"/>
    <w:rsid w:val="00440410"/>
    <w:rsid w:val="00462D2E"/>
    <w:rsid w:val="00467EEF"/>
    <w:rsid w:val="00472765"/>
    <w:rsid w:val="00482973"/>
    <w:rsid w:val="00497129"/>
    <w:rsid w:val="004A0008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C4FAD"/>
    <w:rsid w:val="005E243D"/>
    <w:rsid w:val="006278FE"/>
    <w:rsid w:val="0063224D"/>
    <w:rsid w:val="006523AF"/>
    <w:rsid w:val="0068190F"/>
    <w:rsid w:val="006871F8"/>
    <w:rsid w:val="00693CD2"/>
    <w:rsid w:val="006C0585"/>
    <w:rsid w:val="006C1AAA"/>
    <w:rsid w:val="006D4334"/>
    <w:rsid w:val="006F25A8"/>
    <w:rsid w:val="00735822"/>
    <w:rsid w:val="00741660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802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F18F8"/>
    <w:rsid w:val="00BF5CAE"/>
    <w:rsid w:val="00C033F1"/>
    <w:rsid w:val="00C07229"/>
    <w:rsid w:val="00C63530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66E12"/>
    <w:rsid w:val="00D7256A"/>
    <w:rsid w:val="00DB4EB7"/>
    <w:rsid w:val="00DD0269"/>
    <w:rsid w:val="00DF4B3F"/>
    <w:rsid w:val="00E10BFD"/>
    <w:rsid w:val="00E5583B"/>
    <w:rsid w:val="00EA5D61"/>
    <w:rsid w:val="00ED0604"/>
    <w:rsid w:val="00ED38B6"/>
    <w:rsid w:val="00F0497A"/>
    <w:rsid w:val="00F079DC"/>
    <w:rsid w:val="00F25845"/>
    <w:rsid w:val="00F31904"/>
    <w:rsid w:val="00F50578"/>
    <w:rsid w:val="00F6594B"/>
    <w:rsid w:val="00F80A92"/>
    <w:rsid w:val="00F924AC"/>
    <w:rsid w:val="00F9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3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5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53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5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5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3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5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53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5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5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St-545/2015-5</izvorni_sadrzaj>
    <derivirana_varijabla naziv="DomainObject.Oznaka_1">St-545/2015-5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St-545/2015</izvorni_sadrzaj>
    <derivirana_varijabla naziv="DomainObject.Predmet.OznakaBroj_1">St-545/2015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APRES za proizvodnju, trgovinu i usluge zastupanog po punomoćniku Željko Prišlin</izvorni_sadrzaj>
    <derivirana_varijabla naziv="DomainObject.Predmet.ProtustrankaFormated_1">  ZADRUGA APRES za proizvodnju, trgovinu i usluge zastupanog po punomoćniku Željko Prišlin</derivirana_varijabla>
  </DomainObject.Predmet.ProtustrankaFormated>
  <DomainObject.Predmet.ProtustrankaFormatedOIB>
    <izvorni_sadrzaj>  ZADRUGA APRES za proizvodnju, trgovinu i usluge, OIB 64926230551 zastupanog po punomoćniku Željko Prišlin</izvorni_sadrzaj>
    <derivirana_varijabla naziv="DomainObject.Predmet.ProtustrankaFormatedOIB_1">  ZADRUGA APRES za proizvodnju, trgovinu i usluge, OIB 64926230551 zastupanog po punomoćniku Željko Prišlin</derivirana_varijabla>
  </DomainObject.Predmet.ProtustrankaFormatedOIB>
  <DomainObject.Predmet.ProtustrankaFormatedWithAdress>
    <izvorni_sadrzaj> ZADRUGA APRES za proizvodnju, trgovinu i usluge, Rijeka Koprivnička 4, 48306 Rijeka Koprivnička zastupanog po punomoćniku Željko Prišlin</izvorni_sadrzaj>
    <derivirana_varijabla naziv="DomainObject.Predmet.ProtustrankaFormatedWithAdress_1"> ZADRUGA APRES za proizvodnju, trgovinu i usluge, Rijeka Koprivnička 4, 48306 Rijeka Koprivnička zastupanog po punomoćniku Željko Prišlin</derivirana_varijabla>
  </DomainObject.Predmet.ProtustrankaFormatedWithAdress>
  <DomainObject.Predmet.ProtustrankaFormatedWithAdressOIB>
    <izvorni_sadrzaj> ZADRUGA APRES za proizvodnju, trgovinu i usluge, OIB 64926230551, Rijeka Koprivnička 4, 48306 Rijeka Koprivnička zastupanog po punomoćniku Željko Prišlin</izvorni_sadrzaj>
    <derivirana_varijabla naziv="DomainObject.Predmet.ProtustrankaFormatedWithAdressOIB_1"> ZADRUGA APRES za proizvodnju, trgovinu i usluge, OIB 64926230551, Rijeka Koprivnička 4, 48306 Rijeka Koprivnička zastupanog po punomoćniku Željko Prišlin</derivirana_varijabla>
  </DomainObject.Predmet.ProtustrankaFormatedWithAdressOIB>
  <DomainObject.Predmet.ProtustrankaWithAdress>
    <izvorni_sadrzaj>ZADRUGA APRES za proizvodnju, trgovinu i usluge Rijeka Koprivnička 4, 48306 Rijeka Koprivnička</izvorni_sadrzaj>
    <derivirana_varijabla naziv="DomainObject.Predmet.ProtustrankaWithAdress_1">ZADRUGA APRES za proizvodnju, trgovinu i usluge Rijeka Koprivnička 4, 48306 Rijeka Koprivnička</derivirana_varijabla>
  </DomainObject.Predmet.ProtustrankaWithAdress>
  <DomainObject.Predmet.ProtustrankaWithAdressOIB>
    <izvorni_sadrzaj>ZADRUGA APRES za proizvodnju, trgovinu i usluge, OIB 64926230551, Rijeka Koprivnička 4, 48306 Rijeka Koprivnička</izvorni_sadrzaj>
    <derivirana_varijabla naziv="DomainObject.Predmet.ProtustrankaWithAdressOIB_1">ZADRUGA APRES za proizvodnju, trgovinu i usluge, OIB 64926230551, Rijeka Koprivnička 4, 48306 Rijeka Koprivnička</derivirana_varijabla>
  </DomainObject.Predmet.ProtustrankaWithAdressOIB>
  <DomainObject.Predmet.ProtustrankaNazivFormated>
    <izvorni_sadrzaj>ZADRUGA APRES za proizvodnju, trgovinu i usluge</izvorni_sadrzaj>
    <derivirana_varijabla naziv="DomainObject.Predmet.ProtustrankaNazivFormated_1">ZADRUGA APRES za proizvodnju, trgovinu i usluge</derivirana_varijabla>
  </DomainObject.Predmet.ProtustrankaNazivFormated>
  <DomainObject.Predmet.ProtustrankaNazivFormatedOIB>
    <izvorni_sadrzaj>ZADRUGA APRES za proizvodnju, trgovinu i usluge, OIB 64926230551</izvorni_sadrzaj>
    <derivirana_varijabla naziv="DomainObject.Predmet.ProtustrankaNazivFormatedOIB_1">ZADRUGA APRES za proizvodnju, trgovinu i usluge, OIB 64926230551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69947.22</izvorni_sadrzaj>
    <derivirana_varijabla naziv="DomainObject.Predmet.TrenutnaVrijednost_1">69947.22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APRES za proizvodnju, trgovinu i usluge zastupanog po punomoćniku Željko Prišlin</item>
    </izvorni_sadrzaj>
    <derivirana_varijabla naziv="DomainObject.Predmet.ProtuStrankaListFormated_1">
      <item>ZADRUGA APRES za proizvodnju, trgovinu i usluge zastupanog po punomoćniku Željko Prišlin</item>
    </derivirana_varijabla>
  </DomainObject.Predmet.ProtuStrankaListFormated>
  <DomainObject.Predmet.ProtuStrankaListFormatedOIB>
    <izvorni_sadrzaj>
      <item>ZADRUGA APRES za proizvodnju, trgovinu i usluge, OIB 64926230551 zastupanog po punomoćniku Željko Prišlin</item>
    </izvorni_sadrzaj>
    <derivirana_varijabla naziv="DomainObject.Predmet.ProtuStrankaListFormatedOIB_1">
      <item>ZADRUGA APRES za proizvodnju, trgovinu i usluge, OIB 64926230551 zastupanog po punomoćniku Željko Prišlin</item>
    </derivirana_varijabla>
  </DomainObject.Predmet.ProtuStrankaListFormatedOIB>
  <DomainObject.Predmet.ProtuStrankaListFormatedWithAdress>
    <izvorni_sadrzaj>
      <item>ZADRUGA APRES za proizvodnju, trgovinu i usluge, Rijeka Koprivnička 4, 48306 Rijeka Koprivnička zastupanog po punomoćniku Željko Prišlin</item>
    </izvorni_sadrzaj>
    <derivirana_varijabla naziv="DomainObject.Predmet.ProtuStrankaListFormatedWithAdress_1">
      <item>ZADRUGA APRES za proizvodnju, trgovinu i usluge, Rijeka Koprivnička 4, 48306 Rijeka Koprivnička zastupanog po punomoćniku Željko Prišlin</item>
    </derivirana_varijabla>
  </DomainObject.Predmet.ProtuStrankaListFormatedWithAdress>
  <DomainObject.Predmet.ProtuStrankaListFormatedWithAdressOIB>
    <izvorni_sadrzaj>
      <item>ZADRUGA APRES za proizvodnju, trgovinu i usluge, OIB 64926230551, Rijeka Koprivnička 4, 48306 Rijeka Koprivnička zastupanog po punomoćniku Željko Prišlin</item>
    </izvorni_sadrzaj>
    <derivirana_varijabla naziv="DomainObject.Predmet.ProtuStrankaListFormatedWithAdressOIB_1">
      <item>ZADRUGA APRES za proizvodnju, trgovinu i usluge, OIB 64926230551, Rijeka Koprivnička 4, 48306 Rijeka Koprivnička zastupanog po punomoćniku Željko Prišlin</item>
    </derivirana_varijabla>
  </DomainObject.Predmet.ProtuStrankaListFormatedWithAdressOIB>
  <DomainObject.Predmet.ProtuStrankaListNazivFormated>
    <izvorni_sadrzaj>
      <item>ZADRUGA APRES za proizvodnju, trgovinu i usluge</item>
    </izvorni_sadrzaj>
    <derivirana_varijabla naziv="DomainObject.Predmet.ProtuStrankaListNazivFormated_1">
      <item>ZADRUGA APRES za proizvodnju, trgovinu i usluge</item>
    </derivirana_varijabla>
  </DomainObject.Predmet.ProtuStrankaListNazivFormated>
  <DomainObject.Predmet.ProtuStrankaListNazivFormatedOIB>
    <izvorni_sadrzaj>
      <item>ZADRUGA APRES za proizvodnju, trgovinu i usluge, OIB 64926230551</item>
    </izvorni_sadrzaj>
    <derivirana_varijabla naziv="DomainObject.Predmet.ProtuStrankaListNazivFormatedOIB_1">
      <item>ZADRUGA APRES za proizvodnju, trgovinu i usluge, OIB 64926230551</item>
    </derivirana_varijabla>
  </DomainObject.Predmet.ProtuStrankaListNazivFormatedOIB>
  <DomainObject.Predmet.OstaliListFormated>
    <izvorni_sadrzaj>
      <item>E-oglasna ploča</item>
      <item>Sudski registar, Trgovački sud u Varaždinu</item>
      <item>Željko Prišlin punomoćnik sudionika u postupku ZADRUGA APRES za proizvodnju, trgovinu i usluge</item>
    </izvorni_sadrzaj>
    <derivirana_varijabla naziv="DomainObject.Predmet.OstaliListFormated_1">
      <item>E-oglasna ploča</item>
      <item>Sudski registar, Trgovački sud u Varaždinu</item>
      <item>Željko Prišlin punomoćnik sudionika u postupku ZADRUGA APRES za proizvodnju, trgovinu i usluge</item>
    </derivirana_varijabla>
  </DomainObject.Predmet.OstaliListFormated>
  <DomainObject.Predmet.OstaliListFormatedOIB>
    <izvorni_sadrzaj>
      <item>E-oglasna ploča</item>
      <item>Sudski registar, Trgovački sud u Varaždinu</item>
      <item>Željko Prišlin, OIB 93384674079 punomoćnik sudionika u postupku ZADRUGA APRES za proizvodnju, trgovinu i usluge</item>
    </izvorni_sadrzaj>
    <derivirana_varijabla naziv="DomainObject.Predmet.OstaliListFormatedOIB_1">
      <item>E-oglasna ploča</item>
      <item>Sudski registar, Trgovački sud u Varaždinu</item>
      <item>Željko Prišlin, OIB 93384674079 punomoćnik sudionika u postupku ZADRUGA APRES za proizvodnju, trgovinu i usluge</item>
    </derivirana_varijabla>
  </DomainObject.Predmet.OstaliListFormatedOIB>
  <DomainObject.Predmet.OstaliListFormatedWithAdress>
    <izvorni_sadrzaj>
      <item>E-oglasna ploča</item>
      <item>Sudski registar, Trgovački sud u Varaždinu</item>
      <item>Željko Prišlin, Andrije Hebranga 28, 48000 Koprivnica punomoćnik sudionika u postupku ZADRUGA APRES za proizvodnju, trgovinu i usluge</item>
    </izvorni_sadrzaj>
    <derivirana_varijabla naziv="DomainObject.Predmet.OstaliListFormatedWithAdress_1">
      <item>E-oglasna ploča</item>
      <item>Sudski registar, Trgovački sud u Varaždinu</item>
      <item>Željko Prišlin, Andrije Hebranga 28, 48000 Koprivnica punomoćnik sudionika u postupku ZADRUGA APRES za proizvodnju, trgovinu i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Željko Prišlin, OIB 93384674079, Andrije Hebranga 28, 48000 Koprivnica punomoćnik sudionika u postupku ZADRUGA APRES za proizvodnju, trgovinu i usluge</item>
    </izvorni_sadrzaj>
    <derivirana_varijabla naziv="DomainObject.Predmet.OstaliListFormatedWithAdressOIB_1">
      <item>E-oglasna ploča</item>
      <item>Sudski registar, Trgovački sud u Varaždinu</item>
      <item>Željko Prišlin, OIB 93384674079, Andrije Hebranga 28, 48000 Koprivnica punomoćnik sudionika u postupku ZADRUGA APRES za proizvodnju, trgovinu i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Željko Prišlin</item>
    </izvorni_sadrzaj>
    <derivirana_varijabla naziv="DomainObject.Predmet.OstaliListNazivFormated_1">
      <item>E-oglasna ploča</item>
      <item>Sudski registar, Trgovački sud u Varaždinu</item>
      <item>Željko Prišlin</item>
    </derivirana_varijabla>
  </DomainObject.Predmet.OstaliListNazivFormated>
  <DomainObject.Predmet.OstaliListNazivFormatedOIB>
    <izvorni_sadrzaj>
      <item>E-oglasna ploča</item>
      <item>Sudski registar, Trgovački sud u Varaždinu</item>
      <item>Željko Prišlin, OIB 93384674079</item>
    </izvorni_sadrzaj>
    <derivirana_varijabla naziv="DomainObject.Predmet.OstaliListNazivFormatedOIB_1">
      <item>E-oglasna ploča</item>
      <item>Sudski registar, Trgovački sud u Varaždinu</item>
      <item>Željko Prišlin, OIB 93384674079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St-545/2015-5</izvorni_sadrzaj>
    <derivirana_varijabla naziv="DomainObject.PoslovniBrojDokumenta_1">St-545/2015-5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APRES za proizvodnju, trgovinu i usluge</izvorni_sadrzaj>
    <derivirana_varijabla naziv="DomainObject.Predmet.ProtustrankaIDrugi_1">ZADRUGA APRES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APRES za proizvodnju, trgovinu i usluge, OIB 64926230551, Rijeka Koprivnička 4, 48306 Rijeka Koprivnička</izvorni_sadrzaj>
    <derivirana_varijabla naziv="DomainObject.Predmet.ProtustrankaIDrugiAdressOIB_1">ZADRUGA APRES za proizvodnju, trgovinu i usluge, OIB 64926230551, Rijeka Koprivnička 4, 48306 Rijeka Koprivnička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APRES za proizvodnju, trgovinu i usluge</item>
      <item>E-oglasna ploča</item>
      <item>Sudski registar, Trgovački sud u Varaždinu</item>
      <item>Željko Prišlin</item>
    </izvorni_sadrzaj>
    <derivirana_varijabla naziv="DomainObject.Predmet.SudioniciListNaziv_1">
      <item>Financijska agencija</item>
      <item>ZADRUGA APRES za proizvodnju, trgovinu i usluge</item>
      <item>E-oglasna ploča</item>
      <item>Sudski registar, Trgovački sud u Varaždinu</item>
      <item>Željko Prišlin</item>
    </derivirana_varijabla>
  </DomainObject.Predmet.SudioniciListNaziv>
  <DomainObject.Predmet.SudioniciListAdressOIB>
    <izvorni_sadrzaj>
      <item>Financijska agencija, OIB 85821130368, A. Cesarca 2,42000 Varaždin</item>
      <item>ZADRUGA APRES za proizvodnju, trgovinu i usluge, OIB 64926230551, Rijeka Koprivnička 4,48306 Rijeka Koprivnička</item>
      <item>E-oglasna ploča</item>
      <item>Sudski registar, Trgovački sud u Varaždinu</item>
      <item>Željko Prišlin, OIB 93384674079, Andrije Hebranga 28,48000 Koprivnica</item>
    </izvorni_sadrzaj>
    <derivirana_varijabla naziv="DomainObject.Predmet.SudioniciListAdressOIB_1">
      <item>Financijska agencija, OIB 85821130368, A. Cesarca 2,42000 Varaždin</item>
      <item>ZADRUGA APRES za proizvodnju, trgovinu i usluge, OIB 64926230551, Rijeka Koprivnička 4,48306 Rijeka Koprivnička</item>
      <item>E-oglasna ploča</item>
      <item>Sudski registar, Trgovački sud u Varaždinu</item>
      <item>Željko Prišlin, OIB 93384674079, Andrije Hebranga 28,48000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64926230551</item>
      <item>, OIB null</item>
      <item>, OIB null</item>
      <item>, OIB 93384674079</item>
    </izvorni_sadrzaj>
    <derivirana_varijabla naziv="DomainObject.Predmet.SudioniciListNazivOIB_1">
      <item>, OIB 85821130368</item>
      <item>, OIB 64926230551</item>
      <item>, OIB null</item>
      <item>, OIB null</item>
      <item>, OIB 93384674079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A0A406-7A6F-436E-9131-57F3F7C511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2984</properties:Characters>
  <properties:Lines>85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2015-12-24T10:25:00Z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2015-12-29T09:47:00Z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