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bb26" w14:paraId="063bb26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4158EB">
      <w:r w:rsidRPr="004158EB"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5E129C" w:rsidP="00775646" w:rsidR="00775646">
      <w:pPr>
        <w:pStyle w:val="Tijeloteksta"/>
        <w:jc w:val="right"/>
        <w:rPr>
          <w:b/>
          <w:szCs w:val="24"/>
        </w:rPr>
      </w:pPr>
      <w:r>
        <w:rPr>
          <w:b/>
        </w:rPr>
        <w:tab/>
      </w:r>
      <w:r>
        <w:rPr>
          <w:b/>
        </w:rPr>
        <w:tab/>
      </w:r>
      <w:r w:rsidR="00470B8E" w:rsidRPr="00470B8E">
        <w:rPr>
          <w:b/>
          <w:szCs w:val="24"/>
        </w:rPr>
        <w:t xml:space="preserve">DRAGO ČULINA </w:t>
      </w:r>
    </w:p>
    <w:p w:rsidRDefault="00775646" w:rsidP="00775646" w:rsidR="00775646" w:rsidRPr="00775646">
      <w:pPr>
        <w:pStyle w:val="Tijeloteksta"/>
        <w:jc w:val="right"/>
        <w:rPr>
          <w:b/>
          <w:szCs w:val="24"/>
        </w:rPr>
      </w:pPr>
      <w:r w:rsidRPr="00775646">
        <w:rPr>
          <w:b/>
          <w:szCs w:val="24"/>
        </w:rPr>
        <w:t xml:space="preserve">Dr. Franje Tuđmana 62 </w:t>
      </w:r>
    </w:p>
    <w:p w:rsidRDefault="00775646" w:rsidP="00775646" w:rsidR="00775646" w:rsidRPr="00775646">
      <w:pPr>
        <w:pStyle w:val="Tijeloteksta"/>
        <w:jc w:val="right"/>
        <w:rPr>
          <w:b/>
          <w:szCs w:val="24"/>
        </w:rPr>
      </w:pPr>
      <w:r w:rsidRPr="00775646">
        <w:rPr>
          <w:b/>
          <w:szCs w:val="24"/>
        </w:rPr>
        <w:t>(ranije Sukošan 58)</w:t>
      </w:r>
    </w:p>
    <w:p w:rsidRDefault="00470B8E" w:rsidP="00470B8E" w:rsidR="00AB657E" w:rsidRPr="00470B8E">
      <w:pPr>
        <w:pStyle w:val="Tijeloteksta"/>
        <w:jc w:val="right"/>
        <w:rPr>
          <w:b/>
          <w:szCs w:val="24"/>
        </w:rPr>
      </w:pPr>
      <w:r w:rsidRPr="00470B8E">
        <w:rPr>
          <w:b/>
          <w:szCs w:val="24"/>
        </w:rPr>
        <w:t>Sukošan</w:t>
      </w:r>
    </w:p>
    <w:p w:rsidRDefault="005E129C" w:rsidP="00AB657E" w:rsidR="005E129C" w:rsidRPr="00470B8E">
      <w:pPr>
        <w:ind w:left="5040"/>
        <w:jc w:val="right"/>
        <w:rPr>
          <w:b/>
        </w:rPr>
      </w:pPr>
    </w:p>
    <w:p w:rsidRDefault="005E129C" w:rsidP="005E129C" w:rsidR="005E129C">
      <w:pPr>
        <w:ind w:firstLine="708"/>
        <w:jc w:val="both"/>
      </w:pPr>
    </w:p>
    <w:p w:rsidRDefault="005E129C" w:rsidP="005E129C" w:rsidR="005E129C">
      <w:pPr>
        <w:ind w:firstLine="708"/>
        <w:jc w:val="both"/>
      </w:pPr>
    </w:p>
    <w:p w:rsidRDefault="00120463" w:rsidP="005E129C" w:rsidR="005E129C">
      <w:pPr>
        <w:ind w:firstLine="708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FB0A5F" w:rsidRPr="005F002B">
        <w:t>1</w:t>
      </w:r>
      <w:r w:rsidR="00E546DA">
        <w:t>0</w:t>
      </w:r>
      <w:r w:rsidR="00F529B1">
        <w:t>9</w:t>
      </w:r>
      <w:r w:rsidR="00470B8E">
        <w:t>2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r w:rsidR="00F529B1">
        <w:t>1</w:t>
      </w:r>
      <w:r w:rsidR="00470B8E">
        <w:t>1</w:t>
      </w:r>
      <w:r w:rsidR="001A7D41" w:rsidRPr="005F002B">
        <w:t xml:space="preserve"> </w:t>
      </w:r>
      <w:r w:rsidRPr="005F002B">
        <w:t xml:space="preserve">od </w:t>
      </w:r>
      <w:r w:rsidR="00775646">
        <w:t xml:space="preserve">17. studenog </w:t>
      </w:r>
      <w:r w:rsidR="00ED3120">
        <w:t xml:space="preserve"> </w:t>
      </w:r>
      <w:r w:rsidR="00BE7BE4" w:rsidRPr="005F002B">
        <w:t>2016</w:t>
      </w:r>
      <w:r w:rsidRPr="005F002B">
        <w:t>. pokrenut</w:t>
      </w:r>
      <w:r w:rsidR="00A5553C">
        <w:t xml:space="preserve"> </w:t>
      </w:r>
      <w:r w:rsidRPr="005F002B">
        <w:t xml:space="preserve">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470B8E" w:rsidRPr="00C42899">
        <w:t>MERKUR ČULINA d.o.o., OIB:79287681820</w:t>
      </w:r>
      <w:r w:rsidR="00775646">
        <w:t>, Sukošan, Sukošan 58.</w:t>
      </w:r>
    </w:p>
    <w:p w:rsidRDefault="00120463" w:rsidP="005E129C" w:rsidR="00120463" w:rsidRPr="005F002B">
      <w:pPr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="00775646">
        <w:t>određeno je kod ovog S</w:t>
      </w:r>
      <w:r w:rsidRPr="005F002B">
        <w:t>uda za dan</w:t>
      </w:r>
      <w:r w:rsidR="00ED32D7" w:rsidRPr="005F002B">
        <w:t xml:space="preserve"> </w:t>
      </w:r>
      <w:r w:rsidR="00775646">
        <w:t xml:space="preserve">6. prosinca </w:t>
      </w:r>
      <w:r w:rsidR="00A73523">
        <w:t>2</w:t>
      </w:r>
      <w:r w:rsidR="005E129C">
        <w:t xml:space="preserve">016. u </w:t>
      </w:r>
      <w:r w:rsidR="00775646">
        <w:t>11,20</w:t>
      </w:r>
      <w:r w:rsidR="004B24FA" w:rsidRPr="005F002B">
        <w:t xml:space="preserve">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 xml:space="preserve">određeno je </w:t>
      </w:r>
      <w:r w:rsidR="00775646">
        <w:t>kod ovog S</w:t>
      </w:r>
      <w:r w:rsidRPr="005F002B">
        <w:t xml:space="preserve">uda za dan </w:t>
      </w:r>
      <w:r w:rsidR="00775646">
        <w:t xml:space="preserve">6. prosinca </w:t>
      </w:r>
      <w:r w:rsidR="00F529B1">
        <w:t xml:space="preserve">2016. u </w:t>
      </w:r>
      <w:r w:rsidR="00775646">
        <w:t>11,30</w:t>
      </w:r>
      <w:r w:rsidR="00F529B1" w:rsidRPr="005F002B">
        <w:t xml:space="preserve"> </w:t>
      </w:r>
      <w:r w:rsidR="0093536D" w:rsidRPr="005F002B">
        <w:t>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E546DA">
        <w:t xml:space="preserve"> </w:t>
      </w:r>
      <w:r w:rsidR="00775646">
        <w:t xml:space="preserve">17. studenog </w:t>
      </w:r>
      <w:r w:rsidR="00ED3120">
        <w:t>2</w:t>
      </w:r>
      <w:r w:rsidR="00BE7BE4" w:rsidRPr="005F002B">
        <w:t>016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4E23A2" w:rsidP="0093536D" w:rsidR="004E23A2" w:rsidRPr="005F002B">
      <w:pPr>
        <w:jc w:val="right"/>
      </w:pPr>
      <w:r w:rsidRPr="005F002B">
        <w:t xml:space="preserve">                                                        </w:t>
      </w:r>
      <w:r w:rsidR="0093536D">
        <w:t>S</w:t>
      </w:r>
      <w:r w:rsidRPr="005F002B">
        <w:t>u</w:t>
      </w:r>
      <w:r w:rsidR="00D33BA4" w:rsidRPr="005F002B">
        <w:t>tkinja</w:t>
      </w:r>
    </w:p>
    <w:p w:rsidRDefault="004E23A2" w:rsidP="00D33BA4" w:rsidR="004E23A2" w:rsidRPr="005F002B">
      <w:pPr>
        <w:jc w:val="right"/>
      </w:pP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="00D33BA4" w:rsidRPr="005F002B">
        <w:t xml:space="preserve">Ana Markač </w:t>
      </w:r>
    </w:p>
    <w:p w:rsidRDefault="00775646" w:rsidP="00775646" w:rsidR="00506F5D">
      <w:r>
        <w:t>DNA:</w:t>
      </w:r>
    </w:p>
    <w:p w:rsidRDefault="00775646" w:rsidP="00775646" w:rsidR="00775646" w:rsidRPr="005F002B">
      <w:r>
        <w:t>putem pošte i e-Oglasna ploča suda</w:t>
      </w: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B0A5F">
      <w:t>1</w:t>
    </w:r>
    <w:r w:rsidR="005F1416">
      <w:t>0</w:t>
    </w:r>
    <w:r w:rsidR="00F529B1">
      <w:t>9</w:t>
    </w:r>
    <w:r w:rsidR="00470B8E">
      <w:t>2</w:t>
    </w:r>
    <w:r w:rsidR="00B16699">
      <w:t>/16-1</w:t>
    </w:r>
    <w:r w:rsidR="00470B8E">
      <w:t>2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58EB"/>
    <w:rsid w:val="0041719B"/>
    <w:rsid w:val="0042453D"/>
    <w:rsid w:val="0042541E"/>
    <w:rsid w:val="00430C97"/>
    <w:rsid w:val="00456E78"/>
    <w:rsid w:val="0046203B"/>
    <w:rsid w:val="00470693"/>
    <w:rsid w:val="00470B8E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129C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75646"/>
    <w:rsid w:val="00780F3D"/>
    <w:rsid w:val="00781CDA"/>
    <w:rsid w:val="007A1DC1"/>
    <w:rsid w:val="007A763B"/>
    <w:rsid w:val="007E425C"/>
    <w:rsid w:val="0080429C"/>
    <w:rsid w:val="0084577B"/>
    <w:rsid w:val="00853563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5553C"/>
    <w:rsid w:val="00A60137"/>
    <w:rsid w:val="00A62539"/>
    <w:rsid w:val="00A66D04"/>
    <w:rsid w:val="00A73523"/>
    <w:rsid w:val="00A75CA0"/>
    <w:rsid w:val="00A82235"/>
    <w:rsid w:val="00AB657E"/>
    <w:rsid w:val="00AD1E5B"/>
    <w:rsid w:val="00AE5BDA"/>
    <w:rsid w:val="00B03FCD"/>
    <w:rsid w:val="00B0613D"/>
    <w:rsid w:val="00B0620F"/>
    <w:rsid w:val="00B10DAD"/>
    <w:rsid w:val="00B16699"/>
    <w:rsid w:val="00B331F5"/>
    <w:rsid w:val="00B44332"/>
    <w:rsid w:val="00B549C0"/>
    <w:rsid w:val="00B6061C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46DA"/>
    <w:rsid w:val="00E54C80"/>
    <w:rsid w:val="00E57968"/>
    <w:rsid w:val="00E83C6A"/>
    <w:rsid w:val="00EA6402"/>
    <w:rsid w:val="00EB44F7"/>
    <w:rsid w:val="00ED01D6"/>
    <w:rsid w:val="00ED3120"/>
    <w:rsid w:val="00ED32D7"/>
    <w:rsid w:val="00EF21CE"/>
    <w:rsid w:val="00F2122B"/>
    <w:rsid w:val="00F275CA"/>
    <w:rsid w:val="00F43762"/>
    <w:rsid w:val="00F529B1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AB657E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B657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53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5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5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5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5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AB657E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B657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53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5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5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5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5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0355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9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St-1092/2016</izvorni_sadrzaj>
    <derivirana_varijabla naziv="DomainObject.Predmet.OznakaBroj_1">St-1092/2016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ČULINA d.o.o. za trgovinu i ugostiteljstvo</izvorni_sadrzaj>
    <derivirana_varijabla naziv="DomainObject.Predmet.ProtustrankaFormated_1">  MERKUR ČULINA d.o.o. za trgovinu i ugostiteljstvo</derivirana_varijabla>
  </DomainObject.Predmet.ProtustrankaFormated>
  <DomainObject.Predmet.ProtustrankaFormatedOIB>
    <izvorni_sadrzaj>  MERKUR ČULINA d.o.o. za trgovinu i ugostiteljstvo, OIB 79287681820</izvorni_sadrzaj>
    <derivirana_varijabla naziv="DomainObject.Predmet.ProtustrankaFormatedOIB_1">  MERKUR ČULINA d.o.o. za trgovinu i ugostiteljstvo, OIB 79287681820</derivirana_varijabla>
  </DomainObject.Predmet.ProtustrankaFormatedOIB>
  <DomainObject.Predmet.ProtustrankaFormatedWithAdress>
    <izvorni_sadrzaj> MERKUR ČULINA d.o.o. za trgovinu i ugostiteljstvo, Sukošan 58, 23206 Sukošan</izvorni_sadrzaj>
    <derivirana_varijabla naziv="DomainObject.Predmet.ProtustrankaFormatedWithAdress_1"> MERKUR ČULINA d.o.o. za trgovinu i ugostiteljstvo, Sukošan 58, 23206 Sukošan</derivirana_varijabla>
  </DomainObject.Predmet.ProtustrankaFormatedWithAdress>
  <DomainObject.Predmet.ProtustrankaFormatedWithAdressOIB>
    <izvorni_sadrzaj> MERKUR ČULINA d.o.o. za trgovinu i ugostiteljstvo, OIB 79287681820, Sukošan 58, 23206 Sukošan</izvorni_sadrzaj>
    <derivirana_varijabla naziv="DomainObject.Predmet.ProtustrankaFormatedWithAdressOIB_1"> MERKUR ČULINA d.o.o. za trgovinu i ugostiteljstvo, OIB 79287681820, Sukošan 58, 23206 Sukošan</derivirana_varijabla>
  </DomainObject.Predmet.ProtustrankaFormatedWithAdressOIB>
  <DomainObject.Predmet.ProtustrankaWithAdress>
    <izvorni_sadrzaj>MERKUR ČULINA d.o.o. za trgovinu i ugostiteljstvo Sukošan 58, 23206 Sukošan</izvorni_sadrzaj>
    <derivirana_varijabla naziv="DomainObject.Predmet.ProtustrankaWithAdress_1">MERKUR ČULINA d.o.o. za trgovinu i ugostiteljstvo Sukošan 58, 23206 Sukošan</derivirana_varijabla>
  </DomainObject.Predmet.ProtustrankaWithAdress>
  <DomainObject.Predmet.ProtustrankaWithAdressOIB>
    <izvorni_sadrzaj>MERKUR ČULINA d.o.o. za trgovinu i ugostiteljstvo, OIB 79287681820, Sukošan 58, 23206 Sukošan</izvorni_sadrzaj>
    <derivirana_varijabla naziv="DomainObject.Predmet.ProtustrankaWithAdressOIB_1">MERKUR ČULINA d.o.o. za trgovinu i ugostiteljstvo, OIB 79287681820, Sukošan 58, 23206 Sukošan</derivirana_varijabla>
  </DomainObject.Predmet.ProtustrankaWithAdressOIB>
  <DomainObject.Predmet.ProtustrankaNazivFormated>
    <izvorni_sadrzaj>MERKUR ČULINA d.o.o. za trgovinu i ugostiteljstvo</izvorni_sadrzaj>
    <derivirana_varijabla naziv="DomainObject.Predmet.ProtustrankaNazivFormated_1">MERKUR ČULINA d.o.o. za trgovinu i ugostiteljstvo</derivirana_varijabla>
  </DomainObject.Predmet.ProtustrankaNazivFormated>
  <DomainObject.Predmet.ProtustrankaNazivFormatedOIB>
    <izvorni_sadrzaj>MERKUR ČULINA d.o.o. za trgovinu i ugostiteljstvo, OIB 79287681820</izvorni_sadrzaj>
    <derivirana_varijabla naziv="DomainObject.Predmet.ProtustrankaNazivFormatedOIB_1">MERKUR ČULINA d.o.o. za trgovinu i ugostiteljstvo, OIB 79287681820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MERKUR ČULINA d.o.o. za trgovinu i ugostiteljstvo</item>
    </izvorni_sadrzaj>
    <derivirana_varijabla naziv="DomainObject.Predmet.ProtuStrankaListFormated_1">
      <item>MERKUR ČULINA d.o.o. za trgovinu i ugostiteljstvo</item>
    </derivirana_varijabla>
  </DomainObject.Predmet.ProtuStrankaListFormated>
  <DomainObject.Predmet.ProtuStrankaListFormatedOIB>
    <izvorni_sadrzaj>
      <item>MERKUR ČULINA d.o.o. za trgovinu i ugostiteljstvo, OIB 79287681820</item>
    </izvorni_sadrzaj>
    <derivirana_varijabla naziv="DomainObject.Predmet.ProtuStrankaListFormatedOIB_1">
      <item>MERKUR ČULINA d.o.o. za trgovinu i ugostiteljstvo, OIB 79287681820</item>
    </derivirana_varijabla>
  </DomainObject.Predmet.ProtuStrankaListFormatedOIB>
  <DomainObject.Predmet.ProtuStrankaListFormatedWithAdress>
    <izvorni_sadrzaj>
      <item>MERKUR ČULINA d.o.o. za trgovinu i ugostiteljstvo, Sukošan 58, 23206 Sukošan</item>
    </izvorni_sadrzaj>
    <derivirana_varijabla naziv="DomainObject.Predmet.ProtuStrankaListFormatedWithAdress_1">
      <item>MERKUR ČULINA d.o.o. za trgovinu i ugostiteljstvo, Sukošan 58, 23206 Sukošan</item>
    </derivirana_varijabla>
  </DomainObject.Predmet.ProtuStrankaListFormatedWithAdress>
  <DomainObject.Predmet.ProtuStrankaListFormatedWithAdressOIB>
    <izvorni_sadrzaj>
      <item>MERKUR ČULINA d.o.o. za trgovinu i ugostiteljstvo, OIB 79287681820, Sukošan 58, 23206 Sukošan</item>
    </izvorni_sadrzaj>
    <derivirana_varijabla naziv="DomainObject.Predmet.ProtuStrankaListFormatedWithAdressOIB_1">
      <item>MERKUR ČULINA d.o.o. za trgovinu i ugostiteljstvo, OIB 79287681820, Sukošan 58, 23206 Sukošan</item>
    </derivirana_varijabla>
  </DomainObject.Predmet.ProtuStrankaListFormatedWithAdressOIB>
  <DomainObject.Predmet.ProtuStrankaListNazivFormated>
    <izvorni_sadrzaj>
      <item>MERKUR ČULINA d.o.o. za trgovinu i ugostiteljstvo</item>
    </izvorni_sadrzaj>
    <derivirana_varijabla naziv="DomainObject.Predmet.ProtuStrankaListNazivFormated_1">
      <item>MERKUR ČULINA d.o.o. za trgovinu i ugostiteljstvo</item>
    </derivirana_varijabla>
  </DomainObject.Predmet.ProtuStrankaListNazivFormated>
  <DomainObject.Predmet.ProtuStrankaListNazivFormatedOIB>
    <izvorni_sadrzaj>
      <item>MERKUR ČULINA d.o.o. za trgovinu i ugostiteljstvo, OIB 79287681820</item>
    </izvorni_sadrzaj>
    <derivirana_varijabla naziv="DomainObject.Predmet.ProtuStrankaListNazivFormatedOIB_1">
      <item>MERKUR ČULINA d.o.o. za trgovinu i ugostiteljstvo, OIB 79287681820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MERKUR ČULINA d.o.o. za trgovinu i ugostiteljstvo</izvorni_sadrzaj>
    <derivirana_varijabla naziv="DomainObject.Predmet.ProtustrankaIDrugi_1">MERKUR ČULINA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MERKUR ČULINA d.o.o. za trgovinu i ugostiteljstvo, OIB 79287681820, Sukošan 58, 23206 Sukošan</izvorni_sadrzaj>
    <derivirana_varijabla naziv="DomainObject.Predmet.ProtustrankaIDrugiAdressOIB_1">MERKUR ČULINA d.o.o. za trgovinu i ugostiteljstvo, OIB 79287681820, Sukošan 58,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 ČULINA d.o.o. za trgovinu i ugostiteljstvo</item>
      <item>FINA</item>
    </izvorni_sadrzaj>
    <derivirana_varijabla naziv="DomainObject.Predmet.SudioniciListNaziv_1">
      <item>MERKUR ČULINA d.o.o. za trgovinu i ugostiteljstvo</item>
      <item>FINA</item>
    </derivirana_varijabla>
  </DomainObject.Predmet.SudioniciListNaziv>
  <DomainObject.Predmet.SudioniciListAdressOIB>
    <izvorni_sadrzaj>
      <item>MERKUR ČULINA d.o.o. za trgovinu i ugostiteljstvo, OIB 79287681820, Sukošan 58,23206 Sukošan</item>
      <item>FINA, OIB 85821130368</item>
    </izvorni_sadrzaj>
    <derivirana_varijabla naziv="DomainObject.Predmet.SudioniciListAdressOIB_1">
      <item>MERKUR ČULINA d.o.o. za trgovinu i ugostiteljstvo, OIB 79287681820, Sukošan 58,23206 Sukošan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79287681820</item>
      <item>, OIB 85821130368</item>
    </izvorni_sadrzaj>
    <derivirana_varijabla naziv="DomainObject.Predmet.SudioniciListNazivOIB_1">
      <item>, OIB 79287681820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4E5C7-11A2-474A-975B-A10672482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851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2016-10-27T12:50:00Z</dcterms:created>
  <dc:creator>Ardena Bajlo</dc:creator>
  <cp:lastModifiedBy>Nena Mužanović</cp:lastModifiedBy>
  <cp:lastPrinted>2016-11-16T16:03:00Z</cp:lastPrinted>
  <dcterms:modified xmlns:xsi="http://www.w3.org/2001/XMLSchema-instance" xsi:type="dcterms:W3CDTF">2016-11-17T08:23:00Z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