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0deb" w14:paraId="f1b0de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>tu, po sudskom savjetniku Jadranku Basiću</w:t>
      </w:r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B45C90">
        <w:rPr>
          <w:color w:themeColor="text1" w:val="000000"/>
        </w:rPr>
        <w:t>GRAMET d.o.o., Zagvozd, Zagvozd bb</w:t>
      </w:r>
      <w:r w:rsidR="007F2949" w:rsidRPr="00313750">
        <w:rPr>
          <w:color w:themeColor="text1" w:val="000000"/>
        </w:rPr>
        <w:t>, OIB:</w:t>
      </w:r>
      <w:r w:rsidR="00B45C90">
        <w:rPr>
          <w:color w:themeColor="text1" w:val="000000"/>
        </w:rPr>
        <w:t xml:space="preserve">  28504702482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B45C90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B45C90">
        <w:rPr>
          <w:color w:themeColor="text1" w:val="000000"/>
        </w:rPr>
        <w:t xml:space="preserve">Dužnik </w:t>
      </w:r>
      <w:r w:rsidR="00B45C90" w:rsidRPr="00B45C90">
        <w:rPr>
          <w:color w:themeColor="text1" w:val="000000"/>
        </w:rPr>
        <w:t>GRAMET d.o.o., Zagvozd, Zagvozd bb, OIB:  28504702482</w:t>
      </w:r>
      <w:r w:rsidR="00B45C90">
        <w:rPr>
          <w:color w:themeColor="text1" w:val="000000"/>
        </w:rPr>
        <w:t xml:space="preserve"> 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B45C90">
        <w:rPr>
          <w:color w:themeColor="text1" w:val="000000"/>
        </w:rPr>
        <w:t>1878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B45C90">
        <w:rPr>
          <w:color w:themeColor="text1" w:val="000000"/>
        </w:rPr>
        <w:t xml:space="preserve"> 1.324.809,23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B45C90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90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21.St-1329</w:t>
    </w:r>
    <w:r w:rsidR="00313750" w:rsidRPr="00313750">
      <w:rPr>
        <w:color w:themeColor="text1" w:val="000000"/>
      </w:rPr>
      <w:t>/2015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A0CC1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St-1329/2015</izvorni_sadrzaj>
    <derivirana_varijabla naziv="DomainObject.Predmet.OznakaBroj_1">St-1329/2015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GRAMET, društvo s ograničenom odgovornošću za izvođenje i remont građevinskih i metalnih radova</izvorni_sadrzaj>
    <derivirana_varijabla naziv="DomainObject.Predmet.ProtustrankaFormated_1">  GRAMET, društvo s ograničenom odgovornošću za izvođenje i remont građevinskih i metalnih radova</derivirana_varijabla>
  </DomainObject.Predmet.ProtustrankaFormated>
  <DomainObject.Predmet.ProtustrankaFormatedOIB>
    <izvorni_sadrzaj>  GRAMET, društvo s ograničenom odgovornošću za izvođenje i remont građevinskih i metalnih radova, OIB 28504702482</izvorni_sadrzaj>
    <derivirana_varijabla naziv="DomainObject.Predmet.ProtustrankaFormatedOIB_1">  GRAMET, društvo s ograničenom odgovornošću za izvođenje i remont građevinskih i metalnih radova, OIB 28504702482</derivirana_varijabla>
  </DomainObject.Predmet.ProtustrankaFormatedOIB>
  <DomainObject.Predmet.ProtustrankaFormatedWithAdress>
    <izvorni_sadrzaj> GRAMET, društvo s ograničenom odgovornošću za izvođenje i remont građevinskih i metalnih radova, Zagvozd/bb, 21270 Zagvozd</izvorni_sadrzaj>
    <derivirana_varijabla naziv="DomainObject.Predmet.ProtustrankaFormatedWithAdress_1"> GRAMET, društvo s ograničenom odgovornošću za izvođenje i remont građevinskih i metalnih radova, Zagvozd/bb, 21270 Zagvozd</derivirana_varijabla>
  </DomainObject.Predmet.ProtustrankaFormatedWithAdress>
  <DomainObject.Predmet.ProtustrankaFormatedWithAdressOIB>
    <izvorni_sadrzaj> GRAMET, društvo s ograničenom odgovornošću za izvođenje i remont građevinskih i metalnih radova, OIB 28504702482, Zagvozd/bb, 21270 Zagvozd</izvorni_sadrzaj>
    <derivirana_varijabla naziv="DomainObject.Predmet.ProtustrankaFormatedWithAdressOIB_1"> GRAMET, društvo s ograničenom odgovornošću za izvođenje i remont građevinskih i metalnih radova, OIB 28504702482, Zagvozd/bb, 21270 Zagvozd</derivirana_varijabla>
  </DomainObject.Predmet.ProtustrankaFormatedWithAdressOIB>
  <DomainObject.Predmet.ProtustrankaWithAdress>
    <izvorni_sadrzaj>GRAMET, društvo s ograničenom odgovornošću za izvođenje i remont građevinskih i metalnih radova Zagvozd/bb, 21270 Zagvozd</izvorni_sadrzaj>
    <derivirana_varijabla naziv="DomainObject.Predmet.ProtustrankaWithAdress_1">GRAMET, društvo s ograničenom odgovornošću za izvođenje i remont građevinskih i metalnih radova Zagvozd/bb, 21270 Zagvozd</derivirana_varijabla>
  </DomainObject.Predmet.ProtustrankaWithAdress>
  <DomainObject.Predmet.ProtustrankaWithAdressOIB>
    <izvorni_sadrzaj>GRAMET, društvo s ograničenom odgovornošću za izvođenje i remont građevinskih i metalnih radova, OIB 28504702482, Zagvozd/bb, 21270 Zagvozd</izvorni_sadrzaj>
    <derivirana_varijabla naziv="DomainObject.Predmet.ProtustrankaWithAdressOIB_1">GRAMET, društvo s ograničenom odgovornošću za izvođenje i remont građevinskih i metalnih radova, OIB 28504702482, Zagvozd/bb, 21270 Zagvozd</derivirana_varijabla>
  </DomainObject.Predmet.ProtustrankaWithAdressOIB>
  <DomainObject.Predmet.ProtustrankaNazivFormated>
    <izvorni_sadrzaj>GRAMET, društvo s ograničenom odgovornošću za izvođenje i remont građevinskih i metalnih radova</izvorni_sadrzaj>
    <derivirana_varijabla naziv="DomainObject.Predmet.ProtustrankaNazivFormated_1">GRAMET, društvo s ograničenom odgovornošću za izvođenje i remont građevinskih i metalnih radova</derivirana_varijabla>
  </DomainObject.Predmet.ProtustrankaNazivFormated>
  <DomainObject.Predmet.ProtustrankaNazivFormatedOIB>
    <izvorni_sadrzaj>GRAMET, društvo s ograničenom odgovornošću za izvođenje i remont građevinskih i metalnih radova, OIB 28504702482</izvorni_sadrzaj>
    <derivirana_varijabla naziv="DomainObject.Predmet.ProtustrankaNazivFormatedOIB_1">GRAMET, društvo s ograničenom odgovornošću za izvođenje i remont građevinskih i metalnih radova, OIB 28504702482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1324809.23</izvorni_sadrzaj>
    <derivirana_varijabla naziv="DomainObject.Predmet.TrenutnaVrijednost_1">1324809.23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GRAMET, društvo s ograničenom odgovornošću za izvođenje i remont građevinskih i metalnih radova</item>
    </izvorni_sadrzaj>
    <derivirana_varijabla naziv="DomainObject.Predmet.ProtuStrankaListFormated_1">
      <item>GRAMET, društvo s ograničenom odgovornošću za izvođenje i remont građevinskih i metalnih radova</item>
    </derivirana_varijabla>
  </DomainObject.Predmet.ProtuStrankaListFormated>
  <DomainObject.Predmet.ProtuStrankaListFormatedOIB>
    <izvorni_sadrzaj>
      <item>GRAMET, društvo s ograničenom odgovornošću za izvođenje i remont građevinskih i metalnih radova, OIB 28504702482</item>
    </izvorni_sadrzaj>
    <derivirana_varijabla naziv="DomainObject.Predmet.ProtuStrankaListFormatedOIB_1">
      <item>GRAMET, društvo s ograničenom odgovornošću za izvođenje i remont građevinskih i metalnih radova, OIB 28504702482</item>
    </derivirana_varijabla>
  </DomainObject.Predmet.ProtuStrankaListFormatedOIB>
  <DomainObject.Predmet.ProtuStrankaListFormatedWithAdress>
    <izvorni_sadrzaj>
      <item>GRAMET, društvo s ograničenom odgovornošću za izvođenje i remont građevinskih i metalnih radova, Zagvozd/bb, 21270 Zagvozd</item>
    </izvorni_sadrzaj>
    <derivirana_varijabla naziv="DomainObject.Predmet.ProtuStrankaListFormatedWithAdress_1">
      <item>GRAMET, društvo s ograničenom odgovornošću za izvođenje i remont građevinskih i metalnih radova, Zagvozd/bb, 21270 Zagvozd</item>
    </derivirana_varijabla>
  </DomainObject.Predmet.ProtuStrankaListFormatedWithAdress>
  <DomainObject.Predmet.ProtuStrankaListFormatedWithAdressOIB>
    <izvorni_sadrzaj>
      <item>GRAMET, društvo s ograničenom odgovornošću za izvođenje i remont građevinskih i metalnih radova, OIB 28504702482, Zagvozd/bb, 21270 Zagvozd</item>
    </izvorni_sadrzaj>
    <derivirana_varijabla naziv="DomainObject.Predmet.ProtuStrankaListFormatedWithAdressOIB_1">
      <item>GRAMET, društvo s ograničenom odgovornošću za izvođenje i remont građevinskih i metalnih radova, OIB 28504702482, Zagvozd/bb, 21270 Zagvozd</item>
    </derivirana_varijabla>
  </DomainObject.Predmet.ProtuStrankaListFormatedWithAdressOIB>
  <DomainObject.Predmet.ProtuStrankaListNazivFormated>
    <izvorni_sadrzaj>
      <item>GRAMET, društvo s ograničenom odgovornošću za izvođenje i remont građevinskih i metalnih radova</item>
    </izvorni_sadrzaj>
    <derivirana_varijabla naziv="DomainObject.Predmet.ProtuStrankaListNazivFormated_1">
      <item>GRAMET, društvo s ograničenom odgovornošću za izvođenje i remont građevinskih i metalnih radova</item>
    </derivirana_varijabla>
  </DomainObject.Predmet.ProtuStrankaListNazivFormated>
  <DomainObject.Predmet.ProtuStrankaListNazivFormatedOIB>
    <izvorni_sadrzaj>
      <item>GRAMET, društvo s ograničenom odgovornošću za izvođenje i remont građevinskih i metalnih radova, OIB 28504702482</item>
    </izvorni_sadrzaj>
    <derivirana_varijabla naziv="DomainObject.Predmet.ProtuStrankaListNazivFormatedOIB_1">
      <item>GRAMET, društvo s ograničenom odgovornošću za izvođenje i remont građevinskih i metalnih radova, OIB 28504702482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GRAMET, društvo s ograničenom odgovornošću za izvođenje i remont građevinskih i metalnih radova</izvorni_sadrzaj>
    <derivirana_varijabla naziv="DomainObject.Predmet.ProtustrankaIDrugi_1">GRAMET, društvo s ograničenom odgovornošću za izvođenje i remont građevinskih i metalnih radova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GRAMET, društvo s ograničenom odgovornošću za izvođenje i remont građevinskih i metalnih radova, OIB 28504702482, Zagvozd/bb, 21270 Zagvozd</izvorni_sadrzaj>
    <derivirana_varijabla naziv="DomainObject.Predmet.ProtustrankaIDrugiAdressOIB_1">GRAMET, društvo s ograničenom odgovornošću za izvođenje i remont građevinskih i metalnih radova, OIB 28504702482, Zagvozd/bb,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GRAMET, društvo s ograničenom odgovornošću za izvođenje i remont građevinskih i metalnih radova</item>
      <item>FINANCIJSKA AGENCIJA,RC SPLIT</item>
    </izvorni_sadrzaj>
    <derivirana_varijabla naziv="DomainObject.Predmet.SudioniciListNaziv_1">
      <item>GRAMET, društvo s ograničenom odgovornošću za izvođenje i remont građevinskih i metalnih radova</item>
      <item>FINANCIJSKA AGENCIJA,RC SPLIT</item>
    </derivirana_varijabla>
  </DomainObject.Predmet.SudioniciListNaziv>
  <DomainObject.Predmet.SudioniciListAdressOIB>
    <izvorni_sadrzaj>
      <item>GRAMET, društvo s ograničenom odgovornošću za izvođenje i remont građevinskih i metalnih radova, OIB 28504702482, Zagvozd/bb,21270 Zagvozd</item>
      <item>FINANCIJSKA AGENCIJA,RC SPLIT, OIB 85821130368, Mažuranićevo šetalište 24b,21000 Split</item>
    </izvorni_sadrzaj>
    <derivirana_varijabla naziv="DomainObject.Predmet.SudioniciListAdressOIB_1">
      <item>GRAMET, društvo s ograničenom odgovornošću za izvođenje i remont građevinskih i metalnih radova, OIB 28504702482, Zagvozd/bb,21270 Zagvozd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28504702482</item>
      <item>, OIB 85821130368</item>
    </izvorni_sadrzaj>
    <derivirana_varijabla naziv="DomainObject.Predmet.SudioniciListNazivOIB_1">
      <item>, OIB 28504702482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1738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2016-04-20T06:25:00Z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2016-04-20T07:44:00Z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