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b29e" w14:paraId="2bab29e" w:rsidRDefault="00C02C1C" w:rsidP="00910611" w:rsidR="00C02C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C1C" w:rsidP="00910611" w:rsidR="00C02C1C">
      <w:r>
        <w:rPr>
          <w:rFonts w:eastAsia="MS Mincho"/>
        </w:rPr>
        <w:t xml:space="preserve">   REPUBLIKA HRVATSKA</w:t>
      </w:r>
    </w:p>
    <w:p w:rsidRDefault="00C02C1C" w:rsidP="00910611" w:rsidR="00C02C1C">
      <w:r>
        <w:rPr>
          <w:rFonts w:eastAsia="MS Mincho"/>
        </w:rPr>
        <w:t>TRGOVAČKI SUD U RIJECI</w:t>
      </w:r>
    </w:p>
    <w:p w:rsidRDefault="00C02C1C" w:rsidR="00C02C1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 xml:space="preserve">Trgovački sud u Rijeci,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931AD4">
        <w:t>18. srpnja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>
        <w:t xml:space="preserve">siječnja do 31. ožujka 2016.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CD4845">
        <w:t>1.</w:t>
      </w:r>
      <w:r>
        <w:t>147,90</w:t>
      </w:r>
      <w:r w:rsidR="007626A4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E478C8" w:rsidR="003B2503">
      <w:pPr>
        <w:ind w:firstLine="708"/>
        <w:jc w:val="both"/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931AD4">
        <w:rPr>
          <w:bCs/>
        </w:rPr>
        <w:t>05. travnja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931AD4" w:rsidRPr="00931AD4">
        <w:rPr>
          <w:bCs/>
        </w:rPr>
        <w:t>01. siječnja do 31. ožujka 2016. godine u ukupnom iznosu od 1.147,90 kn.</w:t>
      </w:r>
    </w:p>
    <w:p w:rsidRDefault="008453D2" w:rsidP="00E478C8" w:rsidR="008001EC">
      <w:pPr>
        <w:ind w:firstLine="708"/>
        <w:jc w:val="both"/>
      </w:pPr>
      <w:r>
        <w:t>U obračunu troškova stečajni upravitelj zatražio je naknadu</w:t>
      </w:r>
      <w:r w:rsidR="00CD4845">
        <w:t xml:space="preserve"> poštarine u iznosu </w:t>
      </w:r>
      <w:r w:rsidR="00931AD4">
        <w:t>192,90</w:t>
      </w:r>
      <w:r w:rsidR="00CD4845">
        <w:t xml:space="preserve"> kn, trošak sudskih pristojbi u iznosu 55,00 kn, </w:t>
      </w:r>
      <w:r w:rsidR="00931AD4">
        <w:t xml:space="preserve">putni trošak </w:t>
      </w:r>
      <w:r>
        <w:t xml:space="preserve">loko vožnje na relaciji Rijeka – Kukuljanovo – Rijeka u ukupnom iznosu od </w:t>
      </w:r>
      <w:r w:rsidR="00931AD4">
        <w:t>660</w:t>
      </w:r>
      <w:r w:rsidR="007626A4">
        <w:t>,00</w:t>
      </w:r>
      <w:r>
        <w:t xml:space="preserve"> kn (</w:t>
      </w:r>
      <w:r w:rsidR="00931AD4">
        <w:t>11</w:t>
      </w:r>
      <w:r w:rsidR="00CD4845">
        <w:t xml:space="preserve"> vožnji, 30 km x 2,00 kn/km</w:t>
      </w:r>
      <w:r w:rsidR="007968C7">
        <w:t>),</w:t>
      </w:r>
      <w:r w:rsidR="00CD4845">
        <w:t xml:space="preserve"> trošak telefona 150,00 kn, naknada materijalnih troškova u iznosu 90,00 kn (papir, pisma, toner).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AB4A51" w:rsidRPr="00AB4A51">
        <w:rPr>
          <w:bCs/>
        </w:rPr>
        <w:t xml:space="preserve">01. </w:t>
      </w:r>
      <w:r w:rsidR="00931AD4">
        <w:rPr>
          <w:bCs/>
        </w:rPr>
        <w:t>siječnja do 31. ožujka 2016</w:t>
      </w:r>
      <w:r w:rsidRPr="008453D2">
        <w:rPr>
          <w:bCs/>
        </w:rPr>
        <w:t>.</w:t>
      </w:r>
      <w:r w:rsidR="00AB4A51">
        <w:rPr>
          <w:bCs/>
        </w:rPr>
        <w:t xml:space="preserve"> </w:t>
      </w:r>
      <w:r w:rsidRPr="008453D2">
        <w:rPr>
          <w:bCs/>
        </w:rPr>
        <w:t>g</w:t>
      </w:r>
      <w:r w:rsidR="00AB4A51">
        <w:rPr>
          <w:bCs/>
        </w:rPr>
        <w:t>odine</w:t>
      </w:r>
      <w:r w:rsidRPr="008453D2">
        <w:rPr>
          <w:bCs/>
        </w:rPr>
        <w:t xml:space="preserve"> 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931AD4">
        <w:t>18. srpnja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>
      <w:pPr>
        <w:rPr>
          <w:b/>
        </w:rPr>
      </w:pPr>
    </w:p>
    <w:p w:rsidRDefault="00C02C1C" w:rsidP="00C31E2F" w:rsidR="00C02C1C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lastRenderedPageBreak/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931AD4">
        <w:rPr>
          <w:sz w:val="20"/>
          <w:szCs w:val="20"/>
        </w:rPr>
        <w:t>18.7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C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931AD4">
      <w:t>151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02C1C"/>
    <w:rsid w:val="00C16BEA"/>
    <w:rsid w:val="00C1721A"/>
    <w:rsid w:val="00C31E2F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02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2C1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02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2C1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2250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2016-07-18T13:01:00Z</dcterms:created>
  <dc:creator>dcmelik</dc:creator>
  <cp:lastModifiedBy>Jasna Radulović</cp:lastModifiedBy>
  <cp:lastPrinted>2016-07-18T13:01:00Z</cp:lastPrinted>
  <dcterms:modified xmlns:xsi="http://www.w3.org/2001/XMLSchema-instance" xsi:type="dcterms:W3CDTF">2016-07-18T13:02:00Z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