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2bc4" w14:paraId="01f2bc4" w:rsidRDefault="00CD347F" w:rsidP="00CD347F" w:rsidR="00CD347F">
      <w:pPr>
        <w:jc w:val="right"/>
        <w15:collapsed w:val="false"/>
      </w:pPr>
      <w:bookmarkStart w:name="_GoBack" w:id="0"/>
      <w:bookmarkEnd w:id="0"/>
      <w:r>
        <w:t>9 St-979/2015</w:t>
      </w:r>
    </w:p>
    <w:p w:rsidRDefault="00CD347F" w:rsidP="00CD347F" w:rsidR="00CD347F"/>
    <w:p w:rsidRDefault="00CD347F" w:rsidP="00CD347F" w:rsidR="00CD347F"/>
    <w:p w:rsidRDefault="00CD347F" w:rsidP="00CD347F" w:rsidR="00CD347F">
      <w:r>
        <w:t>REPUBLIKA HRVATSKA</w:t>
      </w:r>
    </w:p>
    <w:p w:rsidRDefault="00CD347F" w:rsidP="00CD347F" w:rsidR="00CD347F">
      <w:r>
        <w:t>TRGOVAČKI SUD U ZADRU</w:t>
      </w:r>
    </w:p>
    <w:p w:rsidRDefault="00CD347F" w:rsidP="00CD347F" w:rsidR="00CD347F">
      <w:r>
        <w:t>STALNA SLUŽBA U ŠIBENIKU</w:t>
      </w:r>
    </w:p>
    <w:p w:rsidRDefault="00CD347F" w:rsidP="00CD347F" w:rsidR="00CD347F"/>
    <w:p w:rsidRDefault="00CD347F" w:rsidP="00CD347F" w:rsidR="00CD347F"/>
    <w:p w:rsidRDefault="00CD347F" w:rsidP="00CD347F" w:rsidR="00CD347F"/>
    <w:p w:rsidRDefault="00CD347F" w:rsidP="00CD347F" w:rsidR="00CD347F">
      <w:pPr>
        <w:jc w:val="center"/>
      </w:pPr>
      <w:r>
        <w:t>R E P U B L I K A  H R V A T S K A</w:t>
      </w:r>
    </w:p>
    <w:p w:rsidRDefault="00CD347F" w:rsidP="00CD347F" w:rsidR="00CD347F">
      <w:pPr>
        <w:jc w:val="center"/>
      </w:pPr>
    </w:p>
    <w:p w:rsidRDefault="00CD347F" w:rsidP="00CD347F" w:rsidR="00CD347F">
      <w:pPr>
        <w:jc w:val="center"/>
      </w:pPr>
    </w:p>
    <w:p w:rsidRDefault="00CD347F" w:rsidP="00CD347F" w:rsidR="00CD347F">
      <w:pPr>
        <w:jc w:val="center"/>
      </w:pPr>
      <w:r>
        <w:t>R J E Š E N J E</w:t>
      </w:r>
    </w:p>
    <w:p w:rsidRDefault="00CD347F" w:rsidP="00CD347F" w:rsidR="00CD347F">
      <w:pPr>
        <w:jc w:val="center"/>
      </w:pPr>
    </w:p>
    <w:p w:rsidRDefault="00CD347F" w:rsidP="00CD347F" w:rsidR="00CD347F">
      <w:pPr>
        <w:jc w:val="both"/>
      </w:pPr>
    </w:p>
    <w:p w:rsidRDefault="00CD347F" w:rsidP="00CD347F" w:rsidR="00CD347F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SLAMKA d.o.o. iz Šibenika, Karlovačka 20, OIB: 76370723856, povodom zahtjeva Financijske agencije – Regionalni centar Split, Podružnica Šibenik, po službenoj dužnosti dana 01. travnja 2016. godine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CD347F" w:rsidP="00CD347F" w:rsidR="00CD347F">
      <w:pPr>
        <w:tabs>
          <w:tab w:pos="885" w:val="left"/>
        </w:tabs>
        <w:rPr>
          <w:lang w:val="hr-HR"/>
        </w:rPr>
      </w:pPr>
    </w:p>
    <w:p w:rsidRDefault="00CD347F" w:rsidP="00CD347F" w:rsidR="00CD347F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CD347F">
        <w:rPr>
          <w:lang w:val="hr-HR"/>
        </w:rPr>
        <w:t xml:space="preserve"> </w:t>
      </w:r>
      <w:r>
        <w:rPr>
          <w:lang w:val="hr-HR"/>
        </w:rPr>
        <w:t xml:space="preserve">SLAMKA d.o.o. iz Šibenika, Karlovačka 20, OIB: 76370723856, sa danom 01. travnja 2016. godine, </w:t>
      </w:r>
      <w:r w:rsidR="00FE3F3B">
        <w:rPr>
          <w:lang w:val="hr-HR"/>
        </w:rPr>
        <w:t xml:space="preserve">u 12.00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FE3F3B">
        <w:rPr>
          <w:lang w:val="hr-HR"/>
        </w:rPr>
        <w:t xml:space="preserve"> Hrvoje </w:t>
      </w:r>
      <w:proofErr w:type="spellStart"/>
      <w:r w:rsidR="00FE3F3B">
        <w:rPr>
          <w:lang w:val="hr-HR"/>
        </w:rPr>
        <w:t>Kraljičković</w:t>
      </w:r>
      <w:proofErr w:type="spellEnd"/>
      <w:r w:rsidR="00FE3F3B">
        <w:rPr>
          <w:lang w:val="hr-HR"/>
        </w:rPr>
        <w:t xml:space="preserve"> iz Zagreba, Trg Hrvatskih velikana 4, OIB: 63875916042.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CD347F">
        <w:rPr>
          <w:lang w:val="hr-HR"/>
        </w:rPr>
        <w:t xml:space="preserve"> </w:t>
      </w:r>
      <w:r>
        <w:rPr>
          <w:lang w:val="hr-HR"/>
        </w:rPr>
        <w:t>SLAMKA d.o.o. iz Šibenika, Karlovačka 20, OIB: 76370723856, sa danom 01. travnja 2016. godine.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jc w:val="center"/>
        <w:rPr>
          <w:lang w:val="hr-HR"/>
        </w:rPr>
      </w:pPr>
    </w:p>
    <w:p w:rsidRDefault="00CD347F" w:rsidP="00CD347F" w:rsidR="00CD347F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D347F" w:rsidP="00CD347F" w:rsidR="00CD347F">
      <w:pPr>
        <w:jc w:val="center"/>
        <w:rPr>
          <w:lang w:val="hr-HR"/>
        </w:rPr>
      </w:pPr>
    </w:p>
    <w:p w:rsidRDefault="00CD347F" w:rsidP="00CD347F" w:rsidR="00CD347F">
      <w:pPr>
        <w:ind w:firstLine="720"/>
        <w:jc w:val="both"/>
        <w:rPr>
          <w:lang w:val="hr-HR"/>
        </w:rPr>
      </w:pPr>
    </w:p>
    <w:p w:rsidRDefault="00CD347F" w:rsidP="00FE3F3B" w:rsidR="00FE3F3B">
      <w:pPr>
        <w:ind w:firstLine="720"/>
        <w:jc w:val="both"/>
        <w:rPr>
          <w:lang w:val="hr-HR"/>
        </w:rPr>
      </w:pPr>
      <w:r>
        <w:rPr>
          <w:lang w:val="hr-HR"/>
        </w:rPr>
        <w:t>Dana 17. prosinca 2015. godine zaprimljen je na ovom sudu zahtjev Financijske agencije – Regionalni centar Split, Podružnica Šibenik, za provedbu skraćenog stečajnog</w:t>
      </w:r>
    </w:p>
    <w:p w:rsidRDefault="00FE3F3B" w:rsidP="00FE3F3B" w:rsidR="00FE3F3B">
      <w:pPr>
        <w:jc w:val="both"/>
        <w:rPr>
          <w:lang w:val="hr-HR"/>
        </w:rPr>
      </w:pPr>
    </w:p>
    <w:p w:rsidRDefault="00FE3F3B" w:rsidP="00FE3F3B" w:rsidR="00FE3F3B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     9 St-979/15</w:t>
      </w:r>
    </w:p>
    <w:p w:rsidRDefault="00FE3F3B" w:rsidP="00FE3F3B" w:rsidR="00FE3F3B">
      <w:pPr>
        <w:jc w:val="both"/>
        <w:rPr>
          <w:lang w:val="hr-HR"/>
        </w:rPr>
      </w:pPr>
    </w:p>
    <w:p w:rsidRDefault="00CD347F" w:rsidP="00FE3F3B" w:rsidR="00CD347F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CD347F">
        <w:rPr>
          <w:lang w:val="hr-HR"/>
        </w:rPr>
        <w:t xml:space="preserve"> </w:t>
      </w:r>
      <w:r>
        <w:rPr>
          <w:lang w:val="hr-HR"/>
        </w:rPr>
        <w:t>SLAMKA d.o.o. iz Šibenika, Karlovačka 20, OIB: 76370723856.</w:t>
      </w:r>
    </w:p>
    <w:p w:rsidRDefault="00CD347F" w:rsidP="00CD347F" w:rsidR="00CD347F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St-979/2015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CD00C8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CD347F" w:rsidP="00CD347F" w:rsidR="00CD347F">
      <w:pPr>
        <w:ind w:firstLine="720"/>
        <w:jc w:val="both"/>
        <w:rPr>
          <w:lang w:val="hr-HR"/>
        </w:rPr>
      </w:pPr>
    </w:p>
    <w:p w:rsidRDefault="00CD347F" w:rsidP="00CD347F" w:rsidR="00CD347F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CD347F" w:rsidP="00CD347F" w:rsidR="00CD347F">
      <w:pPr>
        <w:ind w:firstLine="720"/>
        <w:jc w:val="both"/>
        <w:rPr>
          <w:lang w:val="hr-HR"/>
        </w:rPr>
      </w:pPr>
    </w:p>
    <w:p w:rsidRDefault="00CD347F" w:rsidP="00CD347F" w:rsidR="00CD347F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CD00C8">
        <w:rPr>
          <w:lang w:val="hr-HR"/>
        </w:rPr>
        <w:t>ik nesposoban za plaćanje, pa j</w:t>
      </w:r>
      <w:r>
        <w:rPr>
          <w:lang w:val="hr-HR"/>
        </w:rPr>
        <w:t>e</w:t>
      </w:r>
      <w:r w:rsidR="00CD00C8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CD347F" w:rsidP="00CD347F" w:rsidR="00CD347F">
      <w:pPr>
        <w:ind w:firstLine="720"/>
        <w:jc w:val="both"/>
        <w:rPr>
          <w:lang w:val="hr-HR"/>
        </w:rPr>
      </w:pPr>
    </w:p>
    <w:p w:rsidRDefault="00CD347F" w:rsidP="00CD347F" w:rsidR="00CD347F">
      <w:pPr>
        <w:ind w:firstLine="720"/>
        <w:jc w:val="both"/>
        <w:rPr>
          <w:lang w:val="hr-HR"/>
        </w:rPr>
      </w:pPr>
    </w:p>
    <w:p w:rsidRDefault="00CD347F" w:rsidP="00CD347F" w:rsidR="00CD347F">
      <w:pPr>
        <w:ind w:firstLine="720"/>
        <w:jc w:val="center"/>
        <w:rPr>
          <w:lang w:val="hr-HR"/>
        </w:rPr>
      </w:pPr>
      <w:r>
        <w:rPr>
          <w:lang w:val="hr-HR"/>
        </w:rPr>
        <w:t>U Šibeniku, 01. travnja 2016. godine</w:t>
      </w:r>
    </w:p>
    <w:p w:rsidRDefault="00CD347F" w:rsidP="00CD347F" w:rsidR="00CD347F">
      <w:pPr>
        <w:ind w:firstLine="720"/>
        <w:jc w:val="center"/>
        <w:rPr>
          <w:lang w:val="hr-HR"/>
        </w:rPr>
      </w:pPr>
    </w:p>
    <w:p w:rsidRDefault="00CD347F" w:rsidP="00CD347F" w:rsidR="00CD347F">
      <w:pPr>
        <w:ind w:firstLine="720"/>
        <w:jc w:val="center"/>
        <w:rPr>
          <w:lang w:val="hr-HR"/>
        </w:rPr>
      </w:pPr>
    </w:p>
    <w:p w:rsidRDefault="00CD347F" w:rsidP="00CD347F" w:rsidR="00CD347F">
      <w:pPr>
        <w:ind w:firstLine="720"/>
        <w:jc w:val="right"/>
        <w:rPr>
          <w:lang w:val="hr-HR"/>
        </w:rPr>
      </w:pPr>
    </w:p>
    <w:p w:rsidRDefault="00CD347F" w:rsidP="00CD347F" w:rsidR="00CD347F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CD347F" w:rsidP="00CD347F" w:rsidR="00CD347F">
      <w:pPr>
        <w:ind w:firstLine="720"/>
        <w:jc w:val="right"/>
        <w:rPr>
          <w:lang w:val="hr-HR"/>
        </w:rPr>
      </w:pPr>
    </w:p>
    <w:p w:rsidRDefault="00642C6C" w:rsidP="00CD347F" w:rsidR="00CD347F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CD347F" w:rsidP="00CD347F" w:rsidR="00CD347F">
      <w:pPr>
        <w:ind w:firstLine="720"/>
        <w:jc w:val="right"/>
        <w:rPr>
          <w:lang w:val="hr-HR"/>
        </w:rPr>
      </w:pP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CD347F" w:rsidP="00CD347F" w:rsidR="00CD347F">
      <w:pPr>
        <w:jc w:val="both"/>
        <w:rPr>
          <w:lang w:val="hr-HR"/>
        </w:rPr>
      </w:pPr>
    </w:p>
    <w:p w:rsidRDefault="00CD347F" w:rsidP="00CD347F" w:rsidR="00CD347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CD347F" w:rsidP="00CD347F" w:rsidR="00CD347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CD347F" w:rsidP="00CD347F" w:rsidR="00CD347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CD347F" w:rsidP="00CD347F" w:rsidR="00CD347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CD347F" w:rsidP="00CD347F" w:rsidR="00CD347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sudski registar,</w:t>
      </w:r>
      <w:r w:rsidR="00FE3F3B">
        <w:rPr>
          <w:lang w:val="hr-HR"/>
        </w:rPr>
        <w:t xml:space="preserve"> prije i </w:t>
      </w:r>
      <w:r>
        <w:rPr>
          <w:lang w:val="hr-HR"/>
        </w:rPr>
        <w:t xml:space="preserve"> po pravomoćnosti</w:t>
      </w:r>
    </w:p>
    <w:p w:rsidRDefault="00FE3F3B" w:rsidP="00CD347F" w:rsidR="00FE3F3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FE3F3B" w:rsidP="00CD347F" w:rsidR="00FE3F3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Porezna uprava, Ispostava Šibenik </w:t>
      </w:r>
    </w:p>
    <w:p w:rsidRDefault="00CD347F" w:rsidP="00CD347F" w:rsidR="00CD347F"/>
    <w:p w:rsidRDefault="00CD347F" w:rsidP="00CD347F" w:rsidR="00CD347F"/>
    <w:p w:rsidRDefault="00CD347F" w:rsidP="00CD347F" w:rsidR="00CD347F"/>
    <w:p w:rsidRDefault="00CD347F" w:rsidP="00CD347F" w:rsidR="00CD347F"/>
    <w:p w:rsidRDefault="00CD347F" w:rsidR="00CD347F"/>
    <w:sectPr w:rsidR="00CD347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347F"/>
    <w:rsid w:val="00620CCC"/>
    <w:rsid w:val="00642C6C"/>
    <w:rsid w:val="00937112"/>
    <w:rsid w:val="00CD00C8"/>
    <w:rsid w:val="00CD347F"/>
    <w:rsid w:val="00FE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D347F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2C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42C6C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7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D347F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2C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42C6C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7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SLAMKA d.o.o. ugostiteljstvo i trgovinu</izvorni_sadrzaj>
    <derivirana_varijabla naziv="DomainObject.Predmet.ProtustrankaFormated_1">  SLAMKA d.o.o. ugostiteljstvo i trgovinu</derivirana_varijabla>
  </DomainObject.Predmet.ProtustrankaFormated>
  <DomainObject.Predmet.ProtustrankaFormatedOIB>
    <izvorni_sadrzaj>  SLAMKA d.o.o. ugostiteljstvo i trgovinu, OIB 76370723856</izvorni_sadrzaj>
    <derivirana_varijabla naziv="DomainObject.Predmet.ProtustrankaFormatedOIB_1">  SLAMKA d.o.o. ugostiteljstvo i trgovinu, OIB 76370723856</derivirana_varijabla>
  </DomainObject.Predmet.ProtustrankaFormatedOIB>
  <DomainObject.Predmet.ProtustrankaFormatedWithAdress>
    <izvorni_sadrzaj> SLAMKA d.o.o. ugostiteljstvo i trgovinu, Karlovačka 20 , 22000 Šibenik</izvorni_sadrzaj>
    <derivirana_varijabla naziv="DomainObject.Predmet.ProtustrankaFormatedWithAdress_1"> SLAMKA d.o.o. ugostiteljstvo i trgovinu, Karlovačka 20 , 22000 Šibenik</derivirana_varijabla>
  </DomainObject.Predmet.ProtustrankaFormatedWithAdress>
  <DomainObject.Predmet.ProtustrankaFormatedWithAdressOIB>
    <izvorni_sadrzaj> SLAMKA d.o.o. ugostiteljstvo i trgovinu, OIB 76370723856, Karlovačka 20 , 22000 Šibenik</izvorni_sadrzaj>
    <derivirana_varijabla naziv="DomainObject.Predmet.ProtustrankaFormatedWithAdressOIB_1"> SLAMKA d.o.o. ugostiteljstvo i trgovinu, OIB 76370723856, Karlovačka 20 , 22000 Šibenik</derivirana_varijabla>
  </DomainObject.Predmet.ProtustrankaFormatedWithAdressOIB>
  <DomainObject.Predmet.ProtustrankaWithAdress>
    <izvorni_sadrzaj>SLAMKA d.o.o. ugostiteljstvo i trgovinu Karlovačka 20 , 22000 Šibenik</izvorni_sadrzaj>
    <derivirana_varijabla naziv="DomainObject.Predmet.ProtustrankaWithAdress_1">SLAMKA d.o.o. ugostiteljstvo i trgovinu Karlovačka 20 , 22000 Šibenik</derivirana_varijabla>
  </DomainObject.Predmet.ProtustrankaWithAdress>
  <DomainObject.Predmet.ProtustrankaWithAdressOIB>
    <izvorni_sadrzaj>SLAMKA d.o.o. ugostiteljstvo i trgovinu, OIB 76370723856, Karlovačka 20 , 22000 Šibenik</izvorni_sadrzaj>
    <derivirana_varijabla naziv="DomainObject.Predmet.ProtustrankaWithAdressOIB_1">SLAMKA d.o.o. ugostiteljstvo i trgovinu, OIB 76370723856, Karlovačka 20 , 22000 Šibenik</derivirana_varijabla>
  </DomainObject.Predmet.ProtustrankaWithAdressOIB>
  <DomainObject.Predmet.ProtustrankaNazivFormated>
    <izvorni_sadrzaj>SLAMKA d.o.o. ugostiteljstvo i trgovinu</izvorni_sadrzaj>
    <derivirana_varijabla naziv="DomainObject.Predmet.ProtustrankaNazivFormated_1">SLAMKA d.o.o. ugostiteljstvo i trgovinu</derivirana_varijabla>
  </DomainObject.Predmet.ProtustrankaNazivFormated>
  <DomainObject.Predmet.ProtustrankaNazivFormatedOIB>
    <izvorni_sadrzaj>SLAMKA d.o.o. ugostiteljstvo i trgovinu, OIB 76370723856</izvorni_sadrzaj>
    <derivirana_varijabla naziv="DomainObject.Predmet.ProtustrankaNazivFormatedOIB_1">SLAMKA d.o.o. ugostiteljstvo i trgovinu, OIB 76370723856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SLAMKA d.o.o. ugostiteljstvo i trgovinu</item>
    </izvorni_sadrzaj>
    <derivirana_varijabla naziv="DomainObject.Predmet.ProtuStrankaListFormated_1">
      <item>SLAMKA d.o.o. ugostiteljstvo i trgovinu</item>
    </derivirana_varijabla>
  </DomainObject.Predmet.ProtuStrankaListFormated>
  <DomainObject.Predmet.ProtuStrankaListFormatedOIB>
    <izvorni_sadrzaj>
      <item>SLAMKA d.o.o. ugostiteljstvo i trgovinu, OIB 76370723856</item>
    </izvorni_sadrzaj>
    <derivirana_varijabla naziv="DomainObject.Predmet.ProtuStrankaListFormatedOIB_1">
      <item>SLAMKA d.o.o. ugostiteljstvo i trgovinu, OIB 76370723856</item>
    </derivirana_varijabla>
  </DomainObject.Predmet.ProtuStrankaListFormatedOIB>
  <DomainObject.Predmet.ProtuStrankaListFormatedWithAdress>
    <izvorni_sadrzaj>
      <item>SLAMKA d.o.o. ugostiteljstvo i trgovinu, Karlovačka 20 , 22000 Šibenik</item>
    </izvorni_sadrzaj>
    <derivirana_varijabla naziv="DomainObject.Predmet.ProtuStrankaListFormatedWithAdress_1">
      <item>SLAMKA d.o.o. ugostiteljstvo i trgovinu, Karlovačka 20 , 22000 Šibenik</item>
    </derivirana_varijabla>
  </DomainObject.Predmet.ProtuStrankaListFormatedWithAdress>
  <DomainObject.Predmet.ProtuStrankaListFormatedWithAdressOIB>
    <izvorni_sadrzaj>
      <item>SLAMKA d.o.o. ugostiteljstvo i trgovinu, OIB 76370723856, Karlovačka 20 , 22000 Šibenik</item>
    </izvorni_sadrzaj>
    <derivirana_varijabla naziv="DomainObject.Predmet.ProtuStrankaListFormatedWithAdressOIB_1">
      <item>SLAMKA d.o.o. ugostiteljstvo i trgovinu, OIB 76370723856, Karlovačka 20 , 22000 Šibenik</item>
    </derivirana_varijabla>
  </DomainObject.Predmet.ProtuStrankaListFormatedWithAdressOIB>
  <DomainObject.Predmet.ProtuStrankaListNazivFormated>
    <izvorni_sadrzaj>
      <item>SLAMKA d.o.o. ugostiteljstvo i trgovinu</item>
    </izvorni_sadrzaj>
    <derivirana_varijabla naziv="DomainObject.Predmet.ProtuStrankaListNazivFormated_1">
      <item>SLAMKA d.o.o. ugostiteljstvo i trgovinu</item>
    </derivirana_varijabla>
  </DomainObject.Predmet.ProtuStrankaListNazivFormated>
  <DomainObject.Predmet.ProtuStrankaListNazivFormatedOIB>
    <izvorni_sadrzaj>
      <item>SLAMKA d.o.o. ugostiteljstvo i trgovinu, OIB 76370723856</item>
    </izvorni_sadrzaj>
    <derivirana_varijabla naziv="DomainObject.Predmet.ProtuStrankaListNazivFormatedOIB_1">
      <item>SLAMKA d.o.o. ugostiteljstvo i trgovinu, OIB 76370723856</item>
    </derivirana_varijabla>
  </DomainObject.Predmet.ProtuStrankaListNazivFormatedOIB>
  <DomainObject.Predmet.OstaliListFormated>
    <izvorni_sadrzaj>
      <item>Nenad Slamić</item>
    </izvorni_sadrzaj>
    <derivirana_varijabla naziv="DomainObject.Predmet.OstaliListFormated_1">
      <item>Nenad Slamić</item>
    </derivirana_varijabla>
  </DomainObject.Predmet.OstaliListFormated>
  <DomainObject.Predmet.OstaliListFormatedOIB>
    <izvorni_sadrzaj>
      <item>Nenad Slamić, OIB 79521210666</item>
    </izvorni_sadrzaj>
    <derivirana_varijabla naziv="DomainObject.Predmet.OstaliListFormatedOIB_1">
      <item>Nenad Slamić, OIB 79521210666</item>
    </derivirana_varijabla>
  </DomainObject.Predmet.OstaliListFormatedOIB>
  <DomainObject.Predmet.OstaliListFormatedWithAdress>
    <izvorni_sadrzaj>
      <item>Nenad Slamić, Karlovačka 20, 22000 Šibenik</item>
    </izvorni_sadrzaj>
    <derivirana_varijabla naziv="DomainObject.Predmet.OstaliListFormatedWithAdress_1">
      <item>Nenad Slamić, Karlovačka 20, 22000 Šibenik</item>
    </derivirana_varijabla>
  </DomainObject.Predmet.OstaliListFormatedWithAdress>
  <DomainObject.Predmet.OstaliListFormatedWithAdressOIB>
    <izvorni_sadrzaj>
      <item>Nenad Slamić, OIB 79521210666, Karlovačka 20, 22000 Šibenik</item>
    </izvorni_sadrzaj>
    <derivirana_varijabla naziv="DomainObject.Predmet.OstaliListFormatedWithAdressOIB_1">
      <item>Nenad Slamić, OIB 79521210666, Karlovačka 20, 22000 Šibenik</item>
    </derivirana_varijabla>
  </DomainObject.Predmet.OstaliListFormatedWithAdressOIB>
  <DomainObject.Predmet.OstaliListNazivFormated>
    <izvorni_sadrzaj>
      <item>Nenad Slamić</item>
    </izvorni_sadrzaj>
    <derivirana_varijabla naziv="DomainObject.Predmet.OstaliListNazivFormated_1">
      <item>Nenad Slamić</item>
    </derivirana_varijabla>
  </DomainObject.Predmet.OstaliListNazivFormated>
  <DomainObject.Predmet.OstaliListNazivFormatedOIB>
    <izvorni_sadrzaj>
      <item>Nenad Slamić, OIB 79521210666</item>
    </izvorni_sadrzaj>
    <derivirana_varijabla naziv="DomainObject.Predmet.OstaliListNazivFormatedOIB_1">
      <item>Nenad Slamić, OIB 79521210666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SLAMKA d.o.o. ugostiteljstvo i trgovinu</izvorni_sadrzaj>
    <derivirana_varijabla naziv="DomainObject.Predmet.ProtustrankaIDrugi_1">SLAMKA d.o.o.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SLAMKA d.o.o. ugostiteljstvo i trgovinu, OIB 76370723856, Karlovačka 20 , 22000 Šibenik</izvorni_sadrzaj>
    <derivirana_varijabla naziv="DomainObject.Predmet.ProtustrankaIDrugiAdressOIB_1">SLAMKA d.o.o. ugostiteljstvo i trgovinu, OIB 76370723856, Karlovačka 20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SLAMKA d.o.o. ugostiteljstvo i trgovinu</item>
      <item>Nenad Slamić</item>
    </izvorni_sadrzaj>
    <derivirana_varijabla naziv="DomainObject.Predmet.SudioniciListNaziv_1">
      <item>FINA - Podružnica Šibenik</item>
      <item>SLAMKA d.o.o. ugostiteljstvo i trgovinu</item>
      <item>Nenad Slamić</item>
    </derivirana_varijabla>
  </DomainObject.Predmet.SudioniciListNaziv>
  <DomainObject.Predmet.SudioniciListAdressOIB>
    <izvorni_sadrzaj>
      <item>FINA - Podružnica Šibenik, OIB 85821130368, Perivoj L. Marune 1,22000 Šibenik</item>
      <item>SLAMKA d.o.o. ugostiteljstvo i trgovinu, OIB 76370723856, Karlovačka 20 ,22000 Šibenik</item>
      <item>Nenad Slamić, OIB 79521210666, Karlovačka 20,22000 Šibenik</item>
    </izvorni_sadrzaj>
    <derivirana_varijabla naziv="DomainObject.Predmet.SudioniciListAdressOIB_1">
      <item>FINA - Podružnica Šibenik, OIB 85821130368, Perivoj L. Marune 1,22000 Šibenik</item>
      <item>SLAMKA d.o.o. ugostiteljstvo i trgovinu, OIB 76370723856, Karlovačka 20 ,22000 Šibenik</item>
      <item>Nenad Slamić, OIB 79521210666, Karlovačka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76370723856</item>
      <item>, OIB 79521210666</item>
    </izvorni_sadrzaj>
    <derivirana_varijabla naziv="DomainObject.Predmet.SudioniciListNazivOIB_1">
      <item>, OIB 85821130368</item>
      <item>, OIB 76370723856</item>
      <item>, OIB 79521210666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474</properties:Words>
  <properties:Characters>2567</properties:Characters>
  <properties:Lines>95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2016-04-01T08:48:00Z</dcterms:created>
  <dc:creator>Sektor za informatiku</dc:creator>
  <cp:keywords/>
  <cp:lastModifiedBy>Marina Gulin</cp:lastModifiedBy>
  <cp:lastPrinted>2016-04-01T08:41:00Z</cp:lastPrinted>
  <dcterms:modified xmlns:xsi="http://www.w3.org/2001/XMLSchema-instance" xsi:type="dcterms:W3CDTF">2016-04-01T08:48:00Z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