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344ec" w14:paraId="54344ec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2B2C47">
        <w:rPr>
          <w:rFonts w:hAnsi="Times New Roman" w:ascii="Times New Roman"/>
          <w:szCs w:val="24"/>
          <w:lang w:val="hr-HR"/>
        </w:rPr>
        <w:t>7460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</w:t>
      </w:r>
      <w:r w:rsidR="00934979">
        <w:rPr>
          <w:rFonts w:hAnsi="Times New Roman" w:ascii="Times New Roman"/>
          <w:szCs w:val="24"/>
          <w:lang w:val="hr-HR"/>
        </w:rPr>
        <w:t>ostupku pokrenutim nad dužniko</w:t>
      </w:r>
      <w:r w:rsidR="00924592">
        <w:rPr>
          <w:rFonts w:hAnsi="Times New Roman" w:ascii="Times New Roman"/>
          <w:szCs w:val="24"/>
          <w:lang w:val="hr-HR"/>
        </w:rPr>
        <w:t>m</w:t>
      </w:r>
      <w:r w:rsidR="00281877">
        <w:rPr>
          <w:rFonts w:hAnsi="Times New Roman" w:ascii="Times New Roman"/>
          <w:szCs w:val="24"/>
          <w:lang w:val="hr-HR"/>
        </w:rPr>
        <w:t xml:space="preserve"> </w:t>
      </w:r>
      <w:r w:rsidR="002B2C47" w:rsidRPr="002B2C47">
        <w:rPr>
          <w:rFonts w:hAnsi="Times New Roman" w:ascii="Times New Roman"/>
        </w:rPr>
        <w:t>AGNUS d.o.o., Hum na Sutli, Hum na Sutli 160, MBS: 040172663, OIB: 51062927586</w:t>
      </w:r>
      <w:r w:rsidR="002B2C47"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ED099B">
        <w:rPr>
          <w:rFonts w:hAnsi="Times New Roman" w:ascii="Times New Roman"/>
          <w:szCs w:val="24"/>
          <w:lang w:val="hr-HR"/>
        </w:rPr>
        <w:t>0</w:t>
      </w:r>
      <w:r w:rsidR="00934979">
        <w:rPr>
          <w:rFonts w:hAnsi="Times New Roman" w:ascii="Times New Roman"/>
          <w:szCs w:val="24"/>
          <w:lang w:val="hr-HR"/>
        </w:rPr>
        <w:t>6</w:t>
      </w:r>
      <w:r w:rsidR="00ED099B">
        <w:rPr>
          <w:rFonts w:hAnsi="Times New Roman" w:ascii="Times New Roman"/>
          <w:szCs w:val="24"/>
          <w:lang w:val="hr-HR"/>
        </w:rPr>
        <w:t>. lipnja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316F4B">
        <w:rPr>
          <w:rFonts w:hAnsi="Times New Roman" w:ascii="Times New Roman"/>
          <w:szCs w:val="24"/>
        </w:rPr>
        <w:t xml:space="preserve"> </w:t>
      </w:r>
      <w:r w:rsidR="002B2C47" w:rsidRPr="002B2C47">
        <w:rPr>
          <w:rFonts w:hAnsi="Times New Roman" w:ascii="Times New Roman"/>
        </w:rPr>
        <w:t>AGNUS d.o.o., Hum na Sutli, Hum na Sutli 160, MBS: 040172663, OIB: 51062927586</w:t>
      </w:r>
      <w:r w:rsidR="002B2C47">
        <w:rPr>
          <w:rFonts w:hAnsi="Times New Roman" w:ascii="Times New Roman"/>
        </w:rPr>
        <w:t>.</w:t>
      </w:r>
    </w:p>
    <w:p w:rsidRDefault="000A7977" w:rsidP="00BF4417" w:rsidR="000A7977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ED099B">
        <w:rPr>
          <w:rFonts w:hAnsi="Times New Roman" w:ascii="Times New Roman"/>
          <w:szCs w:val="24"/>
        </w:rPr>
        <w:t>0</w:t>
      </w:r>
      <w:r w:rsidR="00934979">
        <w:rPr>
          <w:rFonts w:hAnsi="Times New Roman" w:ascii="Times New Roman"/>
          <w:szCs w:val="24"/>
        </w:rPr>
        <w:t>6</w:t>
      </w:r>
      <w:r w:rsidR="00ED099B">
        <w:rPr>
          <w:rFonts w:hAnsi="Times New Roman" w:ascii="Times New Roman"/>
          <w:szCs w:val="24"/>
        </w:rPr>
        <w:t>. lipnja 2016</w:t>
      </w:r>
      <w:r w:rsidR="001C15BB">
        <w:rPr>
          <w:rFonts w:hAnsi="Times New Roman" w:ascii="Times New Roman"/>
          <w:szCs w:val="24"/>
        </w:rPr>
        <w:t xml:space="preserve">. u </w:t>
      </w:r>
      <w:r w:rsidR="007E3228">
        <w:rPr>
          <w:rFonts w:hAnsi="Times New Roman" w:ascii="Times New Roman"/>
          <w:szCs w:val="24"/>
        </w:rPr>
        <w:t>14</w:t>
      </w:r>
      <w:r w:rsidR="00934979">
        <w:rPr>
          <w:rFonts w:hAnsi="Times New Roman" w:ascii="Times New Roman"/>
          <w:szCs w:val="24"/>
        </w:rPr>
        <w:t>,</w:t>
      </w:r>
      <w:r w:rsidR="00C23F47">
        <w:rPr>
          <w:rFonts w:hAnsi="Times New Roman" w:ascii="Times New Roman"/>
          <w:szCs w:val="24"/>
        </w:rPr>
        <w:t>00</w:t>
      </w:r>
      <w:r w:rsidR="001C15BB">
        <w:rPr>
          <w:rFonts w:hAnsi="Times New Roman" w:ascii="Times New Roman"/>
          <w:szCs w:val="24"/>
        </w:rPr>
        <w:t xml:space="preserve"> sati i  </w:t>
      </w:r>
      <w:r w:rsidR="00B40029">
        <w:rPr>
          <w:rFonts w:hAnsi="Times New Roman" w:ascii="Times New Roman"/>
          <w:szCs w:val="24"/>
        </w:rPr>
        <w:t>0</w:t>
      </w:r>
      <w:r w:rsidR="001C15BB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7D3512">
        <w:rPr>
          <w:rFonts w:hAnsi="Times New Roman" w:ascii="Times New Roman"/>
          <w:szCs w:val="24"/>
        </w:rPr>
        <w:t xml:space="preserve"> </w:t>
      </w:r>
      <w:r w:rsidR="002B2C47" w:rsidRPr="002B2C47">
        <w:rPr>
          <w:rFonts w:hAnsi="Times New Roman" w:ascii="Times New Roman"/>
          <w:szCs w:val="24"/>
        </w:rPr>
        <w:t>Nikola Remenar iz Velike Gorice, Dubrovačka 14, OIB 48313195864.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FF1E2E">
        <w:rPr>
          <w:rFonts w:hAnsi="Times New Roman" w:ascii="Times New Roman"/>
          <w:szCs w:val="24"/>
          <w:lang w:val="hr-HR"/>
        </w:rPr>
        <w:t xml:space="preserve"> </w:t>
      </w:r>
      <w:r w:rsidR="002B2C47" w:rsidRPr="002B2C47">
        <w:rPr>
          <w:rFonts w:hAnsi="Times New Roman" w:ascii="Times New Roman"/>
        </w:rPr>
        <w:t>AGNUS d.o.o., Hum na Sutli, Hum na Sutli 160, MBS: 040172663, OIB: 51062927586</w:t>
      </w:r>
      <w:r w:rsidR="002B2C47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316F4B">
        <w:rPr>
          <w:rFonts w:hAnsi="Times New Roman" w:ascii="Times New Roman"/>
          <w:lang w:val="hr-HR"/>
        </w:rPr>
        <w:t>18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316F4B">
        <w:rPr>
          <w:rFonts w:hAnsi="Times New Roman" w:ascii="Times New Roman"/>
          <w:lang w:val="hr-HR"/>
        </w:rPr>
        <w:t>18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40029">
        <w:rPr>
          <w:rFonts w:hAnsi="Times New Roman" w:ascii="Times New Roman"/>
          <w:lang w:val="hr-HR"/>
        </w:rPr>
        <w:t>,0</w:t>
      </w:r>
      <w:r w:rsidR="007D3512">
        <w:rPr>
          <w:rFonts w:hAnsi="Times New Roman" w:ascii="Times New Roman"/>
          <w:lang w:val="hr-HR"/>
        </w:rPr>
        <w:t>6</w:t>
      </w:r>
      <w:r w:rsidR="00ED099B">
        <w:rPr>
          <w:rFonts w:hAnsi="Times New Roman" w:ascii="Times New Roman"/>
          <w:lang w:val="hr-HR"/>
        </w:rPr>
        <w:t>. lipnja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8D4D9F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D4D9F" w:rsidP="008D4D9F" w:rsidR="008D4D9F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8D4D9F" w:rsidP="008D4D9F" w:rsidR="008D4D9F" w:rsidRPr="000D5C93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7E3228" w:rsidRPr="007E3228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0A7977">
          <w:rPr>
            <w:rFonts w:hAnsi="Times New Roman" w:ascii="Times New Roman"/>
          </w:rPr>
          <w:t xml:space="preserve">                    27. St-</w:t>
        </w:r>
        <w:r w:rsidR="00924592">
          <w:rPr>
            <w:rFonts w:hAnsi="Times New Roman" w:ascii="Times New Roman"/>
          </w:rPr>
          <w:t>7</w:t>
        </w:r>
        <w:r w:rsidR="002B2C47">
          <w:rPr>
            <w:rFonts w:hAnsi="Times New Roman" w:ascii="Times New Roman"/>
          </w:rPr>
          <w:t>460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A7977"/>
    <w:rsid w:val="00142BAB"/>
    <w:rsid w:val="001778CB"/>
    <w:rsid w:val="0018446A"/>
    <w:rsid w:val="001859C3"/>
    <w:rsid w:val="001C15BB"/>
    <w:rsid w:val="001F67AE"/>
    <w:rsid w:val="00201F62"/>
    <w:rsid w:val="00281877"/>
    <w:rsid w:val="00290B47"/>
    <w:rsid w:val="002B2C47"/>
    <w:rsid w:val="00303F1F"/>
    <w:rsid w:val="00314C84"/>
    <w:rsid w:val="00316F4B"/>
    <w:rsid w:val="003E052E"/>
    <w:rsid w:val="003E5F79"/>
    <w:rsid w:val="004060C8"/>
    <w:rsid w:val="00411C85"/>
    <w:rsid w:val="00421A5A"/>
    <w:rsid w:val="004503D1"/>
    <w:rsid w:val="004612D0"/>
    <w:rsid w:val="00495ED5"/>
    <w:rsid w:val="00495FFB"/>
    <w:rsid w:val="004E1FA2"/>
    <w:rsid w:val="005038B9"/>
    <w:rsid w:val="005217F6"/>
    <w:rsid w:val="005853F0"/>
    <w:rsid w:val="005D1528"/>
    <w:rsid w:val="00631843"/>
    <w:rsid w:val="007D3512"/>
    <w:rsid w:val="007E3228"/>
    <w:rsid w:val="008139E9"/>
    <w:rsid w:val="008776AC"/>
    <w:rsid w:val="008A0A2C"/>
    <w:rsid w:val="008D4D9F"/>
    <w:rsid w:val="008D7665"/>
    <w:rsid w:val="00906F46"/>
    <w:rsid w:val="009237A3"/>
    <w:rsid w:val="00923F04"/>
    <w:rsid w:val="00924592"/>
    <w:rsid w:val="00934979"/>
    <w:rsid w:val="0098320A"/>
    <w:rsid w:val="00991234"/>
    <w:rsid w:val="00A02786"/>
    <w:rsid w:val="00A56EB1"/>
    <w:rsid w:val="00AC5E51"/>
    <w:rsid w:val="00B40029"/>
    <w:rsid w:val="00B4743B"/>
    <w:rsid w:val="00B51016"/>
    <w:rsid w:val="00B8485E"/>
    <w:rsid w:val="00BA6C65"/>
    <w:rsid w:val="00BF4417"/>
    <w:rsid w:val="00C23F47"/>
    <w:rsid w:val="00CC2F6B"/>
    <w:rsid w:val="00D012D1"/>
    <w:rsid w:val="00E22456"/>
    <w:rsid w:val="00E45A83"/>
    <w:rsid w:val="00E63522"/>
    <w:rsid w:val="00E80772"/>
    <w:rsid w:val="00EC42D1"/>
    <w:rsid w:val="00ED099B"/>
    <w:rsid w:val="00ED0E6D"/>
    <w:rsid w:val="00F03AFC"/>
    <w:rsid w:val="00F22D0E"/>
    <w:rsid w:val="00FF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635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5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5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5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5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635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5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5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5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5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20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7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St-7460/2015-7</izvorni_sadrzaj>
    <derivirana_varijabla naziv="DomainObject.Oznaka_1">St-7460/2015-7</derivirana_varijabla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7460</izvorni_sadrzaj>
    <derivirana_varijabla naziv="DomainObject.Predmet.Broj_1">7460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St-7460/2015</izvorni_sadrzaj>
    <derivirana_varijabla naziv="DomainObject.Predmet.OznakaBroj_1">St-7460/2015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AGNUS d.o.o. zastupanog po punomoćniku Josip Kunštek; Ivana Kunštek</izvorni_sadrzaj>
    <derivirana_varijabla naziv="DomainObject.Predmet.ProtustrankaFormated_1">  AGNUS d.o.o. zastupanog po punomoćniku Josip Kunštek; Ivana Kunštek</derivirana_varijabla>
  </DomainObject.Predmet.ProtustrankaFormated>
  <DomainObject.Predmet.ProtustrankaFormatedOIB>
    <izvorni_sadrzaj>  AGNUS d.o.o., OIB 51062927586 zastupanog po punomoćniku Josip Kunštek; Ivana Kunštek</izvorni_sadrzaj>
    <derivirana_varijabla naziv="DomainObject.Predmet.ProtustrankaFormatedOIB_1">  AGNUS d.o.o., OIB 51062927586 zastupanog po punomoćniku Josip Kunštek; Ivana Kunštek</derivirana_varijabla>
  </DomainObject.Predmet.ProtustrankaFormatedOIB>
  <DomainObject.Predmet.ProtustrankaFormatedWithAdress>
    <izvorni_sadrzaj> AGNUS d.o.o., Hum na Sutli, Hum na Sutli 160, 49231 Hum Na Sutli zastupanog po punomoćniku Josip Kunštek; Ivana Kunštek</izvorni_sadrzaj>
    <derivirana_varijabla naziv="DomainObject.Predmet.ProtustrankaFormatedWithAdress_1"> AGNUS d.o.o., Hum na Sutli, Hum na Sutli 160, 49231 Hum Na Sutli zastupanog po punomoćniku Josip Kunštek; Ivana Kunštek</derivirana_varijabla>
  </DomainObject.Predmet.ProtustrankaFormatedWithAdress>
  <DomainObject.Predmet.ProtustrankaFormatedWithAdressOIB>
    <izvorni_sadrzaj> AGNUS d.o.o., OIB 51062927586, Hum na Sutli, Hum na Sutli 160, 49231 Hum Na Sutli zastupanog po punomoćniku Josip Kunštek; Ivana Kunštek</izvorni_sadrzaj>
    <derivirana_varijabla naziv="DomainObject.Predmet.ProtustrankaFormatedWithAdressOIB_1"> AGNUS d.o.o., OIB 51062927586, Hum na Sutli, Hum na Sutli 160, 49231 Hum Na Sutli zastupanog po punomoćniku Josip Kunštek; Ivana Kunštek</derivirana_varijabla>
  </DomainObject.Predmet.ProtustrankaFormatedWithAdressOIB>
  <DomainObject.Predmet.ProtustrankaWithAdress>
    <izvorni_sadrzaj>AGNUS d.o.o. Hum na Sutli, Hum na Sutli 160, 49231 Hum Na Sutli</izvorni_sadrzaj>
    <derivirana_varijabla naziv="DomainObject.Predmet.ProtustrankaWithAdress_1">AGNUS d.o.o. Hum na Sutli, Hum na Sutli 160, 49231 Hum Na Sutli</derivirana_varijabla>
  </DomainObject.Predmet.ProtustrankaWithAdress>
  <DomainObject.Predmet.ProtustrankaWithAdressOIB>
    <izvorni_sadrzaj>AGNUS d.o.o., OIB 51062927586, Hum na Sutli, Hum na Sutli 160, 49231 Hum Na Sutli</izvorni_sadrzaj>
    <derivirana_varijabla naziv="DomainObject.Predmet.ProtustrankaWithAdressOIB_1">AGNUS d.o.o., OIB 51062927586, Hum na Sutli, Hum na Sutli 160, 49231 Hum Na Sutli</derivirana_varijabla>
  </DomainObject.Predmet.ProtustrankaWithAdressOIB>
  <DomainObject.Predmet.ProtustrankaNazivFormated>
    <izvorni_sadrzaj>AGNUS d.o.o.</izvorni_sadrzaj>
    <derivirana_varijabla naziv="DomainObject.Predmet.ProtustrankaNazivFormated_1">AGNUS d.o.o.</derivirana_varijabla>
  </DomainObject.Predmet.ProtustrankaNazivFormated>
  <DomainObject.Predmet.ProtustrankaNazivFormatedOIB>
    <izvorni_sadrzaj>AGNUS d.o.o., OIB 51062927586</izvorni_sadrzaj>
    <derivirana_varijabla naziv="DomainObject.Predmet.ProtustrankaNazivFormatedOIB_1">AGNUS d.o.o., OIB 51062927586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AGNUS d.o.o. zastupanog po punomoćniku Josip Kunštek; Ivana Kunštek</item>
    </izvorni_sadrzaj>
    <derivirana_varijabla naziv="DomainObject.Predmet.ProtuStrankaListFormated_1">
      <item>AGNUS d.o.o. zastupanog po punomoćniku Josip Kunštek; Ivana Kunštek</item>
    </derivirana_varijabla>
  </DomainObject.Predmet.ProtuStrankaListFormated>
  <DomainObject.Predmet.ProtuStrankaListFormatedOIB>
    <izvorni_sadrzaj>
      <item>AGNUS d.o.o., OIB 51062927586 zastupanog po punomoćniku Josip Kunštek; Ivana Kunštek</item>
    </izvorni_sadrzaj>
    <derivirana_varijabla naziv="DomainObject.Predmet.ProtuStrankaListFormatedOIB_1">
      <item>AGNUS d.o.o., OIB 51062927586 zastupanog po punomoćniku Josip Kunštek; Ivana Kunštek</item>
    </derivirana_varijabla>
  </DomainObject.Predmet.ProtuStrankaListFormatedOIB>
  <DomainObject.Predmet.ProtuStrankaListFormatedWithAdress>
    <izvorni_sadrzaj>
      <item>AGNUS d.o.o., Hum na Sutli, Hum na Sutli 160, 49231 Hum Na Sutli zastupanog po punomoćniku Josip Kunštek; Ivana Kunštek</item>
    </izvorni_sadrzaj>
    <derivirana_varijabla naziv="DomainObject.Predmet.ProtuStrankaListFormatedWithAdress_1">
      <item>AGNUS d.o.o., Hum na Sutli, Hum na Sutli 160, 49231 Hum Na Sutli zastupanog po punomoćniku Josip Kunštek; Ivana Kunštek</item>
    </derivirana_varijabla>
  </DomainObject.Predmet.ProtuStrankaListFormatedWithAdress>
  <DomainObject.Predmet.ProtuStrankaListFormatedWithAdressOIB>
    <izvorni_sadrzaj>
      <item>AGNUS d.o.o., OIB 51062927586, Hum na Sutli, Hum na Sutli 160, 49231 Hum Na Sutli zastupanog po punomoćniku Josip Kunštek; Ivana Kunštek</item>
    </izvorni_sadrzaj>
    <derivirana_varijabla naziv="DomainObject.Predmet.ProtuStrankaListFormatedWithAdressOIB_1">
      <item>AGNUS d.o.o., OIB 51062927586, Hum na Sutli, Hum na Sutli 160, 49231 Hum Na Sutli zastupanog po punomoćniku Josip Kunštek; Ivana Kunštek</item>
    </derivirana_varijabla>
  </DomainObject.Predmet.ProtuStrankaListFormatedWithAdressOIB>
  <DomainObject.Predmet.ProtuStrankaListNazivFormated>
    <izvorni_sadrzaj>
      <item>AGNUS d.o.o.</item>
    </izvorni_sadrzaj>
    <derivirana_varijabla naziv="DomainObject.Predmet.ProtuStrankaListNazivFormated_1">
      <item>AGNUS d.o.o.</item>
    </derivirana_varijabla>
  </DomainObject.Predmet.ProtuStrankaListNazivFormated>
  <DomainObject.Predmet.ProtuStrankaListNazivFormatedOIB>
    <izvorni_sadrzaj>
      <item>AGNUS d.o.o., OIB 51062927586</item>
    </izvorni_sadrzaj>
    <derivirana_varijabla naziv="DomainObject.Predmet.ProtuStrankaListNazivFormatedOIB_1">
      <item>AGNUS d.o.o., OIB 51062927586</item>
    </derivirana_varijabla>
  </DomainObject.Predmet.ProtuStrankaListNazivFormatedOIB>
  <DomainObject.Predmet.OstaliListFormated>
    <izvorni_sadrzaj>
      <item>Ivana Kunštek punomoćnik sudionika u postupku AGNUS d.o.o.</item>
      <item>Josip Kunštek punomoćnik sudionika u postupku AGNUS d.o.o.</item>
    </izvorni_sadrzaj>
    <derivirana_varijabla naziv="DomainObject.Predmet.OstaliListFormated_1">
      <item>Ivana Kunštek punomoćnik sudionika u postupku AGNUS d.o.o.</item>
      <item>Josip Kunštek punomoćnik sudionika u postupku AGNUS d.o.o.</item>
    </derivirana_varijabla>
  </DomainObject.Predmet.OstaliListFormated>
  <DomainObject.Predmet.OstaliListFormatedOIB>
    <izvorni_sadrzaj>
      <item>Ivana Kunštek, OIB 60399785597 punomoćnik sudionika u postupku AGNUS d.o.o.</item>
      <item>Josip Kunštek, OIB 33275490406 punomoćnik sudionika u postupku AGNUS d.o.o.</item>
    </izvorni_sadrzaj>
    <derivirana_varijabla naziv="DomainObject.Predmet.OstaliListFormatedOIB_1">
      <item>Ivana Kunštek, OIB 60399785597 punomoćnik sudionika u postupku AGNUS d.o.o.</item>
      <item>Josip Kunštek, OIB 33275490406 punomoćnik sudionika u postupku AGNUS d.o.o.</item>
    </derivirana_varijabla>
  </DomainObject.Predmet.OstaliListFormatedOIB>
  <DomainObject.Predmet.OstaliListFormatedWithAdress>
    <izvorni_sadrzaj>
      <item>Ivana Kunštek, Strmec Humski 57/1, 49231 Strmec Humski punomoćnik sudionika u postupku AGNUS d.o.o.</item>
      <item>Josip Kunštek, Strmec Humski 67, 49231 Strmec Humski punomoćnik sudionika u postupku AGNUS d.o.o.</item>
    </izvorni_sadrzaj>
    <derivirana_varijabla naziv="DomainObject.Predmet.OstaliListFormatedWithAdress_1">
      <item>Ivana Kunštek, Strmec Humski 57/1, 49231 Strmec Humski punomoćnik sudionika u postupku AGNUS d.o.o.</item>
      <item>Josip Kunštek, Strmec Humski 67, 49231 Strmec Humski punomoćnik sudionika u postupku AGNUS d.o.o.</item>
    </derivirana_varijabla>
  </DomainObject.Predmet.OstaliListFormatedWithAdress>
  <DomainObject.Predmet.OstaliListFormatedWithAdressOIB>
    <izvorni_sadrzaj>
      <item>Ivana Kunštek, OIB 60399785597, Strmec Humski 57/1, 49231 Strmec Humski punomoćnik sudionika u postupku AGNUS d.o.o.</item>
      <item>Josip Kunštek, OIB 33275490406, Strmec Humski 67, 49231 Strmec Humski punomoćnik sudionika u postupku AGNUS d.o.o.</item>
    </izvorni_sadrzaj>
    <derivirana_varijabla naziv="DomainObject.Predmet.OstaliListFormatedWithAdressOIB_1">
      <item>Ivana Kunštek, OIB 60399785597, Strmec Humski 57/1, 49231 Strmec Humski punomoćnik sudionika u postupku AGNUS d.o.o.</item>
      <item>Josip Kunštek, OIB 33275490406, Strmec Humski 67, 49231 Strmec Humski punomoćnik sudionika u postupku AGNUS d.o.o.</item>
    </derivirana_varijabla>
  </DomainObject.Predmet.OstaliListFormatedWithAdressOIB>
  <DomainObject.Predmet.OstaliListNazivFormated>
    <izvorni_sadrzaj>
      <item>Ivana Kunštek</item>
      <item>Josip Kunštek</item>
    </izvorni_sadrzaj>
    <derivirana_varijabla naziv="DomainObject.Predmet.OstaliListNazivFormated_1">
      <item>Ivana Kunštek</item>
      <item>Josip Kunštek</item>
    </derivirana_varijabla>
  </DomainObject.Predmet.OstaliListNazivFormated>
  <DomainObject.Predmet.OstaliListNazivFormatedOIB>
    <izvorni_sadrzaj>
      <item>Ivana Kunštek, OIB 60399785597</item>
      <item>Josip Kunštek, OIB 33275490406</item>
    </izvorni_sadrzaj>
    <derivirana_varijabla naziv="DomainObject.Predmet.OstaliListNazivFormatedOIB_1">
      <item>Ivana Kunštek, OIB 60399785597</item>
      <item>Josip Kunštek, OIB 33275490406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St-7460/2015-7</izvorni_sadrzaj>
    <derivirana_varijabla naziv="DomainObject.PoslovniBrojDokumenta_1">St-7460/2015-7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AGNUS d.o.o.</izvorni_sadrzaj>
    <derivirana_varijabla naziv="DomainObject.Predmet.ProtustrankaIDrugi_1">AGNUS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AGNUS d.o.o., OIB 51062927586, Hum na Sutli, Hum na Sutli 160, 49231 Hum Na Sutli</izvorni_sadrzaj>
    <derivirana_varijabla naziv="DomainObject.Predmet.ProtustrankaIDrugiAdressOIB_1">AGNUS d.o.o., OIB 51062927586, Hum na Sutli, Hum na Sutli 160, 49231 Hum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AGNUS d.o.o.</item>
      <item>Ivana Kunštek</item>
      <item>Josip Kunštek</item>
    </izvorni_sadrzaj>
    <derivirana_varijabla naziv="DomainObject.Predmet.SudioniciListNaziv_1">
      <item>FINA Regionalni centar Zagreb</item>
      <item>AGNUS d.o.o.</item>
      <item>Ivana Kunštek</item>
      <item>Josip Kunštek</item>
    </derivirana_varijabla>
  </DomainObject.Predmet.SudioniciListNaziv>
  <DomainObject.Predmet.SudioniciListAdressOIB>
    <izvorni_sadrzaj>
      <item>FINA Regionalni centar Zagreb, OIB 85821130368, Trg svibanjskih žrtava 1995. 1,10000 Zagreb</item>
      <item>AGNUS d.o.o., OIB 51062927586, Hum na Sutli, Hum na Sutli 160,49231 Hum Na Sutli</item>
      <item>Ivana Kunštek, OIB 60399785597, Strmec Humski 57/1,49231 Strmec Humski</item>
      <item>Josip Kunštek, OIB 33275490406, Strmec Humski 67,49231 Strmec Humski</item>
    </izvorni_sadrzaj>
    <derivirana_varijabla naziv="DomainObject.Predmet.SudioniciListAdressOIB_1">
      <item>FINA Regionalni centar Zagreb, OIB 85821130368, Trg svibanjskih žrtava 1995. 1,10000 Zagreb</item>
      <item>AGNUS d.o.o., OIB 51062927586, Hum na Sutli, Hum na Sutli 160,49231 Hum Na Sutli</item>
      <item>Ivana Kunštek, OIB 60399785597, Strmec Humski 57/1,49231 Strmec Humski</item>
      <item>Josip Kunštek, OIB 33275490406, Strmec Humski 67,49231 Strmec Humski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51062927586</item>
      <item>, OIB 60399785597</item>
      <item>, OIB 33275490406</item>
    </izvorni_sadrzaj>
    <derivirana_varijabla naziv="DomainObject.Predmet.SudioniciListNazivOIB_1">
      <item>, OIB 85821130368</item>
      <item>, OIB 51062927586</item>
      <item>, OIB 60399785597</item>
      <item>, OIB 33275490406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ED3D37-B568-481B-BC41-71993AD10C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396</properties:Words>
  <properties:Characters>2092</properties:Characters>
  <properties:Lines>67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2016-06-06T08:49:00Z</dcterms:created>
  <dc:creator>Ksenija Nol</dc:creator>
  <cp:lastModifiedBy>Višnja Svečak</cp:lastModifiedBy>
  <cp:lastPrinted>2016-06-06T08:48:00Z</cp:lastPrinted>
  <dcterms:modified xmlns:xsi="http://www.w3.org/2001/XMLSchema-instance" xsi:type="dcterms:W3CDTF">2016-06-06T11:32:00Z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St-7460/2015-7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