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683e" w14:paraId="05d683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7A1CFE">
        <w:t>1063</w:t>
      </w:r>
      <w:r w:rsidR="00CC5CA7">
        <w:t>/1</w:t>
      </w:r>
      <w:r w:rsidR="00CA3990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A1CFE">
        <w:t xml:space="preserve"> NIM – DOM j.d.o.o. za trgovinu i usluge, Zagreb, Ulica Grge Tuškana 28, OIB: 39689520234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22CDE">
        <w:t>20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7A1CFE">
        <w:rPr>
          <w:bCs/>
        </w:rPr>
        <w:t xml:space="preserve"> </w:t>
      </w:r>
      <w:r w:rsidR="007A1CFE">
        <w:t>NIM – DOM j.d.o.o. za trgovinu i usluge, Zagreb, Ulica Grge Tuškana 28, OIB: 39689520234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A1CFE">
        <w:t xml:space="preserve"> </w:t>
      </w:r>
      <w:r w:rsidR="00760345">
        <w:t>David Jakovljević, Sesvete, Kašinska 7, OIB: 63014812654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760345">
        <w:t>27</w:t>
      </w:r>
      <w:r w:rsidR="00F7152E">
        <w:t xml:space="preserve">. </w:t>
      </w:r>
      <w:r w:rsidR="00760345">
        <w:t>siječnja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A7685">
        <w:t>23</w:t>
      </w:r>
      <w:r w:rsidR="00DC51C2">
        <w:t>.</w:t>
      </w:r>
      <w:r w:rsidR="00794266">
        <w:t xml:space="preserve"> </w:t>
      </w:r>
      <w:r w:rsidR="002D32AA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7A1CFE">
        <w:t>1063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7A1CFE">
        <w:t>1063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8E47B8">
        <w:t>20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8E47B8">
        <w:t>20</w:t>
      </w:r>
      <w:r w:rsidR="0069652F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46E" w:rsidP="00FD0D3C" w:rsidR="000C346E">
      <w:r>
        <w:separator/>
      </w:r>
    </w:p>
  </w:endnote>
  <w:endnote w:id="0" w:type="continuationSeparator">
    <w:p w:rsidRDefault="000C346E" w:rsidP="00FD0D3C" w:rsidR="000C3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46E" w:rsidP="00FD0D3C" w:rsidR="000C346E">
      <w:r>
        <w:separator/>
      </w:r>
    </w:p>
  </w:footnote>
  <w:footnote w:id="0" w:type="continuationSeparator">
    <w:p w:rsidRDefault="000C346E" w:rsidP="00FD0D3C" w:rsidR="000C3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346E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39B6"/>
    <w:rsid w:val="00223EE1"/>
    <w:rsid w:val="0024241D"/>
    <w:rsid w:val="00265AB9"/>
    <w:rsid w:val="00270458"/>
    <w:rsid w:val="00285EB1"/>
    <w:rsid w:val="00291A4E"/>
    <w:rsid w:val="00293A9C"/>
    <w:rsid w:val="002B6B2E"/>
    <w:rsid w:val="002D32AA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2677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0345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17E8"/>
    <w:rsid w:val="00877B5C"/>
    <w:rsid w:val="0088027D"/>
    <w:rsid w:val="00893D86"/>
    <w:rsid w:val="008947C0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A3990"/>
    <w:rsid w:val="00CC0471"/>
    <w:rsid w:val="00CC3C3A"/>
    <w:rsid w:val="00CC5CA7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C4833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223"/>
    <w:rsid w:val="00E63579"/>
    <w:rsid w:val="00E67CDF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32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32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2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2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2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32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32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2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2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2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NIM-DOM jednostavno društvo s ograničenom odgovornošću za trgovinu i usluge</izvorni_sadrzaj>
    <derivirana_varijabla naziv="DomainObject.Predmet.ProtustrankaFormated_1">  NIM-DOM jednostavno društvo s ograničenom odgovornošću za trgovinu i usluge</derivirana_varijabla>
  </DomainObject.Predmet.ProtustrankaFormated>
  <DomainObject.Predmet.ProtustrankaFormatedOIB>
    <izvorni_sadrzaj>  NIM-DOM jednostavno društvo s ograničenom odgovornošću za trgovinu i usluge, OIB 39689520234</izvorni_sadrzaj>
    <derivirana_varijabla naziv="DomainObject.Predmet.ProtustrankaFormatedOIB_1">  NIM-DOM jednostavno društvo s ograničenom odgovornošću za trgovinu i usluge, OIB 39689520234</derivirana_varijabla>
  </DomainObject.Predmet.ProtustrankaFormatedOIB>
  <DomainObject.Predmet.ProtustrankaFormatedWithAdress>
    <izvorni_sadrzaj> NIM-DOM jednostavno društvo s ograničenom odgovornošću za trgovinu i usluge, Ulica Grge Tuškana 28, 10000 Zagreb</izvorni_sadrzaj>
    <derivirana_varijabla naziv="DomainObject.Predmet.ProtustrankaFormatedWithAdress_1"> NIM-DOM jednostavno društvo s ograničenom odgovornošću za trgovinu i usluge, Ulica Grge Tuškana 28, 10000 Zagreb</derivirana_varijabla>
  </DomainObject.Predmet.ProtustrankaFormatedWithAdress>
  <DomainObject.Predmet.ProtustrankaFormatedWithAdressOIB>
    <izvorni_sadrzaj> NIM-DOM jednostavno društvo s ograničenom odgovornošću za trgovinu i usluge, OIB 39689520234, Ulica Grge Tuškana 28, 10000 Zagreb</izvorni_sadrzaj>
    <derivirana_varijabla naziv="DomainObject.Predmet.ProtustrankaFormatedWithAdressOIB_1"> NIM-DOM jednostavno društvo s ograničenom odgovornošću za trgovinu i usluge, OIB 39689520234, Ulica Grge Tuškana 28, 10000 Zagreb</derivirana_varijabla>
  </DomainObject.Predmet.ProtustrankaFormatedWithAdressOIB>
  <DomainObject.Predmet.ProtustrankaWithAdress>
    <izvorni_sadrzaj>NIM-DOM jednostavno društvo s ograničenom odgovornošću za trgovinu i usluge Ulica Grge Tuškana 28, 10000 Zagreb</izvorni_sadrzaj>
    <derivirana_varijabla naziv="DomainObject.Predmet.ProtustrankaWithAdress_1">NIM-DOM jednostavno društvo s ograničenom odgovornošću za trgovinu i usluge Ulica Grge Tuškana 28, 10000 Zagreb</derivirana_varijabla>
  </DomainObject.Predmet.ProtustrankaWithAdress>
  <DomainObject.Predmet.ProtustrankaWithAdressOIB>
    <izvorni_sadrzaj>NIM-DOM jednostavno društvo s ograničenom odgovornošću za trgovinu i usluge, OIB 39689520234, Ulica Grge Tuškana 28, 10000 Zagreb</izvorni_sadrzaj>
    <derivirana_varijabla naziv="DomainObject.Predmet.ProtustrankaWithAdressOIB_1">NIM-DOM jednostavno društvo s ograničenom odgovornošću za trgovinu i usluge, OIB 39689520234, Ulica Grge Tuškana 28, 10000 Zagreb</derivirana_varijabla>
  </DomainObject.Predmet.ProtustrankaWithAdressOIB>
  <DomainObject.Predmet.ProtustrankaNazivFormated>
    <izvorni_sadrzaj>NIM-DOM jednostavno društvo s ograničenom odgovornošću za trgovinu i usluge</izvorni_sadrzaj>
    <derivirana_varijabla naziv="DomainObject.Predmet.ProtustrankaNazivFormated_1">NIM-DOM jednostavno društvo s ograničenom odgovornošću za trgovinu i usluge</derivirana_varijabla>
  </DomainObject.Predmet.ProtustrankaNazivFormated>
  <DomainObject.Predmet.ProtustrankaNazivFormatedOIB>
    <izvorni_sadrzaj>NIM-DOM jednostavno društvo s ograničenom odgovornošću za trgovinu i usluge, OIB 39689520234</izvorni_sadrzaj>
    <derivirana_varijabla naziv="DomainObject.Predmet.ProtustrankaNazivFormatedOIB_1">NIM-DOM jednostavno društvo s ograničenom odgovornošću za trgovinu i usluge, OIB 39689520234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NIM-DOM jednostavno društvo s ograničenom odgovornošću za trgovinu i usluge</item>
    </izvorni_sadrzaj>
    <derivirana_varijabla naziv="DomainObject.Predmet.ProtuStrankaListFormated_1">
      <item>NIM-DOM jednostavno društvo s ograničenom odgovornošću za trgovinu i usluge</item>
    </derivirana_varijabla>
  </DomainObject.Predmet.ProtuStrankaListFormated>
  <DomainObject.Predmet.ProtuStrankaListFormatedOIB>
    <izvorni_sadrzaj>
      <item>NIM-DOM jednostavno društvo s ograničenom odgovornošću za trgovinu i usluge, OIB 39689520234</item>
    </izvorni_sadrzaj>
    <derivirana_varijabla naziv="DomainObject.Predmet.ProtuStrankaListFormatedOIB_1">
      <item>NIM-DOM jednostavno društvo s ograničenom odgovornošću za trgovinu i usluge, OIB 39689520234</item>
    </derivirana_varijabla>
  </DomainObject.Predmet.ProtuStrankaListFormatedOIB>
  <DomainObject.Predmet.ProtuStrankaListFormatedWithAdress>
    <izvorni_sadrzaj>
      <item>NIM-DOM jednostavno društvo s ograničenom odgovornošću za trgovinu i usluge, Ulica Grge Tuškana 28, 10000 Zagreb</item>
    </izvorni_sadrzaj>
    <derivirana_varijabla naziv="DomainObject.Predmet.ProtuStrankaListFormatedWithAdress_1">
      <item>NIM-DOM jednostavno društvo s ograničenom odgovornošću za trgovinu i usluge, Ulica Grge Tuškana 28, 10000 Zagreb</item>
    </derivirana_varijabla>
  </DomainObject.Predmet.ProtuStrankaListFormatedWithAdress>
  <DomainObject.Predmet.ProtuStrankaListFormatedWithAdressOIB>
    <izvorni_sadrzaj>
      <item>NIM-DOM jednostavno društvo s ograničenom odgovornošću za trgovinu i usluge, OIB 39689520234, Ulica Grge Tuškana 28, 10000 Zagreb</item>
    </izvorni_sadrzaj>
    <derivirana_varijabla naziv="DomainObject.Predmet.ProtuStrankaListFormatedWithAdressOIB_1">
      <item>NIM-DOM jednostavno društvo s ograničenom odgovornošću za trgovinu i usluge, OIB 39689520234, Ulica Grge Tuškana 28, 10000 Zagreb</item>
    </derivirana_varijabla>
  </DomainObject.Predmet.ProtuStrankaListFormatedWithAdressOIB>
  <DomainObject.Predmet.ProtuStrankaListNazivFormated>
    <izvorni_sadrzaj>
      <item>NIM-DOM jednostavno društvo s ograničenom odgovornošću za trgovinu i usluge</item>
    </izvorni_sadrzaj>
    <derivirana_varijabla naziv="DomainObject.Predmet.ProtuStrankaListNazivFormated_1">
      <item>NIM-DOM jednostavno društvo s ograničenom odgovornošću za trgovinu i usluge</item>
    </derivirana_varijabla>
  </DomainObject.Predmet.ProtuStrankaListNazivFormated>
  <DomainObject.Predmet.ProtuStrankaListNazivFormatedOIB>
    <izvorni_sadrzaj>
      <item>NIM-DOM jednostavno društvo s ograničenom odgovornošću za trgovinu i usluge, OIB 39689520234</item>
    </izvorni_sadrzaj>
    <derivirana_varijabla naziv="DomainObject.Predmet.ProtuStrankaListNazivFormatedOIB_1">
      <item>NIM-DOM jednostavno društvo s ograničenom odgovornošću za trgovinu i usluge, OIB 39689520234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NIM-DOM jednostavno društvo s ograničenom odgovornošću za trgovinu i usluge</izvorni_sadrzaj>
    <derivirana_varijabla naziv="DomainObject.Predmet.ProtustrankaIDrugi_1">NIM-DOM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NIM-DOM jednostavno društvo s ograničenom odgovornošću za trgovinu i usluge, OIB 39689520234, Ulica Grge Tuškana 28, 10000 Zagreb</izvorni_sadrzaj>
    <derivirana_varijabla naziv="DomainObject.Predmet.ProtustrankaIDrugiAdressOIB_1">NIM-DOM jednostavno društvo s ograničenom odgovornošću za trgovinu i usluge, OIB 39689520234, Ulica Grge Tuškana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NIM-DOM jednostavno društvo s ograničenom odgovornošću za trgovinu i usluge</item>
      <item>FINA Regionalni centar Zagreb</item>
    </izvorni_sadrzaj>
    <derivirana_varijabla naziv="DomainObject.Predmet.SudioniciListNaziv_1">
      <item>NIM-DOM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NIM-DOM jednostavno društvo s ograničenom odgovornošću za trgovinu i usluge, OIB 39689520234, Ulica Grge Tuškana 28,10000 Zagreb</item>
      <item>FINA Regionalni centar Zagreb, OIB 85821130368, Trg svibanjskih žrtava 1995. br. 1,10000 Zagreb</item>
    </izvorni_sadrzaj>
    <derivirana_varijabla naziv="DomainObject.Predmet.SudioniciListAdressOIB_1">
      <item>NIM-DOM jednostavno društvo s ograničenom odgovornošću za trgovinu i usluge, OIB 39689520234, Ulica Grge Tuškana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39689520234</item>
      <item>, OIB 85821130368</item>
    </izvorni_sadrzaj>
    <derivirana_varijabla naziv="DomainObject.Predmet.SudioniciListNazivOIB_1">
      <item>, OIB 39689520234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9098D-A21F-4FAC-BB5E-F7C5C57B7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378</properties:Words>
  <properties:Characters>1970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2016-07-20T06:34:00Z</dcterms:created>
  <dc:creator>wsadmin</dc:creator>
  <cp:lastModifiedBy>Sanda Gučić</cp:lastModifiedBy>
  <cp:lastPrinted>2016-07-20T06:31:00Z</cp:lastPrinted>
  <dcterms:modified xmlns:xsi="http://www.w3.org/2001/XMLSchema-instance" xsi:type="dcterms:W3CDTF">2016-07-20T12:03:00Z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