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a8a6" w14:paraId="c5ea8a6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403F01" w:rsidRPr="00CB5399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CB5399" w:rsidP="00D4027A" w:rsidR="00CB5399">
      <w:pPr>
        <w:pStyle w:val="Naslov1"/>
        <w:jc w:val="both"/>
        <w:rPr>
          <w:b w:val="false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670E9C" w:rsidR="00CB5399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70E9C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56F47">
        <w:t>MARIA HRISTOVA j.d.o.o., Trg Svetog Stjepana 18, Hvar, OIB: 37050694469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670E9C">
        <w:rPr>
          <w:lang w:val="hr-HR"/>
        </w:rPr>
        <w:t>27.10.2017.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670E9C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C56F47">
        <w:t>MARIA HRISTOVA j.d.o.o., Trg Svetog Stjepana 18, Hvar, OIB: 37050694469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670E9C">
        <w:rPr>
          <w:lang w:val="hr-HR"/>
        </w:rPr>
        <w:t>27.10.2017.</w:t>
      </w:r>
      <w:r w:rsidR="002D3D3D" w:rsidRPr="00FB3EB3">
        <w:rPr>
          <w:lang w:val="hr-HR"/>
        </w:rPr>
        <w:t xml:space="preserve"> godine u </w:t>
      </w:r>
      <w:r w:rsidR="00670E9C">
        <w:rPr>
          <w:lang w:val="hr-HR"/>
        </w:rPr>
        <w:t>15,00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670E9C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670E9C">
        <w:rPr>
          <w:lang w:val="hr-HR"/>
        </w:rPr>
        <w:t>Maroje Raguž, Zagreb, Badalićeva 21, OIB: 15457175002.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670E9C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C56F47">
        <w:t>MARIA HRISTOVA j.d.o.o., Trg Svetog Stjepana 18, Hvar, OIB: 37050694469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670E9C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670E9C" w:rsidR="00CB539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56F47">
        <w:rPr>
          <w:lang w:val="hr-HR"/>
        </w:rPr>
        <w:t>23. siječnja 2017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C56F47">
        <w:t>MARIA HRISTOVA j.d.o.o., Trg Svetog Stjepana 18, Hvar, OIB: 37050694469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C56F47">
        <w:rPr>
          <w:lang w:val="hr-HR"/>
        </w:rPr>
        <w:t>16. siječnja 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83FBB">
        <w:rPr>
          <w:lang w:val="hr-HR"/>
        </w:rPr>
        <w:t>120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56F47">
        <w:rPr>
          <w:lang w:val="hr-HR"/>
        </w:rPr>
        <w:t>14.661,58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670E9C">
      <w:pPr>
        <w:ind w:firstLine="708"/>
        <w:jc w:val="both"/>
        <w:rPr>
          <w:lang w:val="hr-HR"/>
        </w:rPr>
      </w:pPr>
      <w:r w:rsidRPr="00670E9C">
        <w:rPr>
          <w:lang w:val="hr-HR"/>
        </w:rPr>
        <w:t xml:space="preserve">Prije donošenja ovog rješenja sud je elektronskim putem zatražio podatak da li je uvodno navedeni dužnik na dan </w:t>
      </w:r>
      <w:r w:rsidR="00670E9C">
        <w:rPr>
          <w:lang w:val="hr-HR"/>
        </w:rPr>
        <w:t>20</w:t>
      </w:r>
      <w:r w:rsidRPr="00670E9C">
        <w:rPr>
          <w:lang w:val="hr-HR"/>
        </w:rPr>
        <w:t xml:space="preserve">. </w:t>
      </w:r>
      <w:r w:rsidR="00670E9C">
        <w:rPr>
          <w:lang w:val="hr-HR"/>
        </w:rPr>
        <w:t>listopada</w:t>
      </w:r>
      <w:r w:rsidRPr="00670E9C">
        <w:rPr>
          <w:lang w:val="hr-HR"/>
        </w:rPr>
        <w:t xml:space="preserve"> 2017. godine ima zaposlenih, te je HZMO odgovorio da isti dužnik provjerom podataka u aktivnoj banci osiguranika u matičnoj evidenciji Zavoda nema prijavljenih osiguranika (list </w:t>
      </w:r>
      <w:r w:rsidR="00670E9C">
        <w:rPr>
          <w:lang w:val="hr-HR"/>
        </w:rPr>
        <w:t>9-10</w:t>
      </w:r>
      <w:r w:rsidRPr="00670E9C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670E9C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670E9C" w:rsidR="00670E9C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70E9C">
        <w:rPr>
          <w:lang w:val="hr-HR"/>
        </w:rPr>
        <w:t>27. listopada 2017. godine</w:t>
      </w:r>
    </w:p>
    <w:p w:rsidRDefault="00670E9C" w:rsidP="00670E9C" w:rsidR="00670E9C">
      <w:pPr>
        <w:jc w:val="center"/>
        <w:rPr>
          <w:lang w:val="hr-HR"/>
        </w:rPr>
      </w:pPr>
    </w:p>
    <w:p w:rsidRDefault="00670E9C" w:rsidP="00670E9C" w:rsidR="00664952" w:rsidRPr="00670E9C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</w:t>
      </w:r>
      <w:r w:rsidR="002C3EEF">
        <w:t>SUDAC</w:t>
      </w:r>
    </w:p>
    <w:p w:rsidRDefault="002C3EEF" w:rsidP="00670E9C" w:rsidR="002C3EEF" w:rsidRPr="00641FD6">
      <w:pPr>
        <w:rPr>
          <w:sz w:val="28"/>
          <w:szCs w:val="28"/>
        </w:rPr>
      </w:pPr>
    </w:p>
    <w:p w:rsidRDefault="00670E9C" w:rsidP="00670E9C" w:rsidR="00664952">
      <w:pPr>
        <w:ind w:firstLine="708" w:left="4956"/>
      </w:pPr>
      <w:r>
        <w:t>VINKA MITROVIĆ, v.r.</w:t>
      </w:r>
    </w:p>
    <w:p w:rsidRDefault="00670E9C" w:rsidP="00670E9C" w:rsidR="00670E9C" w:rsidRPr="00B235F9">
      <w:pPr>
        <w:ind w:firstLine="708" w:left="4956"/>
      </w:pPr>
      <w:r>
        <w:t>Za toč.otpr.-ovl.službenik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A0162D">
        <w:rPr>
          <w:lang w:val="hr-HR"/>
        </w:rPr>
        <w:t>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AF6432">
        <w:rPr>
          <w:lang w:val="hr-HR"/>
        </w:rPr>
        <w:t xml:space="preserve">odmah i 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BB7" w:rsidRPr="00D87BB7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670E9C">
      <w:t>9</w:t>
    </w:r>
    <w:r w:rsidR="00E6013F">
      <w:t>.St-</w:t>
    </w:r>
    <w:r w:rsidR="00C56F47">
      <w:t>88/2017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E9C" w:rsidP="00B25EAD" w:rsidR="00B25EAD">
    <w:pPr>
      <w:pStyle w:val="Zaglavlje"/>
      <w:jc w:val="right"/>
    </w:pPr>
    <w:r>
      <w:t>9</w:t>
    </w:r>
    <w:r w:rsidR="00B25EAD">
      <w:t>.St-</w:t>
    </w:r>
    <w:r w:rsidR="00C56F47">
      <w:t>88/2017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0E9C"/>
    <w:rsid w:val="006767AE"/>
    <w:rsid w:val="006B2D21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2D3B"/>
    <w:rsid w:val="008D3F54"/>
    <w:rsid w:val="00904B9D"/>
    <w:rsid w:val="009133B9"/>
    <w:rsid w:val="0091535A"/>
    <w:rsid w:val="009374AD"/>
    <w:rsid w:val="00956DFE"/>
    <w:rsid w:val="00984E8A"/>
    <w:rsid w:val="009966BF"/>
    <w:rsid w:val="009A23E9"/>
    <w:rsid w:val="009D46D2"/>
    <w:rsid w:val="009F79BB"/>
    <w:rsid w:val="009F7B0D"/>
    <w:rsid w:val="00A0162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6432"/>
    <w:rsid w:val="00B25EAD"/>
    <w:rsid w:val="00B32A5D"/>
    <w:rsid w:val="00B347F0"/>
    <w:rsid w:val="00B54D39"/>
    <w:rsid w:val="00B6615F"/>
    <w:rsid w:val="00BB1553"/>
    <w:rsid w:val="00BD03FF"/>
    <w:rsid w:val="00BF6161"/>
    <w:rsid w:val="00C0350D"/>
    <w:rsid w:val="00C30FC8"/>
    <w:rsid w:val="00C435B4"/>
    <w:rsid w:val="00C5093E"/>
    <w:rsid w:val="00C56F47"/>
    <w:rsid w:val="00C85A91"/>
    <w:rsid w:val="00C90F08"/>
    <w:rsid w:val="00CB5399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87BB7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4900"/>
    <w:rsid w:val="00FB3EB3"/>
    <w:rsid w:val="00FB77D9"/>
    <w:rsid w:val="00FC2EF9"/>
    <w:rsid w:val="00FD3619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 HRISTOVA jednostavno društvo s ograničenom odgovornošću za trgovinu i usluge</izvorni_sadrzaj>
    <derivirana_varijabla naziv="DomainObject.Predmet.ProtustrankaFormated_1">  MARIA  HRISTOVA jednostavno društvo s ograničenom odgovornošću za trgovinu i usluge</derivirana_varijabla>
  </DomainObject.Predmet.ProtustrankaFormated>
  <DomainObject.Predmet.ProtustrankaFormatedOIB>
    <izvorni_sadrzaj>  MARIA  HRISTOVA jednostavno društvo s ograničenom odgovornošću za trgovinu i usluge, OIB 37050694469</izvorni_sadrzaj>
    <derivirana_varijabla naziv="DomainObject.Predmet.ProtustrankaFormatedOIB_1">  MARIA  HRISTOVA jednostavno društvo s ograničenom odgovornošću za trgovinu i usluge, OIB 37050694469</derivirana_varijabla>
  </DomainObject.Predmet.ProtustrankaFormatedOIB>
  <DomainObject.Predmet.ProtustrankaFormatedWithAdress>
    <izvorni_sadrzaj> MARIA  HRISTOVA jednostavno društvo s ograničenom odgovornošću za trgovinu i usluge, Trg Svetog Stjepana 18, 21450 Hvar</izvorni_sadrzaj>
    <derivirana_varijabla naziv="DomainObject.Predmet.ProtustrankaFormatedWithAdress_1"> MARIA  HRISTOVA jednostavno društvo s ograničenom odgovornošću za trgovinu i usluge, Trg Svetog Stjepana 18, 21450 Hvar</derivirana_varijabla>
  </DomainObject.Predmet.ProtustrankaFormatedWithAdress>
  <DomainObject.Predmet.ProtustrankaFormatedWithAdressOIB>
    <izvorni_sadrzaj> MARIA  HRISTOVA jednostavno društvo s ograničenom odgovornošću za trgovinu i usluge, OIB 37050694469, Trg Svetog Stjepana 18, 21450 Hvar</izvorni_sadrzaj>
    <derivirana_varijabla naziv="DomainObject.Predmet.ProtustrankaFormatedWithAdressOIB_1"> MARIA  HRISTOVA jednostavno društvo s ograničenom odgovornošću za trgovinu i usluge, OIB 37050694469, Trg Svetog Stjepana 18, 21450 Hvar</derivirana_varijabla>
  </DomainObject.Predmet.ProtustrankaFormatedWithAdressOIB>
  <DomainObject.Predmet.ProtustrankaWithAdress>
    <izvorni_sadrzaj>MARIA  HRISTOVA jednostavno društvo s ograničenom odgovornošću za trgovinu i usluge Trg Svetog Stjepana 18, 21450 Hvar</izvorni_sadrzaj>
    <derivirana_varijabla naziv="DomainObject.Predmet.ProtustrankaWithAdress_1">MARIA  HRISTOVA jednostavno društvo s ograničenom odgovornošću za trgovinu i usluge Trg Svetog Stjepana 18, 21450 Hvar</derivirana_varijabla>
  </DomainObject.Predmet.ProtustrankaWithAdress>
  <DomainObject.Predmet.ProtustrankaWithAdressOIB>
    <izvorni_sadrzaj>MARIA  HRISTOVA jednostavno društvo s ograničenom odgovornošću za trgovinu i usluge, OIB 37050694469, Trg Svetog Stjepana 18, 21450 Hvar</izvorni_sadrzaj>
    <derivirana_varijabla naziv="DomainObject.Predmet.ProtustrankaWithAdressOIB_1">MARIA  HRISTOVA jednostavno društvo s ograničenom odgovornošću za trgovinu i usluge, OIB 37050694469, Trg Svetog Stjepana 18, 21450 Hvar</derivirana_varijabla>
  </DomainObject.Predmet.ProtustrankaWithAdressOIB>
  <DomainObject.Predmet.ProtustrankaNazivFormated>
    <izvorni_sadrzaj>MARIA  HRISTOVA jednostavno društvo s ograničenom odgovornošću za trgovinu i usluge</izvorni_sadrzaj>
    <derivirana_varijabla naziv="DomainObject.Predmet.ProtustrankaNazivFormated_1">MARIA  HRISTOVA jednostavno društvo s ograničenom odgovornošću za trgovinu i usluge</derivirana_varijabla>
  </DomainObject.Predmet.ProtustrankaNazivFormated>
  <DomainObject.Predmet.ProtustrankaNazivFormatedOIB>
    <izvorni_sadrzaj>MARIA  HRISTOVA jednostavno društvo s ograničenom odgovornošću za trgovinu i usluge, OIB 37050694469</izvorni_sadrzaj>
    <derivirana_varijabla naziv="DomainObject.Predmet.ProtustrankaNazivFormatedOIB_1">MARIA  HRISTOVA jednostavno društvo s ograničenom odgovornošću za trgovinu i usluge, OIB 37050694469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14661.58</izvorni_sadrzaj>
    <derivirana_varijabla naziv="DomainObject.Predmet.TrenutnaVrijednost_1">14661.58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MARIA  HRISTOVA jednostavno društvo s ograničenom odgovornošću za trgovinu i usluge</item>
    </izvorni_sadrzaj>
    <derivirana_varijabla naziv="DomainObject.Predmet.ProtuStrankaListFormated_1">
      <item>MARIA  HRISTOVA jednostavno društvo s ograničenom odgovornošću za trgovinu i usluge</item>
    </derivirana_varijabla>
  </DomainObject.Predmet.ProtuStrankaListFormated>
  <DomainObject.Predmet.ProtuStrankaListFormatedOIB>
    <izvorni_sadrzaj>
      <item>MARIA  HRISTOVA jednostavno društvo s ograničenom odgovornošću za trgovinu i usluge, OIB 37050694469</item>
    </izvorni_sadrzaj>
    <derivirana_varijabla naziv="DomainObject.Predmet.ProtuStrankaListFormatedOIB_1">
      <item>MARIA  HRISTOVA jednostavno društvo s ograničenom odgovornošću za trgovinu i usluge, OIB 37050694469</item>
    </derivirana_varijabla>
  </DomainObject.Predmet.ProtuStrankaListFormatedOIB>
  <DomainObject.Predmet.ProtuStrankaListFormatedWithAdress>
    <izvorni_sadrzaj>
      <item>MARIA  HRISTOVA jednostavno društvo s ograničenom odgovornošću za trgovinu i usluge, Trg Svetog Stjepana 18, 21450 Hvar</item>
    </izvorni_sadrzaj>
    <derivirana_varijabla naziv="DomainObject.Predmet.ProtuStrankaListFormatedWithAdress_1">
      <item>MARIA  HRISTOVA jednostavno društvo s ograničenom odgovornošću za trgovinu i usluge, Trg Svetog Stjepana 18, 21450 Hvar</item>
    </derivirana_varijabla>
  </DomainObject.Predmet.ProtuStrankaListFormatedWithAdress>
  <DomainObject.Predmet.ProtuStrankaListFormatedWithAdressOIB>
    <izvorni_sadrzaj>
      <item>MARIA  HRISTOVA jednostavno društvo s ograničenom odgovornošću za trgovinu i usluge, OIB 37050694469, Trg Svetog Stjepana 18, 21450 Hvar</item>
    </izvorni_sadrzaj>
    <derivirana_varijabla naziv="DomainObject.Predmet.ProtuStrankaListFormatedWithAdressOIB_1">
      <item>MARIA  HRISTOVA jednostavno društvo s ograničenom odgovornošću za trgovinu i usluge, OIB 37050694469, Trg Svetog Stjepana 18, 21450 Hvar</item>
    </derivirana_varijabla>
  </DomainObject.Predmet.ProtuStrankaListFormatedWithAdressOIB>
  <DomainObject.Predmet.ProtuStrankaListNazivFormated>
    <izvorni_sadrzaj>
      <item>MARIA  HRISTOVA jednostavno društvo s ograničenom odgovornošću za trgovinu i usluge</item>
    </izvorni_sadrzaj>
    <derivirana_varijabla naziv="DomainObject.Predmet.ProtuStrankaListNazivFormated_1">
      <item>MARIA  HRISTOVA jednostavno društvo s ograničenom odgovornošću za trgovinu i usluge</item>
    </derivirana_varijabla>
  </DomainObject.Predmet.ProtuStrankaListNazivFormated>
  <DomainObject.Predmet.ProtuStrankaListNazivFormatedOIB>
    <izvorni_sadrzaj>
      <item>MARIA  HRISTOVA jednostavno društvo s ograničenom odgovornošću za trgovinu i usluge, OIB 37050694469</item>
    </izvorni_sadrzaj>
    <derivirana_varijabla naziv="DomainObject.Predmet.ProtuStrankaListNazivFormatedOIB_1">
      <item>MARIA  HRISTOVA jednostavno društvo s ograničenom odgovornošću za trgovinu i usluge, OIB 37050694469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MARIA  HRISTOVA jednostavno društvo s ograničenom odgovornošću za trgovinu i usluge</izvorni_sadrzaj>
    <derivirana_varijabla naziv="DomainObject.Predmet.ProtustrankaIDrugi_1">MARIA  HRISTOVA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MARIA  HRISTOVA jednostavno društvo s ograničenom odgovornošću za trgovinu i usluge, OIB 37050694469, Trg Svetog Stjepana 18, 21450 Hvar</izvorni_sadrzaj>
    <derivirana_varijabla naziv="DomainObject.Predmet.ProtustrankaIDrugiAdressOIB_1">MARIA  HRISTOVA jednostavno društvo s ograničenom odgovornošću za trgovinu i usluge, OIB 37050694469, Trg Svetog Stjepana 18,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MARIA  HRISTOVA jednostavno društvo s ograničenom odgovornošću za trgovinu i usluge</item>
      <item>FINANCIJSKA AGENCIJA, RC SPLIT</item>
    </izvorni_sadrzaj>
    <derivirana_varijabla naziv="DomainObject.Predmet.SudioniciListNaziv_1">
      <item>MARIA  HRISTOVA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MARIA  HRISTOVA jednostavno društvo s ograničenom odgovornošću za trgovinu i usluge, OIB 37050694469, Trg Svetog Stjepana 18,21450 Hvar</item>
      <item>FINANCIJSKA AGENCIJA, RC SPLIT, OIB 85821130368, Mažuranićevo šetalište 24 b,21000 Split</item>
    </izvorni_sadrzaj>
    <derivirana_varijabla naziv="DomainObject.Predmet.SudioniciListAdressOIB_1">
      <item>MARIA  HRISTOVA jednostavno društvo s ograničenom odgovornošću za trgovinu i usluge, OIB 37050694469, Trg Svetog Stjepana 18,21450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37050694469</item>
      <item>, OIB 85821130368</item>
    </izvorni_sadrzaj>
    <derivirana_varijabla naziv="DomainObject.Predmet.SudioniciListNazivOIB_1">
      <item>, OIB 37050694469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CB1DB-E6C6-4C99-8221-A51B0D2EA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794</properties:Words>
  <properties:Characters>4292</properties:Characters>
  <properties:Lines>111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2017-10-27T10:31:00Z</dcterms:created>
  <dc:creator>wsadmin</dc:creator>
  <cp:lastModifiedBy>Vinka Mitrović</cp:lastModifiedBy>
  <cp:lastPrinted>2017-10-27T10:47:00Z</cp:lastPrinted>
  <dcterms:modified xmlns:xsi="http://www.w3.org/2001/XMLSchema-instance" xsi:type="dcterms:W3CDTF">2017-10-27T11:00:00Z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