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935d" w14:paraId="70b935d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28119E">
        <w:t>52</w:t>
      </w:r>
      <w:r w:rsidR="001A2481" w:rsidRPr="000351DA">
        <w:t>/1</w:t>
      </w:r>
      <w:r w:rsidR="00BE667F">
        <w:t>7</w:t>
      </w:r>
      <w:r w:rsidR="0024291D">
        <w:t>-</w:t>
      </w:r>
      <w:r w:rsidR="00096FA8">
        <w:t>11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457A94" w:rsidP="00457A94" w:rsidR="00457A94" w:rsidRPr="008A66B3">
      <w:pPr>
        <w:jc w:val="both"/>
      </w:pPr>
      <w:r w:rsidRPr="00A066D0">
        <w:tab/>
        <w:t xml:space="preserve">Za potrebe utvrđivanja </w:t>
      </w:r>
      <w:r>
        <w:t>pretpostavki</w:t>
      </w:r>
      <w:r w:rsidRPr="00A066D0">
        <w:t xml:space="preserve"> za otvaranje stečajnog postupka nad stečajnim dužnikom </w:t>
      </w:r>
      <w:r w:rsidR="0028119E">
        <w:t xml:space="preserve">DALMAT APARTMAN d.o.o., Zadar, </w:t>
      </w:r>
      <w:proofErr w:type="spellStart"/>
      <w:r w:rsidR="0028119E">
        <w:t>Nehajeva</w:t>
      </w:r>
      <w:proofErr w:type="spellEnd"/>
      <w:r w:rsidR="0028119E">
        <w:t xml:space="preserve"> 26, Zadar, OIB: 16579428244</w:t>
      </w:r>
      <w:r w:rsidRPr="009E1A16">
        <w:t xml:space="preserve">, </w:t>
      </w:r>
      <w:r w:rsidRPr="00A066D0">
        <w:t xml:space="preserve">pozivate se na ročište koje će se održati dana </w:t>
      </w:r>
      <w:r w:rsidR="00BB3624">
        <w:t>30. ožujka</w:t>
      </w:r>
      <w:r>
        <w:t xml:space="preserve"> 2017.</w:t>
      </w:r>
      <w:r w:rsidRPr="00A066D0">
        <w:t xml:space="preserve"> u </w:t>
      </w:r>
      <w:r w:rsidR="00BB3624">
        <w:t>09</w:t>
      </w:r>
      <w:r>
        <w:t>,00</w:t>
      </w:r>
      <w:r w:rsidRPr="00E64D4F">
        <w:t xml:space="preserve"> </w:t>
      </w:r>
      <w:r w:rsidRPr="00A066D0">
        <w:t xml:space="preserve">sati, kod ovog suda u sudnici broj </w:t>
      </w:r>
      <w:r>
        <w:t>26</w:t>
      </w:r>
      <w:r w:rsidRPr="008A66B3">
        <w:t>/I.</w:t>
      </w:r>
    </w:p>
    <w:p w:rsidRDefault="00457A94" w:rsidP="00457A94" w:rsidR="00457A94" w:rsidRPr="00A066D0"/>
    <w:p w:rsidRDefault="00457A94" w:rsidP="00457A94" w:rsidR="00457A94" w:rsidRPr="00A066D0">
      <w:pPr>
        <w:jc w:val="both"/>
      </w:pPr>
      <w:r w:rsidRPr="00A066D0">
        <w:tab/>
        <w:t xml:space="preserve">Ukoliko nećete pristupiti na ročište, potrebno je temeljem čl. </w:t>
      </w:r>
      <w:r w:rsidRPr="005D151D">
        <w:t>123.</w:t>
      </w:r>
      <w:r w:rsidRPr="00A066D0">
        <w:t xml:space="preserve"> Stečajnog zakona dostaviti podatke</w:t>
      </w:r>
      <w:r>
        <w:t xml:space="preserve"> iz očevidnika redoslijeda plaćanja odnosno stanju blokade </w:t>
      </w:r>
      <w:r w:rsidRPr="00A066D0">
        <w:t xml:space="preserve">trgovačkog društva </w:t>
      </w:r>
      <w:r w:rsidR="0028119E">
        <w:t>DALMAT APARTMAN d.o.o., Zadar</w:t>
      </w:r>
      <w:r>
        <w:t>.</w:t>
      </w:r>
    </w:p>
    <w:p w:rsidRDefault="00457A94" w:rsidP="00457A94" w:rsidR="00457A94" w:rsidRPr="00A066D0">
      <w:pPr>
        <w:jc w:val="both"/>
      </w:pPr>
    </w:p>
    <w:p w:rsidRDefault="00457A94" w:rsidP="00457A94" w:rsidR="00457A94" w:rsidRPr="00A066D0">
      <w:pPr>
        <w:jc w:val="both"/>
      </w:pPr>
      <w:r w:rsidRPr="00A066D0">
        <w:tab/>
        <w:t xml:space="preserve">Podatke možete dostaviti i </w:t>
      </w:r>
      <w:proofErr w:type="spellStart"/>
      <w:r w:rsidRPr="00A066D0">
        <w:t>fax</w:t>
      </w:r>
      <w:proofErr w:type="spellEnd"/>
      <w:r w:rsidRPr="00A066D0">
        <w:t xml:space="preserve">-om na broj 023/292-055, najkasnije do 12,00 sati, </w:t>
      </w:r>
      <w:r w:rsidR="00BB3624">
        <w:t>29. ožujka</w:t>
      </w:r>
      <w:r>
        <w:t xml:space="preserve"> 2017</w:t>
      </w:r>
      <w:r w:rsidRPr="00A066D0">
        <w:t xml:space="preserve">. </w:t>
      </w:r>
    </w:p>
    <w:p w:rsidRDefault="00457A94" w:rsidP="00457A94" w:rsidR="00457A94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B3624">
        <w:t>21.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02BD1" w:rsidP="00302BD1" w:rsidR="00302BD1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Sutkinja</w:t>
      </w:r>
    </w:p>
    <w:p w:rsidRDefault="00302BD1" w:rsidP="00302BD1" w:rsidR="00302BD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96FA8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8119E"/>
    <w:rsid w:val="00302BD1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57A94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11554"/>
    <w:rsid w:val="009235C3"/>
    <w:rsid w:val="00943A9F"/>
    <w:rsid w:val="0095172B"/>
    <w:rsid w:val="00972609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846A8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3624"/>
    <w:rsid w:val="00BB6E1C"/>
    <w:rsid w:val="00BC0957"/>
    <w:rsid w:val="00BC7F0D"/>
    <w:rsid w:val="00BE2D4C"/>
    <w:rsid w:val="00BE667F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841C5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5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55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55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55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5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55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55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55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95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 APARTMAN d.o.o. za turizam, građenje, trgovinu, usluge i turistička agencija</izvorni_sadrzaj>
    <derivirana_varijabla naziv="DomainObject.Predmet.ProtustrankaFormated_1">  DALMAT APARTMAN d.o.o. za turizam, građenje, trgovinu, usluge i turistička agencija</derivirana_varijabla>
  </DomainObject.Predmet.ProtustrankaFormated>
  <DomainObject.Predmet.ProtustrankaFormatedOIB>
    <izvorni_sadrzaj>  DALMAT APARTMAN d.o.o. za turizam, građenje, trgovinu, usluge i turistička agencija, OIB 16579428244</izvorni_sadrzaj>
    <derivirana_varijabla naziv="DomainObject.Predmet.ProtustrankaFormatedOIB_1">  DALMAT APARTMAN d.o.o. za turizam, građenje, trgovinu, usluge i turistička agencija, OIB 16579428244</derivirana_varijabla>
  </DomainObject.Predmet.ProtustrankaFormatedOIB>
  <DomainObject.Predmet.ProtustrankaFormatedWithAdress>
    <izvorni_sadrzaj> DALMAT APARTMAN d.o.o. za turizam, građenje, trgovinu, usluge i turistička agencija, Nehajeva 26, 23000 Zadar</izvorni_sadrzaj>
    <derivirana_varijabla naziv="DomainObject.Predmet.ProtustrankaFormatedWithAdress_1"> DALMAT APARTMAN d.o.o. za turizam, građenje, trgovinu, usluge i turistička agencija, Nehajeva 26, 23000 Zadar</derivirana_varijabla>
  </DomainObject.Predmet.ProtustrankaFormatedWithAdress>
  <DomainObject.Predmet.ProtustrankaFormatedWithAdressOIB>
    <izvorni_sadrzaj> DALMAT APARTMAN d.o.o. za turizam, građenje, trgovinu, usluge i turistička agencija, OIB 16579428244, Nehajeva 26, 23000 Zadar</izvorni_sadrzaj>
    <derivirana_varijabla naziv="DomainObject.Predmet.ProtustrankaFormatedWithAdressOIB_1"> DALMAT APARTMAN d.o.o. za turizam, građenje, trgovinu, usluge i turistička agencija, OIB 16579428244, Nehajeva 26, 23000 Zadar</derivirana_varijabla>
  </DomainObject.Predmet.ProtustrankaFormatedWithAdressOIB>
  <DomainObject.Predmet.ProtustrankaWithAdress>
    <izvorni_sadrzaj>DALMAT APARTMAN d.o.o. za turizam, građenje, trgovinu, usluge i turistička agencija Nehajeva 26, 23000 Zadar</izvorni_sadrzaj>
    <derivirana_varijabla naziv="DomainObject.Predmet.ProtustrankaWithAdress_1">DALMAT APARTMAN d.o.o. za turizam, građenje, trgovinu, usluge i turistička agencija Nehajeva 26, 23000 Zadar</derivirana_varijabla>
  </DomainObject.Predmet.ProtustrankaWithAdress>
  <DomainObject.Predmet.ProtustrankaWithAdressOIB>
    <izvorni_sadrzaj>DALMAT APARTMAN d.o.o. za turizam, građenje, trgovinu, usluge i turistička agencija, OIB 16579428244, Nehajeva 26, 23000 Zadar</izvorni_sadrzaj>
    <derivirana_varijabla naziv="DomainObject.Predmet.ProtustrankaWithAdressOIB_1">DALMAT APARTMAN d.o.o. za turizam, građenje, trgovinu, usluge i turistička agencija, OIB 16579428244, Nehajeva 26, 23000 Zadar</derivirana_varijabla>
  </DomainObject.Predmet.ProtustrankaWithAdressOIB>
  <DomainObject.Predmet.ProtustrankaNazivFormated>
    <izvorni_sadrzaj>DALMAT APARTMAN d.o.o. za turizam, građenje, trgovinu, usluge i turistička agencija</izvorni_sadrzaj>
    <derivirana_varijabla naziv="DomainObject.Predmet.ProtustrankaNazivFormated_1">DALMAT APARTMAN d.o.o. za turizam, građenje, trgovinu, usluge i turistička agencija</derivirana_varijabla>
  </DomainObject.Predmet.ProtustrankaNazivFormated>
  <DomainObject.Predmet.ProtustrankaNazivFormatedOIB>
    <izvorni_sadrzaj>DALMAT APARTMAN d.o.o. za turizam, građenje, trgovinu, usluge i turistička agencija, OIB 16579428244</izvorni_sadrzaj>
    <derivirana_varijabla naziv="DomainObject.Predmet.ProtustrankaNazivFormatedOIB_1">DALMAT APARTMAN d.o.o. za turizam, građenje, trgovinu, usluge i turistička agencija, OIB 16579428244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 APARTMAN d.o.o. za turizam, građenje, trgovinu, usluge i turistička agencija</item>
    </izvorni_sadrzaj>
    <derivirana_varijabla naziv="DomainObject.Predmet.ProtuStrankaListFormated_1">
      <item>DALMAT APARTMAN d.o.o. za turizam, građenje, trgovinu, usluge i turistička agencija</item>
    </derivirana_varijabla>
  </DomainObject.Predmet.ProtuStrankaListFormated>
  <DomainObject.Predmet.ProtuStrankaListFormatedOIB>
    <izvorni_sadrzaj>
      <item>DALMAT APARTMAN d.o.o. za turizam, građenje, trgovinu, usluge i turistička agencija, OIB 16579428244</item>
    </izvorni_sadrzaj>
    <derivirana_varijabla naziv="DomainObject.Predmet.ProtuStrankaListFormatedOIB_1">
      <item>DALMAT APARTMAN d.o.o. za turizam, građenje, trgovinu, usluge i turistička agencija, OIB 16579428244</item>
    </derivirana_varijabla>
  </DomainObject.Predmet.ProtuStrankaListFormatedOIB>
  <DomainObject.Predmet.ProtuStrankaListFormatedWithAdress>
    <izvorni_sadrzaj>
      <item>DALMAT APARTMAN d.o.o. za turizam, građenje, trgovinu, usluge i turistička agencija, Nehajeva 26, 23000 Zadar</item>
    </izvorni_sadrzaj>
    <derivirana_varijabla naziv="DomainObject.Predmet.ProtuStrankaListFormatedWithAdress_1">
      <item>DALMAT APARTMAN d.o.o. za turizam, građenje, trgovinu, usluge i turistička agencija, Nehajeva 26, 23000 Zadar</item>
    </derivirana_varijabla>
  </DomainObject.Predmet.ProtuStrankaListFormatedWithAdress>
  <DomainObject.Predmet.ProtuStrankaListFormatedWithAdressOIB>
    <izvorni_sadrzaj>
      <item>DALMAT APARTMAN d.o.o. za turizam, građenje, trgovinu, usluge i turistička agencija, OIB 16579428244, Nehajeva 26, 23000 Zadar</item>
    </izvorni_sadrzaj>
    <derivirana_varijabla naziv="DomainObject.Predmet.ProtuStrankaListFormatedWithAdressOIB_1">
      <item>DALMAT APARTMAN d.o.o. za turizam, građenje, trgovinu, usluge i turistička agencija, OIB 16579428244, Nehajeva 26, 23000 Zadar</item>
    </derivirana_varijabla>
  </DomainObject.Predmet.ProtuStrankaListFormatedWithAdressOIB>
  <DomainObject.Predmet.ProtuStrankaListNazivFormated>
    <izvorni_sadrzaj>
      <item>DALMAT APARTMAN d.o.o. za turizam, građenje, trgovinu, usluge i turistička agencija</item>
    </izvorni_sadrzaj>
    <derivirana_varijabla naziv="DomainObject.Predmet.ProtuStrankaListNazivFormated_1">
      <item>DALMAT APARTMAN d.o.o. za turizam, građenje, trgovinu, usluge i turistička agencija</item>
    </derivirana_varijabla>
  </DomainObject.Predmet.ProtuStrankaListNazivFormated>
  <DomainObject.Predmet.ProtuStrankaListNazivFormatedOIB>
    <izvorni_sadrzaj>
      <item>DALMAT APARTMAN d.o.o. za turizam, građenje, trgovinu, usluge i turistička agencija, OIB 16579428244</item>
    </izvorni_sadrzaj>
    <derivirana_varijabla naziv="DomainObject.Predmet.ProtuStrankaListNazivFormatedOIB_1">
      <item>DALMAT APARTMAN d.o.o. za turizam, građenje, trgovinu, usluge i turistička agencija, OIB 16579428244</item>
    </derivirana_varijabla>
  </DomainObject.Predmet.ProtuStrankaListNazivFormatedOIB>
  <DomainObject.Predmet.OstaliListFormated>
    <izvorni_sadrzaj>
      <item>Attila Vegvari</item>
      <item>Zoran Pudić</item>
    </izvorni_sadrzaj>
    <derivirana_varijabla naziv="DomainObject.Predmet.OstaliListFormated_1">
      <item>Attila Vegvari</item>
      <item>Zoran Pudić</item>
    </derivirana_varijabla>
  </DomainObject.Predmet.OstaliListFormated>
  <DomainObject.Predmet.OstaliListFormatedOIB>
    <izvorni_sadrzaj>
      <item>Attila Vegvari, OIB 22156509847</item>
      <item>Zoran Pudić, OIB 45294310377</item>
    </izvorni_sadrzaj>
    <derivirana_varijabla naziv="DomainObject.Predmet.OstaliListFormatedOIB_1">
      <item>Attila Vegvari, OIB 22156509847</item>
      <item>Zoran Pudić, OIB 45294310377</item>
    </derivirana_varijabla>
  </DomainObject.Predmet.OstaliListFormatedOIB>
  <DomainObject.Predmet.OstaliListFormatedWithAdress>
    <izvorni_sadrzaj>
      <item>Attila Vegvari</item>
      <item>Zoran Pudić, Trnovčica 21, 10000 Zagreb</item>
    </izvorni_sadrzaj>
    <derivirana_varijabla naziv="DomainObject.Predmet.OstaliListFormatedWithAdress_1">
      <item>Attila Vegvari</item>
      <item>Zoran Pudić, Trnovčica 21, 10000 Zagreb</item>
    </derivirana_varijabla>
  </DomainObject.Predmet.OstaliListFormatedWithAdress>
  <DomainObject.Predmet.OstaliListFormatedWithAdressOIB>
    <izvorni_sadrzaj>
      <item>Attila Vegvari, OIB 22156509847</item>
      <item>Zoran Pudić, OIB 45294310377, Trnovčica 21, 10000 Zagreb</item>
    </izvorni_sadrzaj>
    <derivirana_varijabla naziv="DomainObject.Predmet.OstaliListFormatedWithAdressOIB_1">
      <item>Attila Vegvari, OIB 22156509847</item>
      <item>Zoran Pudić, OIB 45294310377, Trnovčica 21, 10000 Zagreb</item>
    </derivirana_varijabla>
  </DomainObject.Predmet.OstaliListFormatedWithAdressOIB>
  <DomainObject.Predmet.OstaliListNazivFormated>
    <izvorni_sadrzaj>
      <item>Attila Vegvari</item>
      <item>Zoran Pudić</item>
    </izvorni_sadrzaj>
    <derivirana_varijabla naziv="DomainObject.Predmet.OstaliListNazivFormated_1">
      <item>Attila Vegvari</item>
      <item>Zoran Pudić</item>
    </derivirana_varijabla>
  </DomainObject.Predmet.OstaliListNazivFormated>
  <DomainObject.Predmet.OstaliListNazivFormatedOIB>
    <izvorni_sadrzaj>
      <item>Attila Vegvari, OIB 22156509847</item>
      <item>Zoran Pudić, OIB 45294310377</item>
    </izvorni_sadrzaj>
    <derivirana_varijabla naziv="DomainObject.Predmet.OstaliListNazivFormatedOIB_1">
      <item>Attila Vegvari, OIB 22156509847</item>
      <item>Zoran Pudić, OIB 45294310377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 APARTMAN d.o.o. za turizam, građenje, trgovinu, usluge i turistička agencija</izvorni_sadrzaj>
    <derivirana_varijabla naziv="DomainObject.Predmet.ProtustrankaIDrugi_1">DALMAT APARTMAN d.o.o. za turizam, građenje, trgovinu,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 APARTMAN d.o.o. za turizam, građenje, trgovinu, usluge i turistička agencija, OIB 16579428244, Nehajeva 26, 23000 Zadar</izvorni_sadrzaj>
    <derivirana_varijabla naziv="DomainObject.Predmet.ProtustrankaIDrugiAdressOIB_1">DALMAT APARTMAN d.o.o. za turizam, građenje, trgovinu, usluge i turistička agencija, OIB 16579428244,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 APARTMAN d.o.o. za turizam, građenje, trgovinu, usluge i turistička agencija</item>
      <item>FINA</item>
      <item>Attila Vegvari</item>
      <item>Zoran Pudić</item>
    </izvorni_sadrzaj>
    <derivirana_varijabla naziv="DomainObject.Predmet.SudioniciListNaziv_1">
      <item>DALMAT APARTMAN d.o.o. za turizam, građenje, trgovinu, usluge i turistička agencija</item>
      <item>FINA</item>
      <item>Attila Vegvari</item>
      <item>Zoran Pudić</item>
    </derivirana_varijabla>
  </DomainObject.Predmet.SudioniciListNaziv>
  <DomainObject.Predmet.SudioniciListAdressOIB>
    <izvorni_sadrzaj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izvorni_sadrzaj>
    <derivirana_varijabla naziv="DomainObject.Predmet.SudioniciListAdressOIB_1"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16579428244</item>
      <item>, OIB 85821130368</item>
      <item>, OIB 22156509847</item>
      <item>, OIB 45294310377</item>
    </izvorni_sadrzaj>
    <derivirana_varijabla naziv="DomainObject.Predmet.SudioniciListNazivOIB_1">
      <item>, OIB 16579428244</item>
      <item>, OIB 85821130368</item>
      <item>, OIB 22156509847</item>
      <item>, OIB 45294310377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117</properties:Words>
  <properties:Characters>689</properties:Characters>
  <properties:Lines>39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2017-02-16T13:16:00Z</dcterms:created>
  <dc:creator>Administrator</dc:creator>
  <cp:lastModifiedBy>Martina Kalmeta</cp:lastModifiedBy>
  <cp:lastPrinted>2016-12-12T09:51:00Z</cp:lastPrinted>
  <dcterms:modified xmlns:xsi="http://www.w3.org/2001/XMLSchema-instance" xsi:type="dcterms:W3CDTF">2017-02-21T14:05:00Z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