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6735" w14:paraId="3136735" w:rsidRDefault="00581DF1" w:rsidP="005078C7" w:rsidR="005078C7" w:rsidRPr="001842AB">
      <w:pPr>
        <w15:collapsed w:val="false"/>
      </w:pPr>
      <w:bookmarkStart w:name="_GoBack" w:id="0"/>
      <w:bookmarkEnd w:id="0"/>
      <w:r w:rsidRPr="001842AB">
        <w:t xml:space="preserve">  </w:t>
      </w:r>
    </w:p>
    <w:p w:rsidRDefault="00960249" w:rsidP="00044A96" w:rsidR="00044A96" w:rsidRPr="001842AB">
      <w:r>
        <w:t xml:space="preserve">     </w:t>
      </w:r>
      <w:r w:rsidR="00044A96"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960249" w:rsidP="00044A96" w:rsidR="00044A96" w:rsidRPr="001842AB">
      <w:r>
        <w:t xml:space="preserve">  </w:t>
      </w:r>
      <w:r w:rsidR="00044A96" w:rsidRPr="001842AB">
        <w:t xml:space="preserve">Zagreb, </w:t>
      </w:r>
      <w:proofErr w:type="spellStart"/>
      <w:r w:rsidR="00044A96" w:rsidRPr="001842AB">
        <w:t>Amruševa</w:t>
      </w:r>
      <w:proofErr w:type="spellEnd"/>
      <w:r w:rsidR="00044A96" w:rsidRPr="001842AB">
        <w:t xml:space="preserve"> 2/II                                                                          </w:t>
      </w:r>
      <w:r w:rsidR="00DC2316">
        <w:t xml:space="preserve">    89. St-</w:t>
      </w:r>
      <w:r w:rsidR="0085051D">
        <w:t>8</w:t>
      </w:r>
      <w:r w:rsidR="00DC2316">
        <w:t>37/16</w:t>
      </w:r>
      <w:r>
        <w:t>-55</w:t>
      </w:r>
      <w:r w:rsidR="00044A96" w:rsidRPr="001842AB">
        <w:t xml:space="preserve">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DC2316" w:rsidP="00DC2316" w:rsidR="00DC2316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>
        <w:rPr>
          <w:lang w:val="pt-BR"/>
        </w:rPr>
        <w:t>Nikolini Dorić Hadžisejdić</w:t>
      </w:r>
      <w:r w:rsidRPr="000E2119">
        <w:rPr>
          <w:lang w:val="pt-BR"/>
        </w:rPr>
        <w:t xml:space="preserve">, u stečajnom postupku nad stečajnim dužnikom </w:t>
      </w:r>
      <w:r w:rsidRPr="007809D5">
        <w:rPr>
          <w:lang w:val="pt-BR"/>
        </w:rPr>
        <w:t>AGROPLAST SISAK d.o.o.</w:t>
      </w:r>
      <w:r>
        <w:rPr>
          <w:lang w:val="pt-BR"/>
        </w:rPr>
        <w:t xml:space="preserve"> u stečaju</w:t>
      </w:r>
      <w:r w:rsidRPr="007809D5">
        <w:rPr>
          <w:lang w:val="pt-BR"/>
        </w:rPr>
        <w:t>, OIB 70023893910, Sisak, Ulica Lipa 20</w:t>
      </w:r>
      <w:r w:rsidRPr="006B77AD">
        <w:rPr>
          <w:lang w:val="pt-BR"/>
        </w:rPr>
        <w:t xml:space="preserve">, </w:t>
      </w:r>
      <w:r w:rsidR="00B95454">
        <w:rPr>
          <w:lang w:val="pt-BR"/>
        </w:rPr>
        <w:t>29</w:t>
      </w:r>
      <w:r>
        <w:rPr>
          <w:lang w:val="pt-BR"/>
        </w:rPr>
        <w:t>. studenog</w:t>
      </w:r>
      <w:r>
        <w:rPr>
          <w:color w:val="FF0000"/>
          <w:lang w:val="pt-BR"/>
        </w:rPr>
        <w:t xml:space="preserve"> </w:t>
      </w:r>
      <w:r>
        <w:rPr>
          <w:lang w:val="pt-BR"/>
        </w:rPr>
        <w:t>2017</w:t>
      </w:r>
      <w:r w:rsidRPr="006B77AD">
        <w:rPr>
          <w:lang w:val="pt-BR"/>
        </w:rPr>
        <w:t>.</w:t>
      </w:r>
      <w:r w:rsidRPr="006B77AD">
        <w:t>,</w:t>
      </w:r>
    </w:p>
    <w:p w:rsidRDefault="00DC2316" w:rsidP="00DC2316" w:rsidR="00DC2316" w:rsidRPr="006B77AD"/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 u stečajno</w:t>
      </w:r>
      <w:r w:rsidR="0085051D">
        <w:t xml:space="preserve">m </w:t>
      </w:r>
      <w:r w:rsidR="009B7657">
        <w:t>postupku</w:t>
      </w:r>
      <w:r w:rsidR="0085051D">
        <w:t xml:space="preserve"> poslovni broj St-</w:t>
      </w:r>
      <w:r w:rsidR="00DC2316">
        <w:t>837/16</w:t>
      </w:r>
      <w:r w:rsidR="001842AB">
        <w:t xml:space="preserve">, </w:t>
      </w:r>
      <w:r w:rsidR="00044A96" w:rsidRPr="001842AB">
        <w:t xml:space="preserve"> koji se vodi nad stečajnim dužnikom </w:t>
      </w:r>
      <w:r w:rsidR="00DC2316" w:rsidRPr="007809D5">
        <w:rPr>
          <w:lang w:val="pt-BR"/>
        </w:rPr>
        <w:t>AGROPLAST SISAK d.o.o.</w:t>
      </w:r>
      <w:r w:rsidR="00DC2316">
        <w:rPr>
          <w:lang w:val="pt-BR"/>
        </w:rPr>
        <w:t xml:space="preserve"> u stečaju</w:t>
      </w:r>
      <w:r w:rsidR="00DC2316" w:rsidRPr="007809D5">
        <w:rPr>
          <w:lang w:val="pt-BR"/>
        </w:rPr>
        <w:t>, OIB 70023893910, Sisak, Ulica Lipa 20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DC2316">
        <w:t>Ivan Sam</w:t>
      </w:r>
      <w:r w:rsidR="00B95454">
        <w:t>a</w:t>
      </w:r>
      <w:r w:rsidR="00DC2316">
        <w:t>c</w:t>
      </w:r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DC2316">
        <w:t xml:space="preserve"> na temelju odredbe čl. 27</w:t>
      </w:r>
      <w:r w:rsidR="00957E1D" w:rsidRPr="001842AB">
        <w:t>3. st.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>(„Narodne novine“</w:t>
      </w:r>
      <w:r w:rsidR="00DC2316">
        <w:t xml:space="preserve"> broj 71/15</w:t>
      </w:r>
      <w:r w:rsidR="009B7657" w:rsidRPr="009B7657">
        <w:t xml:space="preserve"> </w:t>
      </w:r>
      <w:r w:rsidR="00DC2316">
        <w:t>dalje: SZ)</w:t>
      </w:r>
      <w:r w:rsidR="009B7657">
        <w:t>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DC2316">
        <w:t>144.784,87</w:t>
      </w:r>
      <w:r w:rsidR="00957E1D" w:rsidRPr="001842AB">
        <w:t xml:space="preserve"> kn. Stečajni upravitelj dužan je popis tražbina koje se uzimaju u obzir prilikom djelomične diobe objaviti</w:t>
      </w:r>
      <w:r w:rsidR="00DC2316">
        <w:t xml:space="preserve"> na mrežnoj stranici e-Oglasna ploča sudova</w:t>
      </w:r>
      <w:r w:rsidR="00957E1D" w:rsidRPr="001842AB">
        <w:t>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DC2316">
        <w:t>2</w:t>
      </w:r>
      <w:r w:rsidR="0038382C">
        <w:t>9</w:t>
      </w:r>
      <w:r w:rsidR="00495709">
        <w:t xml:space="preserve">. </w:t>
      </w:r>
      <w:r w:rsidR="00DC2316">
        <w:t>studenog</w:t>
      </w:r>
      <w:r w:rsidR="00495709">
        <w:t xml:space="preserve"> 2017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0F668F" w:rsidP="000F668F" w:rsidR="00A62F4B" w:rsidRPr="009B7657">
      <w:pPr>
        <w:ind w:firstLine="708" w:left="4248"/>
      </w:pPr>
      <w:r>
        <w:t xml:space="preserve">                 </w:t>
      </w:r>
      <w:r w:rsidR="00DC2316">
        <w:t>Nikolina Dorić Hadžisejdić</w:t>
      </w:r>
      <w:r>
        <w:t>,v.r.</w:t>
      </w:r>
    </w:p>
    <w:p w:rsidRDefault="00960249" w:rsidP="00A62F4B" w:rsidR="00960249">
      <w:pPr>
        <w:jc w:val="both"/>
      </w:pPr>
    </w:p>
    <w:p w:rsidRDefault="00960249" w:rsidP="00A62F4B" w:rsidR="00960249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/>
    <w:p w:rsidRDefault="00960249" w:rsidP="005078C7" w:rsidR="00960249" w:rsidRPr="001842AB"/>
    <w:p w:rsidRDefault="000F668F" w:rsidP="00C359B6" w:rsidR="000F668F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0F668F" w:rsidP="00C359B6" w:rsidR="000F668F">
      <w:pPr>
        <w:pStyle w:val="Bezproreda"/>
        <w:ind w:left="4956"/>
        <w:jc w:val="right"/>
      </w:pPr>
      <w:r>
        <w:t>Karmela Dolenc</w:t>
      </w:r>
    </w:p>
    <w:p w:rsidRDefault="005078C7" w:rsidP="005078C7" w:rsidR="005078C7" w:rsidRPr="001842AB"/>
    <w:sectPr w:rsidR="005078C7" w:rsidRPr="001842A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249" w:rsidP="00960249" w:rsidR="00960249">
      <w:r>
        <w:separator/>
      </w:r>
    </w:p>
  </w:endnote>
  <w:endnote w:id="0" w:type="continuationSeparator">
    <w:p w:rsidRDefault="00960249" w:rsidP="00960249" w:rsidR="00960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249" w:rsidP="00960249" w:rsidR="00960249">
      <w:r>
        <w:separator/>
      </w:r>
    </w:p>
  </w:footnote>
  <w:footnote w:id="0" w:type="continuationSeparator">
    <w:p w:rsidRDefault="00960249" w:rsidP="00960249" w:rsidR="009602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249" w:rsidR="0096024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0F668F"/>
    <w:rsid w:val="00107B00"/>
    <w:rsid w:val="00176073"/>
    <w:rsid w:val="001842AB"/>
    <w:rsid w:val="0038382C"/>
    <w:rsid w:val="0046020C"/>
    <w:rsid w:val="00495709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5051D"/>
    <w:rsid w:val="0090700A"/>
    <w:rsid w:val="009151C4"/>
    <w:rsid w:val="00957E1D"/>
    <w:rsid w:val="00960249"/>
    <w:rsid w:val="009B7657"/>
    <w:rsid w:val="00A62F4B"/>
    <w:rsid w:val="00A66BD2"/>
    <w:rsid w:val="00A77317"/>
    <w:rsid w:val="00B04AE3"/>
    <w:rsid w:val="00B95454"/>
    <w:rsid w:val="00BB4D3C"/>
    <w:rsid w:val="00C53395"/>
    <w:rsid w:val="00CB2690"/>
    <w:rsid w:val="00CC222A"/>
    <w:rsid w:val="00D17CA3"/>
    <w:rsid w:val="00D92B24"/>
    <w:rsid w:val="00D966A3"/>
    <w:rsid w:val="00DC2316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02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249"/>
    <w:rPr>
      <w:sz w:val="24"/>
      <w:szCs w:val="24"/>
    </w:rPr>
  </w:style>
  <w:style w:styleId="Podnoje" w:type="paragraph">
    <w:name w:val="footer"/>
    <w:basedOn w:val="Normal"/>
    <w:link w:val="PodnojeChar"/>
    <w:rsid w:val="009602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60249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2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F668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02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249"/>
    <w:rPr>
      <w:sz w:val="24"/>
      <w:szCs w:val="24"/>
    </w:rPr>
  </w:style>
  <w:style w:styleId="Podnoje" w:type="paragraph">
    <w:name w:val="footer"/>
    <w:basedOn w:val="Normal"/>
    <w:link w:val="PodnojeChar"/>
    <w:rsid w:val="009602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60249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2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F668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1269</properties:Characters>
  <properties:Lines>43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2017-10-13T11:23:00Z</dcterms:created>
  <dc:creator>nribaric</dc:creator>
  <cp:lastModifiedBy>Karmela Dolenc</cp:lastModifiedBy>
  <cp:lastPrinted>2017-11-30T10:16:00Z</cp:lastPrinted>
  <dcterms:modified xmlns:xsi="http://www.w3.org/2001/XMLSchema-instance" xsi:type="dcterms:W3CDTF">2017-11-30T10:16:00Z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