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c8d6" w14:paraId="36ac8d6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6140F2">
        <w:t>5</w:t>
      </w:r>
      <w:r w:rsidR="008A078F">
        <w:t>875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AF438C" w:rsidP="00C40A44" w:rsidR="000B22E7" w:rsidRPr="00B9015B">
      <w:pPr>
        <w:ind w:firstLine="708"/>
        <w:jc w:val="both"/>
      </w:pPr>
      <w:r w:rsidRPr="00D60BA6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</w:t>
      </w:r>
      <w:r w:rsidRPr="00C5333C">
        <w:t>NOVA ELOQUENTIA d.o.o.</w:t>
      </w:r>
      <w:r>
        <w:t>, OIB:</w:t>
      </w:r>
      <w:r w:rsidRPr="00C5333C">
        <w:t xml:space="preserve"> 79498747930</w:t>
      </w:r>
      <w:r>
        <w:t>, MBS:</w:t>
      </w:r>
      <w:r w:rsidRPr="00C5333C">
        <w:t xml:space="preserve"> 080772051</w:t>
      </w:r>
      <w:r>
        <w:t>, Zagreb, Velikopoljska 35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C0E8E">
        <w:rPr>
          <w:lang w:val="pt-BR"/>
        </w:rPr>
        <w:t>1</w:t>
      </w:r>
      <w:r>
        <w:rPr>
          <w:lang w:val="pt-BR"/>
        </w:rPr>
        <w:t>8</w:t>
      </w:r>
      <w:r w:rsidR="00E27343">
        <w:rPr>
          <w:lang w:val="pt-BR"/>
        </w:rPr>
        <w:t xml:space="preserve">. svibnja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130E5" w:rsidRPr="00C5333C">
        <w:t>NOVA ELOQUENTIA d.o.o.</w:t>
      </w:r>
      <w:r w:rsidR="005130E5">
        <w:t>, OIB:</w:t>
      </w:r>
      <w:r w:rsidR="005130E5" w:rsidRPr="00C5333C">
        <w:t xml:space="preserve"> 79498747930</w:t>
      </w:r>
      <w:r w:rsidR="005130E5">
        <w:t>, MBS:</w:t>
      </w:r>
      <w:r w:rsidR="005130E5" w:rsidRPr="00C5333C">
        <w:t xml:space="preserve"> 080772051</w:t>
      </w:r>
      <w:r w:rsidR="005130E5">
        <w:t>, Zagreb, Velikopoljska 35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0E8E">
        <w:t>58</w:t>
      </w:r>
      <w:r w:rsidR="005130E5">
        <w:t>75</w:t>
      </w:r>
      <w:r w:rsidR="004633A1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632220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5130E5" w:rsidRPr="00C5333C">
        <w:t>NOVA ELOQUENTIA d.o.o.</w:t>
      </w:r>
      <w:r w:rsidR="005130E5">
        <w:t>, OIB:</w:t>
      </w:r>
      <w:r w:rsidR="005130E5" w:rsidRPr="00C5333C">
        <w:t xml:space="preserve"> 79498747930</w:t>
      </w:r>
      <w:r w:rsidR="005130E5">
        <w:t>, MBS:</w:t>
      </w:r>
      <w:r w:rsidR="005130E5" w:rsidRPr="00C5333C">
        <w:t xml:space="preserve"> 080772051</w:t>
      </w:r>
      <w:r w:rsidR="005130E5">
        <w:t>, Zagreb, Velikopoljska 35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5130E5">
        <w:t>02.09.</w:t>
      </w:r>
      <w:r w:rsidR="00EC0E8E">
        <w:t>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5130E5">
        <w:t>30.782,00</w:t>
      </w:r>
      <w:r w:rsidRPr="00EF73E0">
        <w:t xml:space="preserve"> kn, kao i da dužnik ima </w:t>
      </w:r>
      <w:r w:rsidR="00515336">
        <w:t>1</w:t>
      </w:r>
      <w:r w:rsidRPr="00EF73E0">
        <w:t xml:space="preserve"> zaposlen</w:t>
      </w:r>
      <w:r w:rsidR="0051533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5E554C">
        <w:t>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EC0E8E">
        <w:t>10. travnja</w:t>
      </w:r>
      <w:r w:rsidR="00F81D7B">
        <w:t xml:space="preserve"> 2017.</w:t>
      </w:r>
      <w:r w:rsidR="00901CFD">
        <w:t xml:space="preserve"> pokrenuo prethodni postupak nad dužnikom, a </w:t>
      </w:r>
      <w:r w:rsidR="00EC0E8E">
        <w:t>17</w:t>
      </w:r>
      <w:r w:rsidR="00F81D7B">
        <w:t>. svibnja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4C4C72">
        <w:t>1</w:t>
      </w:r>
      <w:r w:rsidR="00F60CCF">
        <w:t>3</w:t>
      </w:r>
      <w:r w:rsidR="004C4C72">
        <w:t>. travnja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E05B5">
        <w:t>1</w:t>
      </w:r>
      <w:r w:rsidR="005130E5">
        <w:t>8</w:t>
      </w:r>
      <w:r w:rsidR="00947B84">
        <w:t>. svibnja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075E29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075E29" w:rsidP="00445BA5" w:rsidR="00075E29">
      <w:pPr>
        <w:jc w:val="right"/>
      </w:pPr>
      <w:r>
        <w:t>Za točnost otpravka-</w:t>
      </w:r>
    </w:p>
    <w:p w:rsidRDefault="00075E29" w:rsidP="00445BA5" w:rsidR="00075E29">
      <w:pPr>
        <w:jc w:val="right"/>
      </w:pPr>
      <w:r>
        <w:t>ovlašteni službenik</w:t>
      </w:r>
    </w:p>
    <w:p w:rsidRDefault="00075E29" w:rsidP="00445BA5" w:rsidR="00075E29" w:rsidRPr="007B269F">
      <w:pPr>
        <w:jc w:val="right"/>
      </w:pPr>
      <w:r>
        <w:t xml:space="preserve">Mirjana Gašparić </w:t>
      </w:r>
    </w:p>
    <w:p w:rsidRDefault="00065B42" w:rsidP="00075E29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075E29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C0E8E">
          <w:rPr>
            <w:sz w:val="24"/>
            <w:szCs w:val="24"/>
          </w:rPr>
          <w:t>58</w:t>
        </w:r>
        <w:r w:rsidR="005130E5">
          <w:rPr>
            <w:sz w:val="24"/>
            <w:szCs w:val="24"/>
          </w:rPr>
          <w:t>75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73A7D"/>
    <w:rsid w:val="00075E29"/>
    <w:rsid w:val="000B22E7"/>
    <w:rsid w:val="000E05B5"/>
    <w:rsid w:val="000E335E"/>
    <w:rsid w:val="001013EE"/>
    <w:rsid w:val="00134F3A"/>
    <w:rsid w:val="001861A1"/>
    <w:rsid w:val="0019700A"/>
    <w:rsid w:val="001A762F"/>
    <w:rsid w:val="0021298E"/>
    <w:rsid w:val="00220FCD"/>
    <w:rsid w:val="00241561"/>
    <w:rsid w:val="00260C00"/>
    <w:rsid w:val="002817DE"/>
    <w:rsid w:val="002B5FE9"/>
    <w:rsid w:val="002C3072"/>
    <w:rsid w:val="002D5087"/>
    <w:rsid w:val="002D60CE"/>
    <w:rsid w:val="003F3702"/>
    <w:rsid w:val="00412D47"/>
    <w:rsid w:val="004633A1"/>
    <w:rsid w:val="0046518B"/>
    <w:rsid w:val="004677A7"/>
    <w:rsid w:val="004C428C"/>
    <w:rsid w:val="004C4C72"/>
    <w:rsid w:val="00501EBB"/>
    <w:rsid w:val="005130E5"/>
    <w:rsid w:val="00515336"/>
    <w:rsid w:val="00535D8E"/>
    <w:rsid w:val="005543BD"/>
    <w:rsid w:val="0059075B"/>
    <w:rsid w:val="00591F57"/>
    <w:rsid w:val="005E27B3"/>
    <w:rsid w:val="005E554C"/>
    <w:rsid w:val="006140F2"/>
    <w:rsid w:val="00620A6A"/>
    <w:rsid w:val="00632220"/>
    <w:rsid w:val="00662884"/>
    <w:rsid w:val="00671C0D"/>
    <w:rsid w:val="00704DD0"/>
    <w:rsid w:val="007150E9"/>
    <w:rsid w:val="00754CF2"/>
    <w:rsid w:val="00793B5C"/>
    <w:rsid w:val="007B068E"/>
    <w:rsid w:val="007E6A6F"/>
    <w:rsid w:val="007F0539"/>
    <w:rsid w:val="008A078F"/>
    <w:rsid w:val="008B669A"/>
    <w:rsid w:val="00901CFD"/>
    <w:rsid w:val="0092107C"/>
    <w:rsid w:val="00947B84"/>
    <w:rsid w:val="00947BCF"/>
    <w:rsid w:val="009A7F45"/>
    <w:rsid w:val="009B1748"/>
    <w:rsid w:val="009B3D51"/>
    <w:rsid w:val="00A0793E"/>
    <w:rsid w:val="00A6064D"/>
    <w:rsid w:val="00A75EA1"/>
    <w:rsid w:val="00A75F17"/>
    <w:rsid w:val="00A851A3"/>
    <w:rsid w:val="00AF438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C0E8E"/>
    <w:rsid w:val="00EF73E0"/>
    <w:rsid w:val="00F324F6"/>
    <w:rsid w:val="00F340AE"/>
    <w:rsid w:val="00F60CCF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5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5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5875</izvorni_sadrzaj>
    <derivirana_varijabla naziv="DomainObject.Predmet.Broj_1">5875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St-5875/2016</izvorni_sadrzaj>
    <derivirana_varijabla naziv="DomainObject.Predmet.OznakaBroj_1">St-5875/2016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ELOQUENTIA d.o.o. zastupanog po punomoćniku Maja Bernat Piletić</izvorni_sadrzaj>
    <derivirana_varijabla naziv="DomainObject.Predmet.ProtustrankaFormated_1">  NOVA ELOQUENTIA d.o.o. zastupanog po punomoćniku Maja Bernat Piletić</derivirana_varijabla>
  </DomainObject.Predmet.ProtustrankaFormated>
  <DomainObject.Predmet.ProtustrankaFormatedOIB>
    <izvorni_sadrzaj>  NOVA ELOQUENTIA d.o.o., OIB 79498747930 zastupanog po punomoćniku Maja Bernat Piletić</izvorni_sadrzaj>
    <derivirana_varijabla naziv="DomainObject.Predmet.ProtustrankaFormatedOIB_1">  NOVA ELOQUENTIA d.o.o., OIB 79498747930 zastupanog po punomoćniku Maja Bernat Piletić</derivirana_varijabla>
  </DomainObject.Predmet.ProtustrankaFormatedOIB>
  <DomainObject.Predmet.ProtustrankaFormatedWithAdress>
    <izvorni_sadrzaj> NOVA ELOQUENTIA d.o.o., Velikopoljska 35, 10000 Zagreb zastupanog po punomoćniku Maja Bernat Piletić</izvorni_sadrzaj>
    <derivirana_varijabla naziv="DomainObject.Predmet.ProtustrankaFormatedWithAdress_1"> NOVA ELOQUENTIA d.o.o., Velikopoljska 35, 10000 Zagreb zastupanog po punomoćniku Maja Bernat Piletić</derivirana_varijabla>
  </DomainObject.Predmet.ProtustrankaFormatedWithAdress>
  <DomainObject.Predmet.ProtustrankaFormatedWithAdressOIB>
    <izvorni_sadrzaj> NOVA ELOQUENTIA d.o.o., OIB 79498747930, Velikopoljska 35, 10000 Zagreb zastupanog po punomoćniku Maja Bernat Piletić</izvorni_sadrzaj>
    <derivirana_varijabla naziv="DomainObject.Predmet.ProtustrankaFormatedWithAdressOIB_1"> NOVA ELOQUENTIA d.o.o., OIB 79498747930, Velikopoljska 35, 10000 Zagreb zastupanog po punomoćniku Maja Bernat Piletić</derivirana_varijabla>
  </DomainObject.Predmet.ProtustrankaFormatedWithAdressOIB>
  <DomainObject.Predmet.ProtustrankaWithAdress>
    <izvorni_sadrzaj>NOVA ELOQUENTIA d.o.o. Velikopoljska 35, 10000 Zagreb</izvorni_sadrzaj>
    <derivirana_varijabla naziv="DomainObject.Predmet.ProtustrankaWithAdress_1">NOVA ELOQUENTIA d.o.o. Velikopoljska 35, 10000 Zagreb</derivirana_varijabla>
  </DomainObject.Predmet.ProtustrankaWithAdress>
  <DomainObject.Predmet.ProtustrankaWithAdressOIB>
    <izvorni_sadrzaj>NOVA ELOQUENTIA d.o.o., OIB 79498747930, Velikopoljska 35, 10000 Zagreb</izvorni_sadrzaj>
    <derivirana_varijabla naziv="DomainObject.Predmet.ProtustrankaWithAdressOIB_1">NOVA ELOQUENTIA d.o.o., OIB 79498747930, Velikopoljska 35, 10000 Zagreb</derivirana_varijabla>
  </DomainObject.Predmet.ProtustrankaWithAdressOIB>
  <DomainObject.Predmet.ProtustrankaNazivFormated>
    <izvorni_sadrzaj>NOVA ELOQUENTIA d.o.o.</izvorni_sadrzaj>
    <derivirana_varijabla naziv="DomainObject.Predmet.ProtustrankaNazivFormated_1">NOVA ELOQUENTIA d.o.o.</derivirana_varijabla>
  </DomainObject.Predmet.ProtustrankaNazivFormated>
  <DomainObject.Predmet.ProtustrankaNazivFormatedOIB>
    <izvorni_sadrzaj>NOVA ELOQUENTIA d.o.o., OIB 79498747930</izvorni_sadrzaj>
    <derivirana_varijabla naziv="DomainObject.Predmet.ProtustrankaNazivFormatedOIB_1">NOVA ELOQUENTIA d.o.o., OIB 79498747930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ELOQUENTIA d.o.o. zastupanog po punomoćniku Maja Bernat Piletić</item>
    </izvorni_sadrzaj>
    <derivirana_varijabla naziv="DomainObject.Predmet.ProtuStrankaListFormated_1">
      <item>NOVA ELOQUENTIA d.o.o. zastupanog po punomoćniku Maja Bernat Piletić</item>
    </derivirana_varijabla>
  </DomainObject.Predmet.ProtuStrankaListFormated>
  <DomainObject.Predmet.ProtuStrankaListFormatedOIB>
    <izvorni_sadrzaj>
      <item>NOVA ELOQUENTIA d.o.o., OIB 79498747930 zastupanog po punomoćniku Maja Bernat Piletić</item>
    </izvorni_sadrzaj>
    <derivirana_varijabla naziv="DomainObject.Predmet.ProtuStrankaListFormatedOIB_1">
      <item>NOVA ELOQUENTIA d.o.o., OIB 79498747930 zastupanog po punomoćniku Maja Bernat Piletić</item>
    </derivirana_varijabla>
  </DomainObject.Predmet.ProtuStrankaListFormatedOIB>
  <DomainObject.Predmet.ProtuStrankaListFormatedWithAdress>
    <izvorni_sadrzaj>
      <item>NOVA ELOQUENTIA d.o.o., Velikopoljska 35, 10000 Zagreb zastupanog po punomoćniku Maja Bernat Piletić</item>
    </izvorni_sadrzaj>
    <derivirana_varijabla naziv="DomainObject.Predmet.ProtuStrankaListFormatedWithAdress_1">
      <item>NOVA ELOQUENTIA d.o.o., Velikopoljska 35, 10000 Zagreb zastupanog po punomoćniku Maja Bernat Piletić</item>
    </derivirana_varijabla>
  </DomainObject.Predmet.ProtuStrankaListFormatedWithAdress>
  <DomainObject.Predmet.ProtuStrankaListFormatedWithAdressOIB>
    <izvorni_sadrzaj>
      <item>NOVA ELOQUENTIA d.o.o., OIB 79498747930, Velikopoljska 35, 10000 Zagreb zastupanog po punomoćniku Maja Bernat Piletić</item>
    </izvorni_sadrzaj>
    <derivirana_varijabla naziv="DomainObject.Predmet.ProtuStrankaListFormatedWithAdressOIB_1">
      <item>NOVA ELOQUENTIA d.o.o., OIB 79498747930, Velikopoljska 35, 10000 Zagreb zastupanog po punomoćniku Maja Bernat Piletić</item>
    </derivirana_varijabla>
  </DomainObject.Predmet.ProtuStrankaListFormatedWithAdressOIB>
  <DomainObject.Predmet.ProtuStrankaListNazivFormated>
    <izvorni_sadrzaj>
      <item>NOVA ELOQUENTIA d.o.o.</item>
    </izvorni_sadrzaj>
    <derivirana_varijabla naziv="DomainObject.Predmet.ProtuStrankaListNazivFormated_1">
      <item>NOVA ELOQUENTIA d.o.o.</item>
    </derivirana_varijabla>
  </DomainObject.Predmet.ProtuStrankaListNazivFormated>
  <DomainObject.Predmet.ProtuStrankaListNazivFormatedOIB>
    <izvorni_sadrzaj>
      <item>NOVA ELOQUENTIA d.o.o., OIB 79498747930</item>
    </izvorni_sadrzaj>
    <derivirana_varijabla naziv="DomainObject.Predmet.ProtuStrankaListNazivFormatedOIB_1">
      <item>NOVA ELOQUENTIA d.o.o., OIB 79498747930</item>
    </derivirana_varijabla>
  </DomainObject.Predmet.ProtuStrankaListNazivFormatedOIB>
  <DomainObject.Predmet.OstaliListFormated>
    <izvorni_sadrzaj>
      <item>Maja Bernat Piletić punomoćnik sudionika u postupku NOVA ELOQUENTIA d.o.o.</item>
    </izvorni_sadrzaj>
    <derivirana_varijabla naziv="DomainObject.Predmet.OstaliListFormated_1">
      <item>Maja Bernat Piletić punomoćnik sudionika u postupku NOVA ELOQUENTIA d.o.o.</item>
    </derivirana_varijabla>
  </DomainObject.Predmet.OstaliListFormated>
  <DomainObject.Predmet.OstaliListFormatedOIB>
    <izvorni_sadrzaj>
      <item>Maja Bernat Piletić, OIB 79893696728 punomoćnik sudionika u postupku NOVA ELOQUENTIA d.o.o.</item>
    </izvorni_sadrzaj>
    <derivirana_varijabla naziv="DomainObject.Predmet.OstaliListFormatedOIB_1">
      <item>Maja Bernat Piletić, OIB 79893696728 punomoćnik sudionika u postupku NOVA ELOQUENTIA d.o.o.</item>
    </derivirana_varijabla>
  </DomainObject.Predmet.OstaliListFormatedOIB>
  <DomainObject.Predmet.OstaliListFormatedWithAdress>
    <izvorni_sadrzaj>
      <item>Maja Bernat Piletić, Vlatka Mačeka 6, 10010 Velika Mlaka punomoćnik sudionika u postupku NOVA ELOQUENTIA d.o.o.</item>
    </izvorni_sadrzaj>
    <derivirana_varijabla naziv="DomainObject.Predmet.OstaliListFormatedWithAdress_1">
      <item>Maja Bernat Piletić, Vlatka Mačeka 6, 10010 Velika Mlaka punomoćnik sudionika u postupku NOVA ELOQUENTIA d.o.o.</item>
    </derivirana_varijabla>
  </DomainObject.Predmet.OstaliListFormatedWithAdress>
  <DomainObject.Predmet.OstaliListFormatedWithAdressOIB>
    <izvorni_sadrzaj>
      <item>Maja Bernat Piletić, OIB 79893696728, Vlatka Mačeka 6, 10010 Velika Mlaka punomoćnik sudionika u postupku NOVA ELOQUENTIA d.o.o.</item>
    </izvorni_sadrzaj>
    <derivirana_varijabla naziv="DomainObject.Predmet.OstaliListFormatedWithAdressOIB_1">
      <item>Maja Bernat Piletić, OIB 79893696728, Vlatka Mačeka 6, 10010 Velika Mlaka punomoćnik sudionika u postupku NOVA ELOQUENTIA d.o.o.</item>
    </derivirana_varijabla>
  </DomainObject.Predmet.OstaliListFormatedWithAdressOIB>
  <DomainObject.Predmet.OstaliListNazivFormated>
    <izvorni_sadrzaj>
      <item>Maja Bernat Piletić</item>
    </izvorni_sadrzaj>
    <derivirana_varijabla naziv="DomainObject.Predmet.OstaliListNazivFormated_1">
      <item>Maja Bernat Piletić</item>
    </derivirana_varijabla>
  </DomainObject.Predmet.OstaliListNazivFormated>
  <DomainObject.Predmet.OstaliListNazivFormatedOIB>
    <izvorni_sadrzaj>
      <item>Maja Bernat Piletić, OIB 79893696728</item>
    </izvorni_sadrzaj>
    <derivirana_varijabla naziv="DomainObject.Predmet.OstaliListNazivFormatedOIB_1">
      <item>Maja Bernat Piletić, OIB 79893696728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ELOQUENTIA d.o.o.</izvorni_sadrzaj>
    <derivirana_varijabla naziv="DomainObject.Predmet.ProtustrankaIDrugi_1">NOVA ELOQUENTIA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NOVA ELOQUENTIA d.o.o., OIB 79498747930, Velikopoljska 35, 10000 Zagreb</izvorni_sadrzaj>
    <derivirana_varijabla naziv="DomainObject.Predmet.ProtustrankaIDrugiAdressOIB_1">NOVA ELOQUENTIA d.o.o., OIB 79498747930, Velikopoljska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ELOQUENTIA d.o.o.</item>
      <item>Maja Bernat Piletić</item>
    </izvorni_sadrzaj>
    <derivirana_varijabla naziv="DomainObject.Predmet.SudioniciListNaziv_1">
      <item>FINA Regionalni centar Zagreb</item>
      <item>NOVA ELOQUENTIA d.o.o.</item>
      <item>Maja Bernat Piletić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NOVA ELOQUENTIA d.o.o., OIB 79498747930, Velikopoljska 35,10000 Zagreb</item>
      <item>Maja Bernat Piletić, OIB 79893696728, Vlatka Mačeka 6,10010 Velika Mlaka</item>
    </izvorni_sadrzaj>
    <derivirana_varijabla naziv="DomainObject.Predmet.SudioniciListAdressOIB_1">
      <item>FINA Regionalni centar Zagreb, OIB 85821130368, Trg svibanjskih žrtava 1995. br. 1,10000 Zagreb</item>
      <item>NOVA ELOQUENTIA d.o.o., OIB 79498747930, Velikopoljska 35,10000 Zagreb</item>
      <item>Maja Bernat Piletić, OIB 79893696728, Vlatka Mačeka 6,10010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79498747930</item>
      <item>, OIB 79893696728</item>
    </izvorni_sadrzaj>
    <derivirana_varijabla naziv="DomainObject.Predmet.SudioniciListNazivOIB_1">
      <item>, OIB 85821130368</item>
      <item>, OIB 79498747930</item>
      <item>, OIB 79893696728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2273D-073F-487E-A51D-67DD5F83B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3933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2017-05-18T08:01:00Z</dcterms:created>
  <dc:creator>gzubak</dc:creator>
  <cp:lastModifiedBy>Mirjana Gašparić</cp:lastModifiedBy>
  <cp:lastPrinted>2016-01-04T09:19:00Z</cp:lastPrinted>
  <dcterms:modified xmlns:xsi="http://www.w3.org/2001/XMLSchema-instance" xsi:type="dcterms:W3CDTF">2017-05-18T08:05:00Z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