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2e14f" w14:paraId="652e14f" w:rsidRDefault="00592A84" w:rsidP="00CB2F04" w:rsidR="00CB2F04" w:rsidRPr="0085027A">
      <w:pPr>
        <w15:collapsed w:val="false"/>
      </w:pPr>
      <w:bookmarkStart w:name="_GoBack" w:id="0"/>
      <w:bookmarkEnd w:id="0"/>
      <w:r w:rsidRPr="0085027A">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85027A">
      <w:pPr>
        <w:rPr>
          <w:bCs/>
        </w:rPr>
      </w:pPr>
      <w:r w:rsidRPr="0085027A">
        <w:t xml:space="preserve">   </w:t>
      </w:r>
      <w:r w:rsidRPr="0085027A">
        <w:rPr>
          <w:bCs/>
        </w:rPr>
        <w:t xml:space="preserve">REPUBLIKA HRVATSKA </w:t>
      </w:r>
    </w:p>
    <w:p w:rsidRDefault="00CB2F04" w:rsidP="00CB2F04" w:rsidR="00CB2F04" w:rsidRPr="0085027A">
      <w:pPr>
        <w:rPr>
          <w:bCs/>
        </w:rPr>
      </w:pPr>
      <w:r w:rsidRPr="0085027A">
        <w:rPr>
          <w:bCs/>
        </w:rPr>
        <w:t>TRGOVAČKI SUD U ZAGREBU</w:t>
      </w:r>
    </w:p>
    <w:p w:rsidRDefault="00CB2F04" w:rsidP="00CB2F04" w:rsidR="00CB2F04" w:rsidRPr="0085027A">
      <w:pPr>
        <w:rPr>
          <w:bCs/>
        </w:rPr>
      </w:pPr>
      <w:r w:rsidRPr="0085027A">
        <w:rPr>
          <w:bCs/>
        </w:rPr>
        <w:t>Zagreb, Amruševa 2/II</w:t>
      </w:r>
      <w:r w:rsidRPr="0085027A">
        <w:rPr>
          <w:bCs/>
        </w:rPr>
        <w:tab/>
      </w:r>
      <w:r w:rsidRPr="0085027A">
        <w:rPr>
          <w:bCs/>
        </w:rPr>
        <w:tab/>
      </w:r>
      <w:r w:rsidRPr="0085027A">
        <w:rPr>
          <w:bCs/>
        </w:rPr>
        <w:tab/>
      </w:r>
      <w:r w:rsidRPr="0085027A">
        <w:rPr>
          <w:bCs/>
        </w:rPr>
        <w:tab/>
      </w:r>
      <w:r w:rsidRPr="0085027A">
        <w:rPr>
          <w:bCs/>
        </w:rPr>
        <w:tab/>
      </w:r>
      <w:r w:rsidRPr="0085027A">
        <w:rPr>
          <w:bCs/>
        </w:rPr>
        <w:tab/>
        <w:t>31-ST-</w:t>
      </w:r>
      <w:r w:rsidR="00653229" w:rsidRPr="0085027A">
        <w:rPr>
          <w:bCs/>
        </w:rPr>
        <w:t>621/13</w:t>
      </w:r>
      <w:r w:rsidR="00340613">
        <w:rPr>
          <w:bCs/>
        </w:rPr>
        <w:t>-348</w:t>
      </w:r>
    </w:p>
    <w:p w:rsidRDefault="00CB2F04" w:rsidP="00CB2F04" w:rsidR="00CB2F04" w:rsidRPr="0085027A">
      <w:pPr>
        <w:rPr>
          <w:bCs/>
        </w:rPr>
      </w:pPr>
    </w:p>
    <w:p w:rsidRDefault="00CB2F04" w:rsidP="00CB2F04" w:rsidR="00CB2F04" w:rsidRPr="0085027A">
      <w:pPr>
        <w:tabs>
          <w:tab w:pos="7320" w:val="left"/>
        </w:tabs>
        <w:jc w:val="center"/>
        <w:rPr>
          <w:bCs/>
        </w:rPr>
      </w:pPr>
      <w:r w:rsidRPr="0085027A">
        <w:rPr>
          <w:bCs/>
        </w:rPr>
        <w:t xml:space="preserve">R E P U B L I K A    H R V A T S K A </w:t>
      </w:r>
    </w:p>
    <w:p w:rsidRDefault="00CB2F04" w:rsidP="00CB2F04" w:rsidR="00CB2F04" w:rsidRPr="0085027A">
      <w:pPr>
        <w:pStyle w:val="Naslov1"/>
        <w:rPr>
          <w:rFonts w:cs="Times New Roman" w:hAnsi="Times New Roman" w:ascii="Times New Roman"/>
          <w:b w:val="false"/>
        </w:rPr>
      </w:pPr>
      <w:r w:rsidRPr="0085027A">
        <w:rPr>
          <w:rFonts w:cs="Times New Roman" w:hAnsi="Times New Roman" w:ascii="Times New Roman"/>
          <w:b w:val="false"/>
        </w:rPr>
        <w:t xml:space="preserve">R J E Š E N J E </w:t>
      </w:r>
    </w:p>
    <w:p w:rsidRDefault="00CB2F04" w:rsidP="00CB2F04" w:rsidR="00CB2F04" w:rsidRPr="0085027A">
      <w:pPr>
        <w:jc w:val="center"/>
        <w:rPr>
          <w:bCs/>
        </w:rPr>
      </w:pPr>
      <w:r w:rsidRPr="0085027A">
        <w:rPr>
          <w:bCs/>
        </w:rPr>
        <w:t xml:space="preserve">O </w:t>
      </w:r>
    </w:p>
    <w:p w:rsidRDefault="00CB2F04" w:rsidP="00CB2F04" w:rsidR="00CB2F04" w:rsidRPr="0085027A">
      <w:pPr>
        <w:jc w:val="center"/>
        <w:rPr>
          <w:bCs/>
        </w:rPr>
      </w:pPr>
      <w:r w:rsidRPr="0085027A">
        <w:rPr>
          <w:bCs/>
        </w:rPr>
        <w:t>DOSUDI</w:t>
      </w:r>
    </w:p>
    <w:p w:rsidRDefault="00CB2F04" w:rsidP="00CB2F04" w:rsidR="00CB2F04" w:rsidRPr="0085027A">
      <w:pPr>
        <w:jc w:val="center"/>
        <w:rPr>
          <w:bCs/>
        </w:rPr>
      </w:pPr>
    </w:p>
    <w:p w:rsidRDefault="00CB2F04" w:rsidP="00CB2F04" w:rsidR="003C202F" w:rsidRPr="0085027A">
      <w:r w:rsidRPr="0085027A">
        <w:rPr>
          <w:bCs/>
        </w:rPr>
        <w:tab/>
      </w:r>
      <w:r w:rsidRPr="0085027A">
        <w:t xml:space="preserve">TRGOVAČKI SUD U ZAGREBU po stečajnom sucu Nadi Kraljić  u stečajnom predmetu stečajnog dužnika </w:t>
      </w:r>
      <w:r w:rsidR="00BA525A" w:rsidRPr="0085027A">
        <w:t xml:space="preserve"> </w:t>
      </w:r>
      <w:r w:rsidR="00C635FC" w:rsidRPr="0085027A">
        <w:t>MGT</w:t>
      </w:r>
      <w:r w:rsidR="00BA525A" w:rsidRPr="0085027A">
        <w:t xml:space="preserve"> d.o.o.</w:t>
      </w:r>
      <w:r w:rsidR="001A475F" w:rsidRPr="0085027A">
        <w:t xml:space="preserve"> Kumrovec, Cesta Lijepe Naše 5, </w:t>
      </w:r>
      <w:r w:rsidR="00BA525A" w:rsidRPr="0085027A">
        <w:t xml:space="preserve">MBS:080041351, OIB: 40418183801 </w:t>
      </w:r>
      <w:r w:rsidRPr="0085027A">
        <w:t>d</w:t>
      </w:r>
      <w:r w:rsidR="000335CE" w:rsidRPr="0085027A">
        <w:t xml:space="preserve">ana </w:t>
      </w:r>
      <w:r w:rsidR="00482D30">
        <w:t>6</w:t>
      </w:r>
      <w:r w:rsidR="001A475F" w:rsidRPr="0085027A">
        <w:t>. srpnja</w:t>
      </w:r>
      <w:r w:rsidR="00C27A6B" w:rsidRPr="0085027A">
        <w:t xml:space="preserve"> 2016. </w:t>
      </w:r>
      <w:r w:rsidR="000335CE" w:rsidRPr="0085027A">
        <w:t xml:space="preserve">  godine </w:t>
      </w:r>
    </w:p>
    <w:p w:rsidRDefault="00BA525A" w:rsidP="00CB2F04" w:rsidR="00BA525A" w:rsidRPr="0085027A"/>
    <w:p w:rsidRDefault="00CB2F04" w:rsidP="00CB2F04" w:rsidR="00CB2F04" w:rsidRPr="0085027A">
      <w:pPr>
        <w:jc w:val="center"/>
        <w:rPr>
          <w:bCs/>
        </w:rPr>
      </w:pPr>
      <w:r w:rsidRPr="0085027A">
        <w:rPr>
          <w:bCs/>
        </w:rPr>
        <w:t xml:space="preserve">r i j e š i o   j e </w:t>
      </w:r>
    </w:p>
    <w:p w:rsidRDefault="00CB2F04" w:rsidP="00CB2F04" w:rsidR="00CB2F04" w:rsidRPr="0085027A">
      <w:pPr>
        <w:rPr>
          <w:bCs/>
        </w:rPr>
      </w:pPr>
      <w:r w:rsidRPr="0085027A">
        <w:rPr>
          <w:bCs/>
        </w:rPr>
        <w:tab/>
      </w:r>
      <w:r w:rsidRPr="0085027A">
        <w:rPr>
          <w:bCs/>
        </w:rPr>
        <w:tab/>
      </w:r>
      <w:r w:rsidRPr="0085027A">
        <w:t xml:space="preserve"> </w:t>
      </w:r>
    </w:p>
    <w:p w:rsidRDefault="00CB2F04" w:rsidP="002E7F60" w:rsidR="00CB2F04" w:rsidRPr="0085027A">
      <w:pPr>
        <w:ind w:firstLine="708"/>
        <w:rPr>
          <w:bCs/>
        </w:rPr>
      </w:pPr>
      <w:r w:rsidRPr="0085027A">
        <w:rPr>
          <w:bCs/>
        </w:rPr>
        <w:t>I</w:t>
      </w:r>
      <w:r w:rsidRPr="0085027A">
        <w:rPr>
          <w:bCs/>
        </w:rPr>
        <w:tab/>
      </w:r>
      <w:r w:rsidRPr="0085027A">
        <w:t>Kupcu</w:t>
      </w:r>
      <w:r w:rsidR="001A475F" w:rsidRPr="0085027A">
        <w:t xml:space="preserve"> SEVERITAS d.o.o. – Zagreb</w:t>
      </w:r>
      <w:r w:rsidR="001E66AA" w:rsidRPr="0085027A">
        <w:t xml:space="preserve">, Poljana Zdenka Mikine 46 OIB: </w:t>
      </w:r>
      <w:r w:rsidR="001A475F" w:rsidRPr="0085027A">
        <w:t xml:space="preserve">92595616163 </w:t>
      </w:r>
      <w:r w:rsidRPr="0085027A">
        <w:t xml:space="preserve">dosuđuju se nekretnine vlasništvo stečajnog dužnika </w:t>
      </w:r>
      <w:r w:rsidR="00CE3988" w:rsidRPr="0085027A">
        <w:rPr>
          <w:bCs/>
        </w:rPr>
        <w:t>što u naravi čini:</w:t>
      </w:r>
    </w:p>
    <w:p w:rsidRDefault="001A475F" w:rsidP="001A475F" w:rsidR="001A475F" w:rsidRPr="0085027A">
      <w:pPr>
        <w:ind w:firstLine="708"/>
        <w:jc w:val="both"/>
      </w:pPr>
      <w:r w:rsidRPr="0085027A">
        <w:t xml:space="preserve">01. kčbr. 412/300, suvlasnički dio 137/1000-ETAŽNO VLASNIŠTVO (E-2), Stan oznake A2 u prizemlju neto površine 43,29 m2 sa garažnim mjestom oznake G2 u podrumu neto površine 8,82 m2 u elaboratu označeno sivo sve upisano u zk.ul. 4985 k.o. Diklo  </w:t>
      </w:r>
    </w:p>
    <w:p w:rsidRDefault="001A475F" w:rsidP="001A475F" w:rsidR="001A475F" w:rsidRPr="0085027A">
      <w:pPr>
        <w:jc w:val="both"/>
      </w:pPr>
    </w:p>
    <w:p w:rsidRDefault="00535D29" w:rsidP="00535D29" w:rsidR="00535D29" w:rsidRPr="0085027A">
      <w:pPr>
        <w:pStyle w:val="Odlomakpopisa"/>
        <w:numPr>
          <w:ilvl w:val="0"/>
          <w:numId w:val="16"/>
        </w:numPr>
        <w:jc w:val="both"/>
      </w:pPr>
      <w:r w:rsidRPr="0085027A">
        <w:t>Razlučni vjerovnik kao kupac je dao izjavu i potvrdu Obveznika u sustavu PDV-a da je u sustavu PDV-a i da ne dijeli poreznu obvezu i da ima preduvjete za prijenos s osnova PDV-a. Cijena bez PDV-a iznosi 399.299,36 kuna uz prijenos porezne obveze PDV-a sukladno čl. 75 st. 3 toč. d Zakona o PDV-u.</w:t>
      </w:r>
    </w:p>
    <w:p w:rsidRDefault="001A475F" w:rsidP="001A475F" w:rsidR="001A475F" w:rsidRPr="0085027A">
      <w:pPr>
        <w:ind w:firstLine="708"/>
        <w:jc w:val="both"/>
      </w:pPr>
    </w:p>
    <w:p w:rsidRDefault="001A475F" w:rsidP="001A475F" w:rsidR="001A475F" w:rsidRPr="0085027A">
      <w:pPr>
        <w:ind w:firstLine="708"/>
        <w:jc w:val="both"/>
      </w:pPr>
      <w:r w:rsidRPr="0085027A">
        <w:t>02. kčbr. 412/300, suvlasnički dio 137/1000-ETAŽNO VLASNIŠTVO (E-4), Stan oznake A4 na prvom katu neto površine 43,29 m2 sa garažnim mjestom oznake G4 u podrumu neto površine 8,81 m2 u elaboratu označeno plavo sve upisano u zk.ul. 4985 k.o. Diklo</w:t>
      </w:r>
    </w:p>
    <w:p w:rsidRDefault="001A475F" w:rsidP="00535D29" w:rsidR="00535D29" w:rsidRPr="0085027A">
      <w:r w:rsidRPr="0085027A">
        <w:t xml:space="preserve"> </w:t>
      </w:r>
      <w:r w:rsidR="00535D29" w:rsidRPr="0085027A">
        <w:tab/>
        <w:t>- Razlučni vjerovnik kao kupac daje izjavu i potvrdu Obveznika u sustavu PDV-a da je u sustavu PDV-a i da ne dijeli poreznu obvezu te da ima preduvjete za prijenos obveze sa osnova PDV-a.</w:t>
      </w:r>
    </w:p>
    <w:p w:rsidRDefault="00535D29" w:rsidP="00535D29" w:rsidR="00535D29" w:rsidRPr="0085027A">
      <w:r w:rsidRPr="0085027A">
        <w:tab/>
        <w:t>Cijena bez PDV-a iznosi 399.257,51 kuna uz prijenos porezne obveze PDV-a sukladno čl. 75 st. 3 toč. d Zakona o PDV-u.</w:t>
      </w:r>
    </w:p>
    <w:p w:rsidRDefault="001A475F" w:rsidP="001A475F" w:rsidR="001A475F" w:rsidRPr="0085027A">
      <w:pPr>
        <w:ind w:firstLine="708"/>
        <w:jc w:val="both"/>
      </w:pPr>
    </w:p>
    <w:p w:rsidRDefault="001A475F" w:rsidP="001A475F" w:rsidR="001A475F" w:rsidRPr="0085027A">
      <w:pPr>
        <w:ind w:firstLine="708"/>
        <w:jc w:val="both"/>
      </w:pPr>
      <w:r w:rsidRPr="0085027A">
        <w:t>03.</w:t>
      </w:r>
      <w:r w:rsidRPr="0085027A">
        <w:tab/>
        <w:t>kčbr. 412/300, suvlasnički dio 137/1000-ETAŽNO VLASNIŠTVO (E-5), Stan oznake A5 na drugom katu neto površine 43,29 m2 sa garažnim mjestom oznake G5 u podrumu neto površine 8,82 m2 u elaboratu označeno žuto sve upisano u zk.ul. 4985 k.o. Diklo</w:t>
      </w:r>
    </w:p>
    <w:p w:rsidRDefault="00535D29" w:rsidP="00535D29" w:rsidR="00535D29" w:rsidRPr="0085027A">
      <w:pPr>
        <w:ind w:firstLine="708"/>
      </w:pPr>
      <w:r w:rsidRPr="0085027A">
        <w:t>- Razlučni vjerovnik kao kupac daje izjavu i potvrdu obveznika u sustavu PDV-a da je u sustavu PDV-a i da ne dijeli poreznu obvezu te da ima preduvjete za prijenos obveze sa osnova PDV-a.</w:t>
      </w:r>
    </w:p>
    <w:p w:rsidRDefault="00535D29" w:rsidP="00535D29" w:rsidR="00535D29" w:rsidRPr="0085027A">
      <w:r w:rsidRPr="0085027A">
        <w:tab/>
        <w:t>Cijena bez PDV-a iznosi 399.299,36 kuna uz prijenos porezne obveze PDV-a sukladno čl. 75 st. 3 toč. d Zakona o PDV-u.</w:t>
      </w:r>
    </w:p>
    <w:p w:rsidRDefault="001A475F" w:rsidP="001A475F" w:rsidR="001A475F" w:rsidRPr="0085027A">
      <w:pPr>
        <w:ind w:firstLine="708"/>
        <w:jc w:val="both"/>
      </w:pPr>
    </w:p>
    <w:p w:rsidRDefault="001A475F" w:rsidP="001A475F" w:rsidR="001A475F" w:rsidRPr="0085027A">
      <w:pPr>
        <w:ind w:firstLine="708"/>
        <w:jc w:val="both"/>
      </w:pPr>
      <w:r w:rsidRPr="0085027A">
        <w:t xml:space="preserve">04. </w:t>
      </w:r>
      <w:r w:rsidRPr="0085027A">
        <w:tab/>
        <w:t>kčbr. 412/300, suvlasnički dio 137/1000-ETAŽNO VLASNIŠTVO (E-6), Stan oznake A6 na drugom katu neto površine 43,29 m2 sa garažnim mjestom oznake G6 u podrumu neto površine 8,84 m2 u elaboratu označeno crveno sve upisano u zk.ul. 4985 k.o. Diklo</w:t>
      </w:r>
    </w:p>
    <w:p w:rsidRDefault="00535D29" w:rsidP="00535D29" w:rsidR="00535D29" w:rsidRPr="0085027A">
      <w:pPr>
        <w:ind w:firstLine="708"/>
      </w:pPr>
      <w:r w:rsidRPr="0085027A">
        <w:t>- Razlučni vjerovnik kao kupac daje izjavu i potvrdu obveznika u sustavu PDV-a da je u sustavu PDV-a i da ne dijeli poreznu obvezu te da ima preduvjete za prijenos obveze sa osnova PDV-a.</w:t>
      </w:r>
    </w:p>
    <w:p w:rsidRDefault="00535D29" w:rsidP="00535D29" w:rsidR="00535D29" w:rsidRPr="0085027A">
      <w:r w:rsidRPr="0085027A">
        <w:tab/>
        <w:t>Cijena bez PDV-a iznosi 399.383,07 kuna uz prijenos porezne obveze PDV-a sukladno čl. 75 st. 3 toč. d Zakona o PDV-u.</w:t>
      </w:r>
    </w:p>
    <w:p w:rsidRDefault="001A475F" w:rsidP="00535D29" w:rsidR="001A475F" w:rsidRPr="0085027A">
      <w:pPr>
        <w:jc w:val="both"/>
      </w:pPr>
    </w:p>
    <w:p w:rsidRDefault="004537BC" w:rsidP="001A475F" w:rsidR="001A475F" w:rsidRPr="0085027A">
      <w:pPr>
        <w:ind w:firstLine="708"/>
        <w:jc w:val="both"/>
      </w:pPr>
      <w:r w:rsidRPr="0085027A">
        <w:t>05</w:t>
      </w:r>
      <w:r w:rsidR="001A475F" w:rsidRPr="0085027A">
        <w:t>.</w:t>
      </w:r>
      <w:r w:rsidR="001A475F" w:rsidRPr="0085027A">
        <w:tab/>
        <w:t>kčbr. 412/296, suvlasnički dio 131/1000-ETAŽNO VLASNŠTVO (E-1), Stan oznake A1 u prizemlju neto površine 49,83 m2 sa garažnim mjestom oznake G1 u podrumu neto površine 8,80 m2 i spremištem oznake S1 neto površine 0,85 m2 u grafičkom prikazu elaborata obojeno zelenom bojom sve upisano u zk.ul. 4986 k.o. Diklo</w:t>
      </w:r>
    </w:p>
    <w:p w:rsidRDefault="00535D29" w:rsidP="00535D29" w:rsidR="00535D29" w:rsidRPr="0085027A">
      <w:r w:rsidRPr="0085027A">
        <w:tab/>
        <w:t>- Razlučni vjerovnik kao kupac daje izjavu i potvrdu obveznika u sustavu PDV-a da je u sustavu PDV-a i da ne dijeli poreznu obvezu te da ima preduvjete za prijenos obveze sa osnova PDV-a.</w:t>
      </w:r>
    </w:p>
    <w:p w:rsidRDefault="00535D29" w:rsidP="00535D29" w:rsidR="00535D29" w:rsidRPr="0085027A">
      <w:r w:rsidRPr="0085027A">
        <w:tab/>
        <w:t>Cijena bez PDV-a iznosi 461.077,75  kuna uz prijenos porezne obveze PDV-a sukladno čl. 75 st. 3 toč. d Zakona o PDV-u.</w:t>
      </w:r>
    </w:p>
    <w:p w:rsidRDefault="001A475F" w:rsidP="00535D29" w:rsidR="001A475F" w:rsidRPr="0085027A">
      <w:pPr>
        <w:jc w:val="both"/>
      </w:pPr>
    </w:p>
    <w:p w:rsidRDefault="004537BC" w:rsidP="001A475F" w:rsidR="001A475F" w:rsidRPr="0085027A">
      <w:pPr>
        <w:ind w:firstLine="708"/>
      </w:pPr>
      <w:r w:rsidRPr="0085027A">
        <w:t>06</w:t>
      </w:r>
      <w:r w:rsidR="001A475F" w:rsidRPr="0085027A">
        <w:t>.</w:t>
      </w:r>
      <w:r w:rsidR="001A475F" w:rsidRPr="0085027A">
        <w:tab/>
        <w:t>kčbr. 412/296, suvlasnički dio 131/1000-ETAŽNO VLASNIŠTVO (E-3), Stan oznake A3 na prvom katu neto površine 49,83 m2 sa garažnim mjestom oznake G3 u podrumu neto površine 8,81 m2 i spremištem oznake S1 neto površine 0,89 m2 u grafičkom prikazu elaborata obojeno crvenom bojom sve upisano u zk.ul. 4986 k.o. Diklo</w:t>
      </w:r>
    </w:p>
    <w:p w:rsidRDefault="00535D29" w:rsidP="00535D29" w:rsidR="00535D29" w:rsidRPr="0085027A">
      <w:pPr>
        <w:ind w:firstLine="708"/>
      </w:pPr>
      <w:r w:rsidRPr="0085027A">
        <w:t>- Razlučni vjerovnik kao kupac daje izjavu i potvrdu obveznika u sustavu PDV-a da je u sustavu PDV-a i da ne dijeli poreznu obvezu te da ima preduvjete za prijenos obveze sa osnova PDV-a.</w:t>
      </w:r>
    </w:p>
    <w:p w:rsidRDefault="00535D29" w:rsidP="00275FCB" w:rsidR="001A475F" w:rsidRPr="0085027A">
      <w:r w:rsidRPr="0085027A">
        <w:tab/>
        <w:t>Cijena bez PDV-a iznosi 461.454,46 kuna uz prijenos porezne obveze PDV-a sukladno čl. 75 st. 3 toč. d Zakona o PDV-u.</w:t>
      </w:r>
    </w:p>
    <w:p w:rsidRDefault="001E66AA" w:rsidP="001E66AA" w:rsidR="001A475F" w:rsidRPr="0085027A">
      <w:pPr>
        <w:ind w:firstLine="708"/>
        <w:jc w:val="both"/>
      </w:pPr>
      <w:r w:rsidRPr="0085027A">
        <w:rPr>
          <w:bCs/>
        </w:rPr>
        <w:t>II</w:t>
      </w:r>
      <w:r w:rsidRPr="0085027A">
        <w:rPr>
          <w:bCs/>
        </w:rPr>
        <w:tab/>
      </w:r>
      <w:r w:rsidRPr="0085027A">
        <w:t>Kupac SEVERITAS d.o.o. – Zagreb, Poljana Zdenka Mikine 46 OIB: 92595616163 dužan je platiti iznos kupovnine koji odgovara iznosu troškova iz čl. 170 Stečajnog zakona.</w:t>
      </w:r>
    </w:p>
    <w:p w:rsidRDefault="00CB2F04" w:rsidP="002E7F60" w:rsidR="004537BC" w:rsidRPr="0085027A">
      <w:r w:rsidRPr="0085027A">
        <w:tab/>
      </w:r>
      <w:r w:rsidR="001E66AA" w:rsidRPr="0085027A">
        <w:t>III</w:t>
      </w:r>
      <w:r w:rsidR="001E66AA" w:rsidRPr="0085027A">
        <w:tab/>
        <w:t>Nalaže se kupcu SEVERITAS d.o.o. – Zagreb, Poljana Zdenka Mikine 46 OIB: 92595616163 da u roku od 15 dana od primitka ovog rješenja uplati</w:t>
      </w:r>
      <w:r w:rsidR="004537BC" w:rsidRPr="0085027A">
        <w:t xml:space="preserve"> slijedeće</w:t>
      </w:r>
      <w:r w:rsidR="001E66AA" w:rsidRPr="0085027A">
        <w:t xml:space="preserve"> iznos</w:t>
      </w:r>
      <w:r w:rsidR="004537BC" w:rsidRPr="0085027A">
        <w:t xml:space="preserve">e:  </w:t>
      </w:r>
    </w:p>
    <w:p w:rsidRDefault="004537BC" w:rsidP="004537BC" w:rsidR="004537BC" w:rsidRPr="0085027A">
      <w:pPr>
        <w:pStyle w:val="Odlomakpopisa"/>
        <w:numPr>
          <w:ilvl w:val="0"/>
          <w:numId w:val="16"/>
        </w:numPr>
      </w:pPr>
      <w:r w:rsidRPr="0085027A">
        <w:t xml:space="preserve">za nekretninu pod točkom 01) 54.224,85 </w:t>
      </w:r>
      <w:r w:rsidR="001E66AA" w:rsidRPr="0085027A">
        <w:t xml:space="preserve">kuna </w:t>
      </w:r>
    </w:p>
    <w:p w:rsidRDefault="004537BC" w:rsidP="004537BC" w:rsidR="004537BC" w:rsidRPr="0085027A">
      <w:pPr>
        <w:pStyle w:val="Odlomakpopisa"/>
        <w:numPr>
          <w:ilvl w:val="0"/>
          <w:numId w:val="16"/>
        </w:numPr>
      </w:pPr>
      <w:r w:rsidRPr="0085027A">
        <w:t>za nekretninu pod točkom 02) 54</w:t>
      </w:r>
      <w:r w:rsidR="0021735E">
        <w:t>.</w:t>
      </w:r>
      <w:r w:rsidRPr="0085027A">
        <w:t xml:space="preserve">219,17 kuna </w:t>
      </w:r>
    </w:p>
    <w:p w:rsidRDefault="004537BC" w:rsidP="004537BC" w:rsidR="004537BC" w:rsidRPr="0085027A">
      <w:pPr>
        <w:pStyle w:val="Odlomakpopisa"/>
        <w:numPr>
          <w:ilvl w:val="0"/>
          <w:numId w:val="16"/>
        </w:numPr>
      </w:pPr>
      <w:r w:rsidRPr="0085027A">
        <w:t xml:space="preserve">za nekretninu pod točkom 03) 62.682,66 kuna </w:t>
      </w:r>
    </w:p>
    <w:p w:rsidRDefault="004537BC" w:rsidP="004537BC" w:rsidR="004537BC" w:rsidRPr="0085027A">
      <w:pPr>
        <w:pStyle w:val="Odlomakpopisa"/>
        <w:numPr>
          <w:ilvl w:val="0"/>
          <w:numId w:val="16"/>
        </w:numPr>
      </w:pPr>
      <w:r w:rsidRPr="0085027A">
        <w:t xml:space="preserve">za nekretninu pod točkom 04) 63.864,60 kuna </w:t>
      </w:r>
    </w:p>
    <w:p w:rsidRDefault="003F6EFA" w:rsidP="004537BC" w:rsidR="003F6EFA" w:rsidRPr="0085027A">
      <w:pPr>
        <w:pStyle w:val="Odlomakpopisa"/>
        <w:numPr>
          <w:ilvl w:val="0"/>
          <w:numId w:val="16"/>
        </w:numPr>
      </w:pPr>
      <w:r w:rsidRPr="0085027A">
        <w:t>za nekretninu pod točkom 05</w:t>
      </w:r>
      <w:r w:rsidR="004537BC" w:rsidRPr="0085027A">
        <w:t xml:space="preserve">) </w:t>
      </w:r>
      <w:r w:rsidRPr="0085027A">
        <w:t xml:space="preserve">72.402,70 kuna </w:t>
      </w:r>
    </w:p>
    <w:p w:rsidRDefault="003F6EFA" w:rsidP="004537BC" w:rsidR="00653E45">
      <w:pPr>
        <w:pStyle w:val="Odlomakpopisa"/>
        <w:numPr>
          <w:ilvl w:val="0"/>
          <w:numId w:val="16"/>
        </w:numPr>
      </w:pPr>
      <w:r w:rsidRPr="0085027A">
        <w:t>za nekretninu pod točkom 06) 73.368,70 kuna</w:t>
      </w:r>
      <w:r w:rsidR="00653E45">
        <w:t xml:space="preserve">, što ukupno čini iznos od </w:t>
      </w:r>
    </w:p>
    <w:p w:rsidRDefault="005C1CB3" w:rsidP="005C1CB3" w:rsidR="00CB2F04" w:rsidRPr="0085027A">
      <w:r>
        <w:t>380.662,68 kuna,</w:t>
      </w:r>
      <w:r w:rsidR="00653E45">
        <w:t xml:space="preserve"> </w:t>
      </w:r>
      <w:r w:rsidR="003F6EFA" w:rsidRPr="0085027A">
        <w:t xml:space="preserve"> </w:t>
      </w:r>
      <w:r w:rsidR="001E66AA" w:rsidRPr="0085027A">
        <w:t>na sudski depozit ov</w:t>
      </w:r>
      <w:r w:rsidR="003F6EFA" w:rsidRPr="0085027A">
        <w:t xml:space="preserve">og suda broj  IBAN </w:t>
      </w:r>
      <w:r w:rsidR="00FA2E17" w:rsidRPr="0085027A">
        <w:t xml:space="preserve">HR9223900011300000460 </w:t>
      </w:r>
      <w:r w:rsidR="001E66AA" w:rsidRPr="0085027A">
        <w:t xml:space="preserve"> s pozivom na broj </w:t>
      </w:r>
      <w:r w:rsidR="001E66AA" w:rsidRPr="0085027A">
        <w:rPr>
          <w:lang w:val="de-DE"/>
        </w:rPr>
        <w:t>05 –621-13.</w:t>
      </w:r>
    </w:p>
    <w:p w:rsidRDefault="002E19D7" w:rsidP="003035B6" w:rsidR="0085027A">
      <w:r w:rsidRPr="0085027A">
        <w:tab/>
        <w:t>IV</w:t>
      </w:r>
      <w:r w:rsidR="003035B6" w:rsidRPr="0085027A">
        <w:tab/>
        <w:t>Određuje se upis prava vlasništva u korist kupca na dosuđenim nekretninama nakon pravomoćnosti</w:t>
      </w:r>
      <w:r w:rsidR="007066CB" w:rsidRPr="0085027A">
        <w:t xml:space="preserve"> </w:t>
      </w:r>
      <w:r w:rsidR="00CB2F04" w:rsidRPr="0085027A">
        <w:t>ovog rješenja i nakon što kupac uplati</w:t>
      </w:r>
      <w:r w:rsidR="003035B6" w:rsidRPr="0085027A">
        <w:t xml:space="preserve"> </w:t>
      </w:r>
      <w:r w:rsidR="0085027A" w:rsidRPr="0085027A">
        <w:t xml:space="preserve">iznos troškova postupka </w:t>
      </w:r>
      <w:r w:rsidR="003035B6" w:rsidRPr="0085027A">
        <w:t>navedene u točki II</w:t>
      </w:r>
      <w:r w:rsidR="0085027A" w:rsidRPr="0085027A">
        <w:t>I</w:t>
      </w:r>
      <w:r w:rsidR="003035B6" w:rsidRPr="0085027A">
        <w:t xml:space="preserve"> ovog rješenja. </w:t>
      </w:r>
    </w:p>
    <w:p w:rsidRDefault="0085027A" w:rsidP="0085027A" w:rsidR="003035B6" w:rsidRPr="0085027A">
      <w:pPr>
        <w:ind w:firstLine="708"/>
      </w:pPr>
      <w:r w:rsidRPr="0085027A">
        <w:t>V</w:t>
      </w:r>
      <w:r w:rsidRPr="0085027A">
        <w:tab/>
        <w:t>Određuje se brisanje prava i tereta koji prestaju prodajom i to:</w:t>
      </w:r>
    </w:p>
    <w:p w:rsidRDefault="0085027A" w:rsidP="0085027A" w:rsidR="0085027A" w:rsidRPr="0085027A">
      <w:pPr>
        <w:jc w:val="both"/>
      </w:pPr>
      <w:r w:rsidRPr="0085027A">
        <w:tab/>
        <w:t>1)</w:t>
      </w:r>
      <w:r w:rsidRPr="0085027A">
        <w:tab/>
        <w:t xml:space="preserve">Sa 137/1000 posebnog dijela nekretnine upisane u zk.ul. broj: 4985, k.o. Diklo, na k.č.br. 412/300 kao Kuća i dvorište, ukupne površine 500 m2, i to: </w:t>
      </w:r>
    </w:p>
    <w:p w:rsidRDefault="0085027A" w:rsidP="0085027A" w:rsidR="0085027A" w:rsidRPr="0085027A">
      <w:pPr>
        <w:jc w:val="both"/>
        <w:rPr>
          <w:bCs/>
          <w:color w:val="000000"/>
          <w:bdr w:frame="true" w:space="0" w:sz="0" w:color="auto" w:val="none"/>
        </w:rPr>
      </w:pPr>
      <w:r w:rsidRPr="0085027A">
        <w:rPr>
          <w:bCs/>
          <w:color w:val="000000"/>
          <w:bdr w:frame="true" w:space="0" w:sz="0" w:color="auto" w:val="none"/>
        </w:rPr>
        <w:lastRenderedPageBreak/>
        <w:t>ETAŽNO VLASNIŠTVO (E-2): 1. Stan oznake A2 u prizemlju netto površine 43,29 m2 sa  garažnim mjestom oznake G2 u podrumu netto površine 8,82 m2, u elaboratu označeno: sivo</w:t>
      </w:r>
      <w:r>
        <w:rPr>
          <w:bCs/>
          <w:color w:val="000000"/>
          <w:bdr w:frame="true" w:space="0" w:sz="0" w:color="auto" w:val="none"/>
        </w:rPr>
        <w:t>:</w:t>
      </w:r>
    </w:p>
    <w:p w:rsidRDefault="0085027A" w:rsidP="008B255B" w:rsidR="0085027A" w:rsidRPr="0085027A">
      <w:pPr>
        <w:ind w:firstLine="708"/>
        <w:jc w:val="both"/>
      </w:pPr>
      <w:r w:rsidRPr="0085027A">
        <w:t>A) Zabilježbe upisane pod poslovnim brojem Z</w:t>
      </w:r>
      <w:r w:rsidRPr="0085027A">
        <w:rPr>
          <w:color w:val="000000"/>
          <w:shd w:fill="FFFFFF" w:color="auto" w:val="clear"/>
        </w:rPr>
        <w:t xml:space="preserve">-6311/09 kojom se </w:t>
      </w:r>
      <w:r w:rsidRPr="0085027A">
        <w:rPr>
          <w:color w:val="000000"/>
        </w:rPr>
        <w:t>z</w:t>
      </w:r>
      <w:r w:rsidRPr="0085027A">
        <w:rPr>
          <w:color w:val="000000"/>
          <w:shd w:fill="FFFFFF" w:color="auto" w:val="clear"/>
        </w:rPr>
        <w:t>abilježuje ovršivost tražbine pod c/4.1</w:t>
      </w:r>
    </w:p>
    <w:p w:rsidRDefault="0085027A" w:rsidP="008B255B" w:rsidR="0085027A" w:rsidRPr="0085027A">
      <w:pPr>
        <w:ind w:firstLine="708"/>
        <w:jc w:val="both"/>
        <w:rPr>
          <w:color w:val="000000"/>
          <w:shd w:fill="FFFFFF" w:color="auto" w:val="clear"/>
        </w:rPr>
      </w:pPr>
      <w:r w:rsidRPr="0085027A">
        <w:rPr>
          <w:color w:val="000000"/>
          <w:shd w:fill="FFFFFF" w:color="auto" w:val="clear"/>
        </w:rPr>
        <w:t>B)</w:t>
      </w:r>
      <w:r>
        <w:rPr>
          <w:color w:val="000000"/>
          <w:shd w:fill="FFFFFF" w:color="auto" w:val="clear"/>
        </w:rPr>
        <w:t xml:space="preserve"> </w:t>
      </w:r>
      <w:r w:rsidRPr="0085027A">
        <w:rPr>
          <w:color w:val="000000"/>
          <w:shd w:fill="FFFFFF" w:color="auto" w:val="clear"/>
        </w:rPr>
        <w:t>Zabilježbe upisane pod poslovnim brojem</w:t>
      </w:r>
      <w:r w:rsidRPr="0085027A">
        <w:rPr>
          <w:rStyle w:val="apple-converted-space"/>
          <w:color w:val="000000"/>
          <w:shd w:fill="FFFFFF" w:color="auto" w:val="clear"/>
        </w:rPr>
        <w:t> </w:t>
      </w:r>
      <w:r w:rsidRPr="0085027A">
        <w:rPr>
          <w:color w:val="000000"/>
          <w:shd w:fill="FFFFFF" w:color="auto" w:val="clear"/>
        </w:rPr>
        <w:t xml:space="preserve">Z-1405/2013 kao ZABILJEŽBA, ovrhe upisane u C teretovnici pod Z-1405/2013, uz primjedbu </w:t>
      </w:r>
      <w:r w:rsidRPr="0085027A">
        <w:rPr>
          <w:color w:val="000000"/>
          <w:bdr w:frame="true" w:space="0" w:sz="0" w:color="auto" w:val="none"/>
        </w:rPr>
        <w:t>na 2 (1.1), 4 (1.1), 5 (1.1), 6 (1.1), 7 (1.1)</w:t>
      </w:r>
    </w:p>
    <w:p w:rsidRDefault="0085027A" w:rsidP="008B255B" w:rsidR="0085027A" w:rsidRPr="0085027A">
      <w:pPr>
        <w:ind w:firstLine="708"/>
        <w:jc w:val="both"/>
        <w:rPr>
          <w:color w:val="000000"/>
          <w:shd w:fill="FFFFFF" w:color="auto" w:val="clear"/>
        </w:rPr>
      </w:pPr>
      <w:r w:rsidRPr="0085027A">
        <w:rPr>
          <w:color w:val="000000"/>
          <w:shd w:fill="FFFFFF" w:color="auto" w:val="clear"/>
        </w:rPr>
        <w:t>C)</w:t>
      </w:r>
      <w:r>
        <w:rPr>
          <w:color w:val="000000"/>
          <w:shd w:fill="FFFFFF" w:color="auto" w:val="clear"/>
        </w:rPr>
        <w:t xml:space="preserve"> </w:t>
      </w:r>
      <w:r w:rsidRPr="0085027A">
        <w:rPr>
          <w:color w:val="000000"/>
          <w:shd w:fill="FFFFFF" w:color="auto" w:val="clear"/>
        </w:rPr>
        <w:t>Zabilježbe upisane pod poslovnim brojem</w:t>
      </w:r>
      <w:r w:rsidRPr="0085027A">
        <w:rPr>
          <w:rStyle w:val="apple-converted-space"/>
          <w:color w:val="000000"/>
          <w:shd w:fill="FFFFFF" w:color="auto" w:val="clear"/>
        </w:rPr>
        <w:t> </w:t>
      </w:r>
      <w:r w:rsidRPr="0085027A">
        <w:rPr>
          <w:color w:val="000000"/>
          <w:shd w:fill="FFFFFF" w:color="auto" w:val="clear"/>
        </w:rPr>
        <w:t>Z-3955/2014 kao ZABILJEŽBA, OTVARANJE STEČAJNOG POSTUPKA, RJEŠENJE ŽUPANIJSKOG SUDA GŽ-479/14-2 10.03.2014, Na temelju Rješenje Trgovačkog suda u Zagrebu od 12. lipnja 2013. godine, pod poslovnim brojem ST-621/13 zabilježuje se otvaranje stečajnog postupka nad dužnikom "MGT" d.o.o. Kumrovec (pravnim slijednikom Zelene milje d.o.o.), uz primjedbu na 2 (1.1)</w:t>
      </w:r>
    </w:p>
    <w:p w:rsidRDefault="0085027A" w:rsidP="008B255B" w:rsidR="0085027A" w:rsidRPr="0085027A">
      <w:pPr>
        <w:ind w:firstLine="708"/>
        <w:jc w:val="both"/>
        <w:rPr>
          <w:color w:val="000000"/>
          <w:shd w:fill="FFFFFF" w:color="auto" w:val="clear"/>
        </w:rPr>
      </w:pPr>
      <w:r w:rsidRPr="0085027A">
        <w:rPr>
          <w:color w:val="000000"/>
          <w:shd w:fill="FFFFFF" w:color="auto" w:val="clear"/>
        </w:rPr>
        <w:t>D)</w:t>
      </w:r>
      <w:r>
        <w:rPr>
          <w:color w:val="000000"/>
          <w:shd w:fill="FFFFFF" w:color="auto" w:val="clear"/>
        </w:rPr>
        <w:t xml:space="preserve"> </w:t>
      </w:r>
      <w:r w:rsidRPr="0085027A">
        <w:rPr>
          <w:color w:val="000000"/>
          <w:shd w:fill="FFFFFF" w:color="auto" w:val="clear"/>
        </w:rPr>
        <w:t xml:space="preserve">Uknjižbe založnog prava upisanog pod poslovnim brojem </w:t>
      </w:r>
      <w:r w:rsidRPr="0085027A">
        <w:rPr>
          <w:color w:val="000000"/>
          <w:bdr w:frame="true" w:space="0" w:sz="0" w:color="auto" w:val="none"/>
        </w:rPr>
        <w:t>Z 9616/04 na temelju Ugovora o kreditu br: 011-503/2004 sa sporazumom o osiguranju novčane tražbine zasnivanjem založnog prava na nekretninama zaključenog u Zagrebu 25. studenog 2004. solemniziranog po javnom bilježniku Ilinki Lisonek iz Zagreba pod br: OU-2614/2004 od 25. studenog 2004.godine i prijedloga, uknjiženo na teret tijela jedinog prava vlasništva Zelena milja d.o.o. Zadar uknjižba založnog prava za iznos deviznog kredita u iznosu od 1.300.000,00 EUR-a uvećano za pripadajuću kamatu, zateznu kamatu, naknade i sve ostale troškove, uz zabilježbu ovršivosti tražbine, u korist:</w:t>
      </w:r>
      <w:r w:rsidRPr="0085027A">
        <w:rPr>
          <w:bCs/>
          <w:color w:val="000000"/>
          <w:bdr w:frame="true" w:space="0" w:sz="0" w:color="auto" w:val="none"/>
        </w:rPr>
        <w:t xml:space="preserve"> HYPO ALPE-ADRIA-BANK D.D., ZAGREB, KOTURAŠKA 47</w:t>
      </w:r>
    </w:p>
    <w:p w:rsidRDefault="0085027A" w:rsidP="008B255B" w:rsidR="0085027A" w:rsidRPr="0085027A">
      <w:pPr>
        <w:ind w:firstLine="708"/>
        <w:jc w:val="both"/>
        <w:rPr>
          <w:color w:val="000000"/>
          <w:shd w:fill="FFFFFF" w:color="auto" w:val="clear"/>
        </w:rPr>
      </w:pPr>
      <w:r w:rsidRPr="0085027A">
        <w:rPr>
          <w:bCs/>
          <w:color w:val="000000"/>
          <w:bdr w:frame="true" w:space="0" w:sz="0" w:color="auto" w:val="none"/>
        </w:rPr>
        <w:t>E)</w:t>
      </w:r>
      <w:r>
        <w:rPr>
          <w:color w:val="000000"/>
          <w:shd w:fill="FFFFFF" w:color="auto" w:val="clear"/>
        </w:rPr>
        <w:t xml:space="preserve"> </w:t>
      </w:r>
      <w:r w:rsidRPr="0085027A">
        <w:rPr>
          <w:color w:val="000000"/>
          <w:bdr w:frame="true" w:space="0" w:sz="0" w:color="auto" w:val="none"/>
        </w:rPr>
        <w:t xml:space="preserve">Uknjižbe ustupanja založnog prava upisanog pod poslovnim brojem Z-5858/2015, temeljem ANEKSA UGOVORU O USTUPU TRAŽBINE, OV-831/15-2 23.03.2015, i Ugovora o ustupu tražbine sastavljenog u Zagrebu dana 23. travnja 2014. godine, ovjerenog kod javnog bilježnika Mladen Matoš iz Zagreba, dana 24. travnja 2014. godine pod brojem Ov-4777/14 (u spisu Z-13681/14), u korist: </w:t>
      </w:r>
      <w:r w:rsidRPr="0085027A">
        <w:rPr>
          <w:bCs/>
          <w:color w:val="000000"/>
          <w:bdr w:frame="true" w:space="0" w:sz="0" w:color="auto" w:val="none"/>
        </w:rPr>
        <w:t>H-ABDUCO D.O.O., OIB: 13667298928, ZAGREB, SLAVONSKA AVENIJA 6A, uz primjedbu na 1.1</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F)</w:t>
      </w:r>
      <w:r>
        <w:rPr>
          <w:bCs/>
          <w:color w:val="000000"/>
          <w:bdr w:frame="true" w:space="0" w:sz="0" w:color="auto" w:val="none"/>
        </w:rPr>
        <w:t xml:space="preserve"> </w:t>
      </w:r>
      <w:r w:rsidRPr="0085027A">
        <w:rPr>
          <w:color w:val="000000"/>
          <w:bdr w:frame="true" w:space="0" w:sz="0" w:color="auto" w:val="none"/>
        </w:rPr>
        <w:t xml:space="preserve">Uknjižbe ustupanja založnog prava upisanog pod poslovnim brojem Z-5648/2016, temeljem UGOVOR O PRODAJI I PRIJENOSU (NAPLATNOM USTUPU) TRAŽBINE OVJEREN POD OV. BROJ 4978/16 PO JAVNOM BILJEŽNIKU VESNI PUČAR IZ ZAGREBA 11.03.2016, PISANA POTVRDA OVJERENA POD OV. BROJ 5348/16 PO JAVNOM BILJEŽNIKU VESNI ČUČAR IZ ZAGREBA 16.03.2016, u korist: </w:t>
      </w:r>
      <w:r w:rsidRPr="0085027A">
        <w:rPr>
          <w:bCs/>
          <w:color w:val="000000"/>
          <w:bdr w:frame="true" w:space="0" w:sz="0" w:color="auto" w:val="none"/>
        </w:rPr>
        <w:t>SEVERITAS D. O. O. , OIB: 92595616163, ZAGREB, POLJANA ZDENKA MIKINE 46, uz primjedbu na 1.3</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G)</w:t>
      </w:r>
      <w:r>
        <w:rPr>
          <w:bCs/>
          <w:color w:val="000000"/>
          <w:bdr w:frame="true" w:space="0" w:sz="0" w:color="auto" w:val="none"/>
        </w:rPr>
        <w:t xml:space="preserve"> </w:t>
      </w:r>
      <w:r w:rsidRPr="0085027A">
        <w:rPr>
          <w:color w:val="000000"/>
          <w:shd w:fill="FFFFFF" w:color="auto" w:val="clear"/>
        </w:rPr>
        <w:t>Uknjižbe založnog prava upisanog pod poslovnim brojem</w:t>
      </w:r>
      <w:r w:rsidRPr="0085027A">
        <w:rPr>
          <w:color w:val="000000"/>
        </w:rPr>
        <w:t> </w:t>
      </w:r>
      <w:r w:rsidRPr="0085027A">
        <w:rPr>
          <w:color w:val="000000"/>
          <w:bdr w:frame="true" w:space="0" w:sz="0" w:color="auto" w:val="none"/>
        </w:rPr>
        <w:t>Z-1227/07 na temelju Ugovora o kreditu broj: 011-35/2007 sa Sporazumom o osiguranju novčane tražbine od 21.siječnja 2007.godine solemniziranog kod javnog bilježnika Ilinke Lisonek iz Zagreba, pod broj OU-33/2007 i prijedloga na teret nekretnina u A-Posjedovnici za iznos kredita od 2.208.600,00 HRK, uvećano</w:t>
      </w:r>
      <w:r w:rsidR="008B255B">
        <w:rPr>
          <w:color w:val="000000"/>
          <w:bdr w:frame="true" w:space="0" w:sz="0" w:color="auto" w:val="none"/>
        </w:rPr>
        <w:t xml:space="preserve"> </w:t>
      </w:r>
      <w:r w:rsidRPr="0085027A">
        <w:rPr>
          <w:color w:val="000000"/>
          <w:bdr w:frame="true" w:space="0" w:sz="0" w:color="auto" w:val="none"/>
        </w:rPr>
        <w:t xml:space="preserve">za pripadajuće kamate i sve ostale troškove, u korist: </w:t>
      </w:r>
      <w:r w:rsidRPr="0085027A">
        <w:rPr>
          <w:bCs/>
          <w:color w:val="000000"/>
          <w:bdr w:frame="true" w:space="0" w:sz="0" w:color="auto" w:val="none"/>
        </w:rPr>
        <w:t>HYPO ALPE-ADRIA-BANK D.D. ZAGREB, KOTURAŠKA 47., ZAGREB</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H)</w:t>
      </w:r>
      <w:r>
        <w:rPr>
          <w:bCs/>
          <w:color w:val="000000"/>
          <w:bdr w:frame="true" w:space="0" w:sz="0" w:color="auto" w:val="none"/>
        </w:rPr>
        <w:t xml:space="preserve"> </w:t>
      </w:r>
      <w:r w:rsidRPr="0085027A">
        <w:rPr>
          <w:color w:val="000000"/>
          <w:bdr w:frame="true" w:space="0" w:sz="0" w:color="auto" w:val="none"/>
        </w:rPr>
        <w:t>Uknjižbe ustupanja založnog prava upisanog pod poslovnim brojem</w:t>
      </w:r>
      <w:r w:rsidRPr="0085027A">
        <w:rPr>
          <w:color w:val="000000"/>
        </w:rPr>
        <w:t> </w:t>
      </w:r>
      <w:r w:rsidRPr="0085027A">
        <w:rPr>
          <w:color w:val="000000"/>
          <w:bdr w:frame="true" w:space="0" w:sz="0" w:color="auto" w:val="none"/>
        </w:rPr>
        <w:t xml:space="preserve">Z-5858/2015 temeljem ANEKS UGOVORU O USTUPU TRAŽBINE, OV-831/15-2 23.03.2015, i Ugovora o ustupu tražbine sastavljenog u Zagrebu dana 23. travnja 2014. godine, ovjerenog kod javnog bilježnika Mladen Matoš iz Zagreba, dana 24. travnja 2014. godine pod brojem Ov-4777/14 (u spisu Z-13681/14), u korist: </w:t>
      </w:r>
      <w:r w:rsidRPr="0085027A">
        <w:rPr>
          <w:bCs/>
          <w:color w:val="000000"/>
          <w:bdr w:frame="true" w:space="0" w:sz="0" w:color="auto" w:val="none"/>
        </w:rPr>
        <w:t>H-ABDUCO D.O.O., OIB: 13667298928, ZAGREB, SLAVONSKA AVENIJA 6A, uz primjedbu na 2.1</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I)</w:t>
      </w:r>
      <w:r>
        <w:rPr>
          <w:bCs/>
          <w:color w:val="000000"/>
          <w:bdr w:frame="true" w:space="0" w:sz="0" w:color="auto" w:val="none"/>
        </w:rPr>
        <w:t xml:space="preserve"> </w:t>
      </w:r>
      <w:r w:rsidRPr="0085027A">
        <w:rPr>
          <w:color w:val="000000"/>
          <w:bdr w:frame="true" w:space="0" w:sz="0" w:color="auto" w:val="none"/>
        </w:rPr>
        <w:t>Uknjižbe ustupanja založnog prava upisanog pod poslovnim brojem</w:t>
      </w:r>
      <w:r w:rsidRPr="0085027A">
        <w:rPr>
          <w:color w:val="000000"/>
        </w:rPr>
        <w:t> </w:t>
      </w:r>
      <w:r w:rsidRPr="0085027A">
        <w:rPr>
          <w:color w:val="000000"/>
          <w:bdr w:frame="true" w:space="0" w:sz="0" w:color="auto" w:val="none"/>
        </w:rPr>
        <w:t xml:space="preserve">Z-5648/2016 temeljem UGOVORA O PRODAJI I PRIJENOSU (NAPLATNOM USTUPU) TRAŽBINE OVJEREN POD OV. BROJ 4978/16 PO JAVNOM BILJEŽNIKU VESNI PUČAR IZ </w:t>
      </w:r>
      <w:r w:rsidRPr="0085027A">
        <w:rPr>
          <w:color w:val="000000"/>
          <w:bdr w:frame="true" w:space="0" w:sz="0" w:color="auto" w:val="none"/>
        </w:rPr>
        <w:lastRenderedPageBreak/>
        <w:t xml:space="preserve">ZAGREBA 11.03.2016, PISANA POTVRDA OVJERENA POD OV. BROJ 5348/16 PO JAVNOM BILJEŽNIKU VESNI ČUČAR IZ ZAGREBA 16.03.2016, u korist: </w:t>
      </w:r>
      <w:r w:rsidRPr="0085027A">
        <w:rPr>
          <w:bCs/>
          <w:color w:val="000000"/>
          <w:bdr w:frame="true" w:space="0" w:sz="0" w:color="auto" w:val="none"/>
        </w:rPr>
        <w:t>SEVERITAS D. O. O. , OIB: 92595616163, ZAGREB, POLJANA ZDENKA MIKINE 46, uz primjedbu na 2.2</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J)</w:t>
      </w:r>
      <w:r>
        <w:rPr>
          <w:bCs/>
          <w:color w:val="000000"/>
          <w:bdr w:frame="true" w:space="0" w:sz="0" w:color="auto" w:val="none"/>
        </w:rPr>
        <w:t xml:space="preserve"> </w:t>
      </w:r>
      <w:r w:rsidRPr="0085027A">
        <w:rPr>
          <w:color w:val="000000"/>
          <w:shd w:fill="FFFFFF" w:color="auto" w:val="clear"/>
        </w:rPr>
        <w:t xml:space="preserve">Uknjižbe založnog prava upisanog pod poslovnim brojem </w:t>
      </w:r>
      <w:r w:rsidRPr="0085027A">
        <w:rPr>
          <w:color w:val="000000"/>
          <w:bdr w:frame="true" w:space="0" w:sz="0" w:color="auto" w:val="none"/>
        </w:rPr>
        <w:t xml:space="preserve">Z-6311/09 na temelju rješenja Općinskog suda u Zadru od 23.lipnja 2009.g., pod poslovnim brojem Ovr-1751/09, uknjižuje se založno pravo temeljem ovršnog rješenja Ministarstva financija-Porezne uprave, Područnog ureda Zadar, Klasa:UP/I-415-02/2008-001/00731 Ur.br.513-007-13/2008-01 od 05.prosinca 2008.g., radi osiguranja novčane tražbine predlagatelja osiguranja prema protivniku osiguranja u iznosu od 439,167,58 kn ( 390.172, 22 kn na ime glavnice i 48.997,36 kn na ime obračunatih zateznih kamata) zajedno sa zakonskom zateznom kamatom koja teče na </w:t>
      </w:r>
      <w:r w:rsidR="008B255B" w:rsidRPr="0085027A">
        <w:rPr>
          <w:color w:val="000000"/>
          <w:bdr w:frame="true" w:space="0" w:sz="0" w:color="auto" w:val="none"/>
        </w:rPr>
        <w:t>glavnicu</w:t>
      </w:r>
      <w:r w:rsidRPr="0085027A">
        <w:rPr>
          <w:color w:val="000000"/>
          <w:bdr w:frame="true" w:space="0" w:sz="0" w:color="auto" w:val="none"/>
        </w:rPr>
        <w:t xml:space="preserve"> od 06.prosinca 2008.g., pa do isplate po stopi propisanoj člankom 29.st.2. Zakona o obveznim odnosima (NN broj:35/05), te radi naknade troškova postupka u iznosu od 5.000,00 kuna, uz zabilježbu ovršivosti tražbine, u korist: </w:t>
      </w:r>
      <w:r w:rsidRPr="0085027A">
        <w:rPr>
          <w:bCs/>
          <w:color w:val="000000"/>
          <w:bdr w:frame="true" w:space="0" w:sz="0" w:color="auto" w:val="none"/>
        </w:rPr>
        <w:t>REPUBLIKA HRVATSKA, MINISTARSTO FINANCIJA-POREZNA UPRAVA, PODRUČNI URED ZADAR</w:t>
      </w:r>
    </w:p>
    <w:p w:rsidRDefault="0085027A" w:rsidP="0085027A" w:rsidR="0085027A" w:rsidRPr="0085027A">
      <w:pPr>
        <w:jc w:val="both"/>
        <w:rPr>
          <w:bCs/>
          <w:color w:val="000000"/>
          <w:bdr w:frame="true" w:space="0" w:sz="0" w:color="auto" w:val="none"/>
        </w:rPr>
      </w:pPr>
    </w:p>
    <w:p w:rsidRDefault="0085027A" w:rsidP="008B255B" w:rsidR="0085027A" w:rsidRPr="0085027A">
      <w:pPr>
        <w:ind w:firstLine="708"/>
        <w:jc w:val="both"/>
      </w:pPr>
      <w:r w:rsidRPr="0085027A">
        <w:t>2)</w:t>
      </w:r>
      <w:r w:rsidRPr="0085027A">
        <w:tab/>
        <w:t xml:space="preserve">Sa 137/1000 posebnog dijela nekretnine upisane u zk.ul. broj: 4985, k.o. Diklo, na k.č.br. 412/300 kao Kuća i dvorište, ukupne površine 500 m2, i to: </w:t>
      </w:r>
    </w:p>
    <w:p w:rsidRDefault="0085027A" w:rsidP="0085027A" w:rsidR="0085027A" w:rsidRPr="0085027A">
      <w:pPr>
        <w:jc w:val="both"/>
        <w:rPr>
          <w:bCs/>
          <w:color w:val="000000"/>
          <w:bdr w:frame="true" w:space="0" w:sz="0" w:color="auto" w:val="none"/>
        </w:rPr>
      </w:pPr>
      <w:r w:rsidRPr="0085027A">
        <w:rPr>
          <w:bCs/>
          <w:color w:val="000000"/>
          <w:bdr w:frame="true" w:space="0" w:sz="0" w:color="auto" w:val="none"/>
        </w:rPr>
        <w:t xml:space="preserve">ETAŽNO VLASNIŠTVO (E-4): 1. Stan oznake A4 na prvom katu netto površine 43,29 m2 sa  garažnim mjestom oznake G4 u podrumu netto površine 8,81 m2, u elaboratu označeno: plavo, </w:t>
      </w:r>
    </w:p>
    <w:p w:rsidRDefault="0085027A" w:rsidP="008B255B" w:rsidR="0085027A" w:rsidRPr="0085027A">
      <w:pPr>
        <w:ind w:firstLine="708"/>
        <w:jc w:val="both"/>
      </w:pPr>
      <w:r w:rsidRPr="0085027A">
        <w:t>A) Zabilježbe upisane pod poslovnim brojem Z</w:t>
      </w:r>
      <w:r w:rsidRPr="0085027A">
        <w:rPr>
          <w:color w:val="000000"/>
          <w:shd w:fill="FFFFFF" w:color="auto" w:val="clear"/>
        </w:rPr>
        <w:t xml:space="preserve">-6311/09 kojom se </w:t>
      </w:r>
      <w:r w:rsidRPr="0085027A">
        <w:rPr>
          <w:color w:val="000000"/>
        </w:rPr>
        <w:t>z</w:t>
      </w:r>
      <w:r w:rsidRPr="0085027A">
        <w:rPr>
          <w:color w:val="000000"/>
          <w:shd w:fill="FFFFFF" w:color="auto" w:val="clear"/>
        </w:rPr>
        <w:t>abilježuje ovršivost tražbine pod c/4.1</w:t>
      </w:r>
    </w:p>
    <w:p w:rsidRDefault="0085027A" w:rsidP="008B255B" w:rsidR="0085027A" w:rsidRPr="0085027A">
      <w:pPr>
        <w:ind w:firstLine="708"/>
        <w:jc w:val="both"/>
        <w:rPr>
          <w:color w:val="000000"/>
          <w:shd w:fill="FFFFFF" w:color="auto" w:val="clear"/>
        </w:rPr>
      </w:pPr>
      <w:r w:rsidRPr="0085027A">
        <w:rPr>
          <w:color w:val="000000"/>
          <w:shd w:fill="FFFFFF" w:color="auto" w:val="clear"/>
        </w:rPr>
        <w:t>B)</w:t>
      </w:r>
      <w:r>
        <w:rPr>
          <w:color w:val="000000"/>
          <w:shd w:fill="FFFFFF" w:color="auto" w:val="clear"/>
        </w:rPr>
        <w:t xml:space="preserve"> </w:t>
      </w:r>
      <w:r w:rsidRPr="0085027A">
        <w:rPr>
          <w:color w:val="000000"/>
          <w:shd w:fill="FFFFFF" w:color="auto" w:val="clear"/>
        </w:rPr>
        <w:t>Zabilježbe upisane pod poslovnim brojem</w:t>
      </w:r>
      <w:r w:rsidRPr="0085027A">
        <w:rPr>
          <w:rStyle w:val="apple-converted-space"/>
          <w:color w:val="000000"/>
          <w:shd w:fill="FFFFFF" w:color="auto" w:val="clear"/>
        </w:rPr>
        <w:t> </w:t>
      </w:r>
      <w:r w:rsidRPr="0085027A">
        <w:rPr>
          <w:color w:val="000000"/>
          <w:shd w:fill="FFFFFF" w:color="auto" w:val="clear"/>
        </w:rPr>
        <w:t>Z-1405/2013 kao ZABILJEŽBA, ovrhe upisane u C teretovnici pod Z-1405/2013, uz primjedbu na 2 (1.1), 4 (1.1), 5 (1.1), 6 (1.1), 7 (1.1)</w:t>
      </w:r>
    </w:p>
    <w:p w:rsidRDefault="0085027A" w:rsidP="008B255B" w:rsidR="0085027A" w:rsidRPr="0085027A">
      <w:pPr>
        <w:ind w:firstLine="708"/>
        <w:jc w:val="both"/>
        <w:rPr>
          <w:color w:val="000000"/>
          <w:shd w:fill="FFFFFF" w:color="auto" w:val="clear"/>
        </w:rPr>
      </w:pPr>
      <w:r w:rsidRPr="0085027A">
        <w:rPr>
          <w:color w:val="000000"/>
          <w:shd w:fill="FFFFFF" w:color="auto" w:val="clear"/>
        </w:rPr>
        <w:t>C)</w:t>
      </w:r>
      <w:r>
        <w:rPr>
          <w:color w:val="000000"/>
          <w:shd w:fill="FFFFFF" w:color="auto" w:val="clear"/>
        </w:rPr>
        <w:t xml:space="preserve"> </w:t>
      </w:r>
      <w:r w:rsidRPr="0085027A">
        <w:rPr>
          <w:color w:val="000000"/>
          <w:shd w:fill="FFFFFF" w:color="auto" w:val="clear"/>
        </w:rPr>
        <w:t>Zabilježbe upisane pod poslovnim brojem</w:t>
      </w:r>
      <w:r w:rsidRPr="0085027A">
        <w:rPr>
          <w:rStyle w:val="apple-converted-space"/>
          <w:color w:val="000000"/>
          <w:shd w:fill="FFFFFF" w:color="auto" w:val="clear"/>
        </w:rPr>
        <w:t> </w:t>
      </w:r>
      <w:r w:rsidRPr="0085027A">
        <w:rPr>
          <w:color w:val="000000"/>
          <w:shd w:fill="FFFFFF" w:color="auto" w:val="clear"/>
        </w:rPr>
        <w:t>Z-3955/2014 kao ZABILJEŽBA, OTVARANJE STEČAJNOG POSTUPKA, RJEŠENJE ŽUPANIJSKOG SUDA GŽ-479/14-2 10.03.2014, Na temelju Rješenje Trgovačkog suda u Zagrebu od 12. lipnja 2013. godine, pod poslovnim brojem ST-621/13 zabilježuje se otvaranje stečajnog postupka nad dužnikom "MGT" d.o.o. Kumrovec (pravnim slijednikom Zelene milje d.o.o.), uz primjedbu na 4 (1.1)</w:t>
      </w:r>
    </w:p>
    <w:p w:rsidRDefault="0085027A" w:rsidP="008B255B" w:rsidR="0085027A" w:rsidRPr="0085027A">
      <w:pPr>
        <w:ind w:firstLine="708"/>
        <w:jc w:val="both"/>
        <w:rPr>
          <w:color w:val="000000"/>
          <w:shd w:fill="FFFFFF" w:color="auto" w:val="clear"/>
        </w:rPr>
      </w:pPr>
      <w:r w:rsidRPr="0085027A">
        <w:rPr>
          <w:color w:val="000000"/>
          <w:shd w:fill="FFFFFF" w:color="auto" w:val="clear"/>
        </w:rPr>
        <w:t>D)</w:t>
      </w:r>
      <w:r>
        <w:rPr>
          <w:color w:val="000000"/>
          <w:shd w:fill="FFFFFF" w:color="auto" w:val="clear"/>
        </w:rPr>
        <w:t xml:space="preserve"> </w:t>
      </w:r>
      <w:r w:rsidRPr="0085027A">
        <w:rPr>
          <w:color w:val="000000"/>
          <w:shd w:fill="FFFFFF" w:color="auto" w:val="clear"/>
        </w:rPr>
        <w:t xml:space="preserve">Uknjižbe založnog prava upisanog pod poslovnim brojem </w:t>
      </w:r>
      <w:r w:rsidRPr="0085027A">
        <w:rPr>
          <w:color w:val="000000"/>
          <w:bdr w:frame="true" w:space="0" w:sz="0" w:color="auto" w:val="none"/>
        </w:rPr>
        <w:t>Z 9616/04 na temelju Ugovora o kreditu br: 011-503/2004 sa sporazumom o osiguranju novčane tražbine zasnivanjem založnog prava na nekretninama zaključenog u Zagrebu 25. studenog 2004. solemniziranog po javnom bilježniku Ilinki Lisonek iz Zagreba pod br: OU-2614/2004 od 25. studenog 2004.godine i prijedloga, uknjiženo na teret tijela jedinog prava vlasništva Zelena milja d.o.o. Zadar uknjižba založnog prava za iznos deviznog kredita u iznosu od 1.300.000,00 EUR-a uvećano za pripadajuću kamatu, zateznu kamatu, naknade i sve ostale troškove, uz zabilježbu ovršivosti tražbine, u korist:</w:t>
      </w:r>
      <w:r w:rsidRPr="0085027A">
        <w:rPr>
          <w:bCs/>
          <w:color w:val="000000"/>
          <w:bdr w:frame="true" w:space="0" w:sz="0" w:color="auto" w:val="none"/>
        </w:rPr>
        <w:t xml:space="preserve"> HYPO ALPE-ADRIA-BANK D.D., ZAGREB, KOTURAŠKA 47</w:t>
      </w:r>
    </w:p>
    <w:p w:rsidRDefault="0085027A" w:rsidP="008B255B" w:rsidR="0085027A" w:rsidRPr="0085027A">
      <w:pPr>
        <w:ind w:firstLine="708"/>
        <w:jc w:val="both"/>
        <w:rPr>
          <w:color w:val="000000"/>
          <w:shd w:fill="FFFFFF" w:color="auto" w:val="clear"/>
        </w:rPr>
      </w:pPr>
      <w:r w:rsidRPr="0085027A">
        <w:rPr>
          <w:bCs/>
          <w:color w:val="000000"/>
          <w:bdr w:frame="true" w:space="0" w:sz="0" w:color="auto" w:val="none"/>
        </w:rPr>
        <w:t>E)</w:t>
      </w:r>
      <w:r>
        <w:rPr>
          <w:color w:val="000000"/>
          <w:shd w:fill="FFFFFF" w:color="auto" w:val="clear"/>
        </w:rPr>
        <w:t xml:space="preserve"> </w:t>
      </w:r>
      <w:r w:rsidRPr="0085027A">
        <w:rPr>
          <w:color w:val="000000"/>
          <w:bdr w:frame="true" w:space="0" w:sz="0" w:color="auto" w:val="none"/>
        </w:rPr>
        <w:t xml:space="preserve">Uknjižbe ustupanja založnog prava upisanog pod poslovnim brojem Z-5858/2015, temeljem ANEKSA UGOVORU O USTUPU TRAŽBINE, OV-831/15-2 23.03.2015, i Ugovora o ustupu tražbine sastavljenog u Zagrebu dana 23. travnja 2014. godine, ovjerenog kod javnog bilježnika Mladen Matoš iz Zagreba, dana 24. travnja 2014. godine pod brojem Ov-4777/14 (u spisu Z-13681/14), u korist: </w:t>
      </w:r>
      <w:r w:rsidRPr="0085027A">
        <w:rPr>
          <w:bCs/>
          <w:color w:val="000000"/>
          <w:bdr w:frame="true" w:space="0" w:sz="0" w:color="auto" w:val="none"/>
        </w:rPr>
        <w:t>H-ABDUCO D.O.O., OIB: 13667298928, ZAGREB, SLAVONSKA AVENIJA 6A, uz primjedbu na 1.1</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F)</w:t>
      </w:r>
      <w:r>
        <w:rPr>
          <w:bCs/>
          <w:color w:val="000000"/>
          <w:bdr w:frame="true" w:space="0" w:sz="0" w:color="auto" w:val="none"/>
        </w:rPr>
        <w:t xml:space="preserve"> </w:t>
      </w:r>
      <w:r w:rsidRPr="0085027A">
        <w:rPr>
          <w:color w:val="000000"/>
          <w:bdr w:frame="true" w:space="0" w:sz="0" w:color="auto" w:val="none"/>
        </w:rPr>
        <w:t xml:space="preserve">Uknjižbe ustupanja založnog prava upisanog pod poslovnim brojem Z-5648/2016, temeljem UGOVOR O PRODAJI I PRIJENOSU (NAPLATNOM USTUPU) TRAŽBINE OVJEREN POD OV. BROJ 4978/16 PO JAVNOM BILJEŽNIKU VESNI PUČAR IZ ZAGREBA 11.03.2016, PISANA POTVRDA OVJERENA POD OV. BROJ 5348/16 PO </w:t>
      </w:r>
      <w:r w:rsidRPr="0085027A">
        <w:rPr>
          <w:color w:val="000000"/>
          <w:bdr w:frame="true" w:space="0" w:sz="0" w:color="auto" w:val="none"/>
        </w:rPr>
        <w:lastRenderedPageBreak/>
        <w:t xml:space="preserve">JAVNOM BILJEŽNIKU VESNI ČUČAR IZ ZAGREBA 16.03.2016, u korist: </w:t>
      </w:r>
      <w:r w:rsidRPr="0085027A">
        <w:rPr>
          <w:bCs/>
          <w:color w:val="000000"/>
          <w:bdr w:frame="true" w:space="0" w:sz="0" w:color="auto" w:val="none"/>
        </w:rPr>
        <w:t>SEVERITAS D. O. O. , OIB: 92595616163, ZAGREB, POLJANA ZDENKA MIKINE 46, uz primjedbu na 1.1</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G)</w:t>
      </w:r>
      <w:r>
        <w:rPr>
          <w:bCs/>
          <w:color w:val="000000"/>
          <w:bdr w:frame="true" w:space="0" w:sz="0" w:color="auto" w:val="none"/>
        </w:rPr>
        <w:t xml:space="preserve"> </w:t>
      </w:r>
      <w:r w:rsidRPr="0085027A">
        <w:rPr>
          <w:color w:val="000000"/>
          <w:shd w:fill="FFFFFF" w:color="auto" w:val="clear"/>
        </w:rPr>
        <w:t>Uknjižbe založnog prava upisanog pod poslovnim brojem</w:t>
      </w:r>
      <w:r w:rsidRPr="0085027A">
        <w:rPr>
          <w:color w:val="000000"/>
        </w:rPr>
        <w:t> </w:t>
      </w:r>
      <w:r w:rsidRPr="0085027A">
        <w:rPr>
          <w:color w:val="000000"/>
          <w:bdr w:frame="true" w:space="0" w:sz="0" w:color="auto" w:val="none"/>
        </w:rPr>
        <w:t xml:space="preserve">Z-1227/07 na temelju Ugovora o kreditu broj: 011-35/2007 sa Sporazumom o osiguranju novčane tražbine od 21.siječnja 2007.godine solemniziranog kod javnog bilježnika Ilinke Lisonek iz Zagreba, pod broj OU-33/2007 i prijedloga na teret nekretnina u A-Posjedovnici za iznos kredita od 2.208.600,00 HRK, uvećanoza pripadajuće kamate i sve ostale troškove, u korist: </w:t>
      </w:r>
      <w:r w:rsidRPr="0085027A">
        <w:rPr>
          <w:bCs/>
          <w:color w:val="000000"/>
          <w:bdr w:frame="true" w:space="0" w:sz="0" w:color="auto" w:val="none"/>
        </w:rPr>
        <w:t>HYPO ALPE-ADRIA-BANK D.D. ZAGREB, KOTURAŠKA 47., ZAGREB</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H)</w:t>
      </w:r>
      <w:r>
        <w:rPr>
          <w:bCs/>
          <w:color w:val="000000"/>
          <w:bdr w:frame="true" w:space="0" w:sz="0" w:color="auto" w:val="none"/>
        </w:rPr>
        <w:t xml:space="preserve"> </w:t>
      </w:r>
      <w:r w:rsidRPr="0085027A">
        <w:rPr>
          <w:color w:val="000000"/>
          <w:bdr w:frame="true" w:space="0" w:sz="0" w:color="auto" w:val="none"/>
        </w:rPr>
        <w:t>Uknjižbe ustupanja založnog prava upisanog pod poslovnim brojem</w:t>
      </w:r>
      <w:r w:rsidRPr="0085027A">
        <w:rPr>
          <w:color w:val="000000"/>
        </w:rPr>
        <w:t> </w:t>
      </w:r>
      <w:r w:rsidRPr="0085027A">
        <w:rPr>
          <w:color w:val="000000"/>
          <w:bdr w:frame="true" w:space="0" w:sz="0" w:color="auto" w:val="none"/>
        </w:rPr>
        <w:t xml:space="preserve">Z-5858/2015 temeljem ANEKS UGOVORU O USTUPU TRAŽBINE, OV-831/15-2 23.03.2015, i Ugovora o ustupu tražbine sastavljenog u Zagrebu dana 23. travnja 2014. godine, ovjerenog kod javnog bilježnika Mladen Matoš iz Zagreba, dana 24. travnja 2014. godine pod brojem Ov-4777/14 (u spisu Z-13681/14), u korist: </w:t>
      </w:r>
      <w:r w:rsidRPr="0085027A">
        <w:rPr>
          <w:bCs/>
          <w:color w:val="000000"/>
          <w:bdr w:frame="true" w:space="0" w:sz="0" w:color="auto" w:val="none"/>
        </w:rPr>
        <w:t>H-ABDUCO D.O.O., OIB: 13667298928, ZAGREB, SLAVONSKA AVENIJA 6A, uz primjedbu na 2.1</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I)</w:t>
      </w:r>
      <w:r>
        <w:rPr>
          <w:bCs/>
          <w:color w:val="000000"/>
          <w:bdr w:frame="true" w:space="0" w:sz="0" w:color="auto" w:val="none"/>
        </w:rPr>
        <w:t xml:space="preserve"> </w:t>
      </w:r>
      <w:r w:rsidRPr="0085027A">
        <w:rPr>
          <w:color w:val="000000"/>
          <w:bdr w:frame="true" w:space="0" w:sz="0" w:color="auto" w:val="none"/>
        </w:rPr>
        <w:t>Uknjižbe ustupanja založnog prava upisanog pod poslovnim brojem</w:t>
      </w:r>
      <w:r w:rsidRPr="0085027A">
        <w:rPr>
          <w:color w:val="000000"/>
        </w:rPr>
        <w:t> </w:t>
      </w:r>
      <w:r w:rsidRPr="0085027A">
        <w:rPr>
          <w:color w:val="000000"/>
          <w:bdr w:frame="true" w:space="0" w:sz="0" w:color="auto" w:val="none"/>
        </w:rPr>
        <w:t xml:space="preserve">Z-5648/2016 temeljem UGOVORA O PRODAJI I PRIJENOSU (NAPLATNOM USTUPU) TRAŽBINE OVJEREN POD OV. BROJ 4978/16 PO JAVNOM BILJEŽNIKU VESNI PUČAR IZ ZAGREBA 11.03.2016, PISANA POTVRDA OVJERENA POD OV. BROJ 5348/16 PO JAVNOM BILJEŽNIKU VESNI ČUČAR IZ ZAGREBA 16.03.2016, u korist: </w:t>
      </w:r>
      <w:r w:rsidRPr="0085027A">
        <w:rPr>
          <w:bCs/>
          <w:color w:val="000000"/>
          <w:bdr w:frame="true" w:space="0" w:sz="0" w:color="auto" w:val="none"/>
        </w:rPr>
        <w:t>SEVERITAS D. O. O. , OIB: 92595616163, ZAGREB, POLJANA ZDENKA MIKINE 46, uz primjedbu na 2.2</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J)</w:t>
      </w:r>
      <w:r>
        <w:rPr>
          <w:bCs/>
          <w:color w:val="000000"/>
          <w:bdr w:frame="true" w:space="0" w:sz="0" w:color="auto" w:val="none"/>
        </w:rPr>
        <w:t xml:space="preserve"> </w:t>
      </w:r>
      <w:r w:rsidRPr="0085027A">
        <w:rPr>
          <w:color w:val="000000"/>
          <w:shd w:fill="FFFFFF" w:color="auto" w:val="clear"/>
        </w:rPr>
        <w:t xml:space="preserve">Uknjižbe založnog prava upisanog pod poslovnim brojem </w:t>
      </w:r>
      <w:r w:rsidRPr="0085027A">
        <w:rPr>
          <w:color w:val="000000"/>
          <w:bdr w:frame="true" w:space="0" w:sz="0" w:color="auto" w:val="none"/>
        </w:rPr>
        <w:t xml:space="preserve">Z-6311/09 na temelju rješenja Općinskog suda u Zadru od 23.lipnja 2009.g., pod poslovnim brojem Ovr-1751/09, uknjižuje se založno pravo temeljem ovršnog rješenja Ministarstva financija-Porezne uprave, Područnog ureda Zadar, Klasa:UP/I-415-02/2008-001/00731 Ur.br.513-007-13/2008-01 od 05.prosinca 2008.g., radi osiguranja novčane tražbine predlagatelja osiguranja prema protivniku osiguranja u iznosu od 439,167,58 kn ( 390.172, 22 kn na ime glavnice i 48.997,36 kn na ime obračunatih zateznih kamata) zajedno sa zakonskom zateznom kamatom koja teče na </w:t>
      </w:r>
      <w:r w:rsidR="008B255B" w:rsidRPr="0085027A">
        <w:rPr>
          <w:color w:val="000000"/>
          <w:bdr w:frame="true" w:space="0" w:sz="0" w:color="auto" w:val="none"/>
        </w:rPr>
        <w:t>glavnicu</w:t>
      </w:r>
      <w:r w:rsidRPr="0085027A">
        <w:rPr>
          <w:color w:val="000000"/>
          <w:bdr w:frame="true" w:space="0" w:sz="0" w:color="auto" w:val="none"/>
        </w:rPr>
        <w:t xml:space="preserve"> od 06.prosinca 2008.g., pa do isplate po stopi propisanoj člankom 29.st.2. Zakona o obveznim odnosima (NN broj:35/05), te radi naknade troškova postupka u iznosu od 5.000,00 kuna, uz zabilježbu ovršivosti tražbine, u korist: </w:t>
      </w:r>
      <w:r w:rsidRPr="0085027A">
        <w:rPr>
          <w:bCs/>
          <w:color w:val="000000"/>
          <w:bdr w:frame="true" w:space="0" w:sz="0" w:color="auto" w:val="none"/>
        </w:rPr>
        <w:t>REPUBLIKA HRVATSKA, MINISTARSTO FINANCIJA-POREZNA UPRAVA, PODRUČNI URED ZADAR</w:t>
      </w:r>
    </w:p>
    <w:p w:rsidRDefault="0085027A" w:rsidP="0085027A" w:rsidR="0085027A" w:rsidRPr="0085027A">
      <w:pPr>
        <w:jc w:val="both"/>
        <w:rPr>
          <w:bCs/>
          <w:color w:val="000000"/>
          <w:bdr w:frame="true" w:space="0" w:sz="0" w:color="auto" w:val="none"/>
        </w:rPr>
      </w:pPr>
    </w:p>
    <w:p w:rsidRDefault="0085027A" w:rsidP="0085027A" w:rsidR="0085027A" w:rsidRPr="0085027A">
      <w:pPr>
        <w:jc w:val="both"/>
        <w:rPr>
          <w:bCs/>
          <w:color w:val="000000"/>
          <w:bdr w:frame="true" w:space="0" w:sz="0" w:color="auto" w:val="none"/>
        </w:rPr>
      </w:pPr>
    </w:p>
    <w:p w:rsidRDefault="0085027A" w:rsidP="008B255B" w:rsidR="0085027A" w:rsidRPr="0085027A">
      <w:pPr>
        <w:ind w:firstLine="708"/>
        <w:jc w:val="both"/>
      </w:pPr>
      <w:r w:rsidRPr="0085027A">
        <w:t>3)</w:t>
      </w:r>
      <w:r w:rsidRPr="0085027A">
        <w:tab/>
        <w:t xml:space="preserve">Sa 137/1000 posebnog dijela nekretnine upisane u zk.ul. broj: 4985, k.o. Diklo, na k.č.br. 412/300 kao Kuća i dvorište, ukupne površine 500 m2, i to: </w:t>
      </w:r>
    </w:p>
    <w:p w:rsidRDefault="0085027A" w:rsidP="0085027A" w:rsidR="0085027A" w:rsidRPr="0085027A">
      <w:pPr>
        <w:jc w:val="both"/>
        <w:rPr>
          <w:bCs/>
          <w:color w:val="000000"/>
          <w:bdr w:frame="true" w:space="0" w:sz="0" w:color="auto" w:val="none"/>
        </w:rPr>
      </w:pPr>
      <w:r w:rsidRPr="0085027A">
        <w:rPr>
          <w:bCs/>
          <w:color w:val="000000"/>
          <w:bdr w:frame="true" w:space="0" w:sz="0" w:color="auto" w:val="none"/>
        </w:rPr>
        <w:t>ETAŽNO VLASNIŠTVO (E-5): 1. Stan oznake A5 na drugom  katu netto površine 43,29 m2 sa  garažnim mjestom oznake G5 u podrumu netto površine 8,82</w:t>
      </w:r>
      <w:r>
        <w:rPr>
          <w:bCs/>
          <w:color w:val="000000"/>
          <w:bdr w:frame="true" w:space="0" w:sz="0" w:color="auto" w:val="none"/>
        </w:rPr>
        <w:t xml:space="preserve"> m2, u elaboratu označeno: žuto:</w:t>
      </w:r>
    </w:p>
    <w:p w:rsidRDefault="0085027A" w:rsidP="008B255B" w:rsidR="0085027A" w:rsidRPr="0085027A">
      <w:pPr>
        <w:ind w:firstLine="708"/>
        <w:jc w:val="both"/>
      </w:pPr>
      <w:r w:rsidRPr="0085027A">
        <w:t>A) Zabilježbe upisane pod poslovnim brojem Z</w:t>
      </w:r>
      <w:r w:rsidRPr="0085027A">
        <w:rPr>
          <w:color w:val="000000"/>
          <w:shd w:fill="FFFFFF" w:color="auto" w:val="clear"/>
        </w:rPr>
        <w:t xml:space="preserve">-6311/09 kojom se </w:t>
      </w:r>
      <w:r w:rsidRPr="0085027A">
        <w:rPr>
          <w:color w:val="000000"/>
        </w:rPr>
        <w:t>z</w:t>
      </w:r>
      <w:r w:rsidRPr="0085027A">
        <w:rPr>
          <w:color w:val="000000"/>
          <w:shd w:fill="FFFFFF" w:color="auto" w:val="clear"/>
        </w:rPr>
        <w:t>abilježuje ovršivost tražbine pod c/4.1</w:t>
      </w:r>
    </w:p>
    <w:p w:rsidRDefault="0085027A" w:rsidP="008B255B" w:rsidR="0085027A" w:rsidRPr="0085027A">
      <w:pPr>
        <w:ind w:firstLine="708"/>
        <w:jc w:val="both"/>
        <w:rPr>
          <w:color w:val="000000"/>
          <w:shd w:fill="FFFFFF" w:color="auto" w:val="clear"/>
        </w:rPr>
      </w:pPr>
      <w:r w:rsidRPr="0085027A">
        <w:rPr>
          <w:color w:val="000000"/>
          <w:shd w:fill="FFFFFF" w:color="auto" w:val="clear"/>
        </w:rPr>
        <w:t>B)</w:t>
      </w:r>
      <w:r>
        <w:rPr>
          <w:color w:val="000000"/>
          <w:shd w:fill="FFFFFF" w:color="auto" w:val="clear"/>
        </w:rPr>
        <w:t xml:space="preserve"> </w:t>
      </w:r>
      <w:r w:rsidRPr="0085027A">
        <w:rPr>
          <w:color w:val="000000"/>
          <w:shd w:fill="FFFFFF" w:color="auto" w:val="clear"/>
        </w:rPr>
        <w:t>Zabilježbe upisane pod poslovnim brojem</w:t>
      </w:r>
      <w:r w:rsidRPr="0085027A">
        <w:rPr>
          <w:rStyle w:val="apple-converted-space"/>
          <w:color w:val="000000"/>
          <w:shd w:fill="FFFFFF" w:color="auto" w:val="clear"/>
        </w:rPr>
        <w:t> </w:t>
      </w:r>
      <w:r w:rsidRPr="0085027A">
        <w:rPr>
          <w:color w:val="000000"/>
          <w:shd w:fill="FFFFFF" w:color="auto" w:val="clear"/>
        </w:rPr>
        <w:t>Z-1405/2013 kao ZABILJEŽBA, ovrhe upisane u C teretovnici pod Z-1405/2013, uz primjedbu na 2 (1.1), 4 (1.1), 5 (1.1), 6 (1.1), 7 (1.1)</w:t>
      </w:r>
    </w:p>
    <w:p w:rsidRDefault="0085027A" w:rsidP="008B255B" w:rsidR="0085027A" w:rsidRPr="0085027A">
      <w:pPr>
        <w:ind w:firstLine="708"/>
        <w:jc w:val="both"/>
        <w:rPr>
          <w:color w:val="000000"/>
          <w:shd w:fill="FFFFFF" w:color="auto" w:val="clear"/>
        </w:rPr>
      </w:pPr>
      <w:r w:rsidRPr="0085027A">
        <w:rPr>
          <w:color w:val="000000"/>
          <w:shd w:fill="FFFFFF" w:color="auto" w:val="clear"/>
        </w:rPr>
        <w:t>C)</w:t>
      </w:r>
      <w:r>
        <w:rPr>
          <w:color w:val="000000"/>
          <w:shd w:fill="FFFFFF" w:color="auto" w:val="clear"/>
        </w:rPr>
        <w:t xml:space="preserve"> </w:t>
      </w:r>
      <w:r w:rsidRPr="0085027A">
        <w:rPr>
          <w:color w:val="000000"/>
          <w:shd w:fill="FFFFFF" w:color="auto" w:val="clear"/>
        </w:rPr>
        <w:t>Zabilježbe upisane pod poslovnim brojem</w:t>
      </w:r>
      <w:r w:rsidRPr="0085027A">
        <w:rPr>
          <w:rStyle w:val="apple-converted-space"/>
          <w:color w:val="000000"/>
          <w:shd w:fill="FFFFFF" w:color="auto" w:val="clear"/>
        </w:rPr>
        <w:t> </w:t>
      </w:r>
      <w:r w:rsidRPr="0085027A">
        <w:rPr>
          <w:color w:val="000000"/>
          <w:shd w:fill="FFFFFF" w:color="auto" w:val="clear"/>
        </w:rPr>
        <w:t xml:space="preserve">Z-3955/2014 kao ZABILJEŽBA, OTVARANJE STEČAJNOG POSTUPKA, RJEŠENJE ŽUPANIJSKOG SUDA GŽ-479/14-2 10.03.2014, Na temelju Rješenje Trgovačkog suda u Zagrebu od 12. lipnja 2013. godine, pod poslovnim brojem ST-621/13 zabilježuje se otvaranje stečajnog postupka nad dužnikom </w:t>
      </w:r>
      <w:r w:rsidRPr="0085027A">
        <w:rPr>
          <w:color w:val="000000"/>
          <w:shd w:fill="FFFFFF" w:color="auto" w:val="clear"/>
        </w:rPr>
        <w:lastRenderedPageBreak/>
        <w:t xml:space="preserve">"MGT" d.o.o. Kumrovec (pravnim slijednikom Zelene milje d.o.o.), uz primjedbu na </w:t>
      </w:r>
      <w:r w:rsidRPr="0085027A">
        <w:rPr>
          <w:color w:val="000000"/>
        </w:rPr>
        <w:br/>
      </w:r>
      <w:r w:rsidRPr="0085027A">
        <w:rPr>
          <w:color w:val="000000"/>
          <w:shd w:fill="FFFFFF" w:color="auto" w:val="clear"/>
        </w:rPr>
        <w:t>na 5 (1.1)</w:t>
      </w:r>
    </w:p>
    <w:p w:rsidRDefault="0085027A" w:rsidP="008B255B" w:rsidR="0085027A" w:rsidRPr="0085027A">
      <w:pPr>
        <w:ind w:firstLine="708"/>
        <w:jc w:val="both"/>
        <w:rPr>
          <w:color w:val="000000"/>
          <w:shd w:fill="FFFFFF" w:color="auto" w:val="clear"/>
        </w:rPr>
      </w:pPr>
      <w:r w:rsidRPr="0085027A">
        <w:rPr>
          <w:color w:val="000000"/>
          <w:shd w:fill="FFFFFF" w:color="auto" w:val="clear"/>
        </w:rPr>
        <w:t>D)</w:t>
      </w:r>
      <w:r>
        <w:rPr>
          <w:color w:val="000000"/>
          <w:shd w:fill="FFFFFF" w:color="auto" w:val="clear"/>
        </w:rPr>
        <w:t xml:space="preserve"> </w:t>
      </w:r>
      <w:r w:rsidRPr="0085027A">
        <w:rPr>
          <w:color w:val="000000"/>
          <w:shd w:fill="FFFFFF" w:color="auto" w:val="clear"/>
        </w:rPr>
        <w:t xml:space="preserve">Uknjižbe založnog prava upisanog pod poslovnim brojem </w:t>
      </w:r>
      <w:r w:rsidRPr="0085027A">
        <w:rPr>
          <w:color w:val="000000"/>
          <w:bdr w:frame="true" w:space="0" w:sz="0" w:color="auto" w:val="none"/>
        </w:rPr>
        <w:t>Z 9616/04 na temelju Ugovora o kreditu br: 011-503/2004 sa sporazumom o osiguranju novčane tražbine zasnivanjem založnog prava na nekretninama zaključenog u Zagrebu 25. studenog 2004. solemniziranog po javnom bilježniku Ilinki Lisonek iz Zagreba pod br: OU-2614/2004 od 25. studenog 2004.godine i prijedloga, uknjiženo na teret tijela jedinog prava vlasništva Zelena milja d.o.o. Zadar uknjižba založnog prava za iznos deviznog kredita u iznosu od 1.300.000,00 EUR-a uvećano za pripadajuću kamatu, zateznu kamatu, naknade i sve ostale troškove, uz zabilježbu ovršivosti tražbine, u korist:</w:t>
      </w:r>
      <w:r w:rsidRPr="0085027A">
        <w:rPr>
          <w:bCs/>
          <w:color w:val="000000"/>
          <w:bdr w:frame="true" w:space="0" w:sz="0" w:color="auto" w:val="none"/>
        </w:rPr>
        <w:t xml:space="preserve"> HYPO ALPE-ADRIA-BANK D.D., ZAGREB, KOTURAŠKA 47</w:t>
      </w:r>
    </w:p>
    <w:p w:rsidRDefault="0085027A" w:rsidP="008B255B" w:rsidR="0085027A" w:rsidRPr="0085027A">
      <w:pPr>
        <w:ind w:firstLine="708"/>
        <w:jc w:val="both"/>
        <w:rPr>
          <w:color w:val="000000"/>
          <w:shd w:fill="FFFFFF" w:color="auto" w:val="clear"/>
        </w:rPr>
      </w:pPr>
      <w:r w:rsidRPr="0085027A">
        <w:rPr>
          <w:bCs/>
          <w:color w:val="000000"/>
          <w:bdr w:frame="true" w:space="0" w:sz="0" w:color="auto" w:val="none"/>
        </w:rPr>
        <w:t>E)</w:t>
      </w:r>
      <w:r>
        <w:rPr>
          <w:color w:val="000000"/>
          <w:shd w:fill="FFFFFF" w:color="auto" w:val="clear"/>
        </w:rPr>
        <w:t xml:space="preserve"> </w:t>
      </w:r>
      <w:r w:rsidRPr="0085027A">
        <w:rPr>
          <w:color w:val="000000"/>
          <w:bdr w:frame="true" w:space="0" w:sz="0" w:color="auto" w:val="none"/>
        </w:rPr>
        <w:t xml:space="preserve">Uknjižbe ustupanja založnog prava upisanog pod poslovnim brojem Z-5858/2015, temeljem ANEKSA UGOVORU O USTUPU TRAŽBINE, OV-831/15-2 23.03.2015, i Ugovora o ustupu tražbine sastavljenog u Zagrebu dana 23. travnja 2014. godine, ovjerenog kod javnog bilježnika Mladen Matoš iz Zagreba, dana 24. travnja 2014. godine pod brojem Ov-4777/14 (u spisu Z-13681/14), u korist: </w:t>
      </w:r>
      <w:r w:rsidRPr="0085027A">
        <w:rPr>
          <w:bCs/>
          <w:color w:val="000000"/>
          <w:bdr w:frame="true" w:space="0" w:sz="0" w:color="auto" w:val="none"/>
        </w:rPr>
        <w:t>H-ABDUCO D.O.O., OIB: 13667298928, ZAGREB, SLAVONSKA AVENIJA 6A, uz primjedbu na 1.1</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F)</w:t>
      </w:r>
      <w:r>
        <w:rPr>
          <w:bCs/>
          <w:color w:val="000000"/>
          <w:bdr w:frame="true" w:space="0" w:sz="0" w:color="auto" w:val="none"/>
        </w:rPr>
        <w:t xml:space="preserve"> </w:t>
      </w:r>
      <w:r w:rsidRPr="0085027A">
        <w:rPr>
          <w:color w:val="000000"/>
          <w:bdr w:frame="true" w:space="0" w:sz="0" w:color="auto" w:val="none"/>
        </w:rPr>
        <w:t xml:space="preserve">Uknjižbe ustupanja založnog prava upisanog pod poslovnim brojem Z-5648/2016, temeljem UGOVOR O PRODAJI I PRIJENOSU (NAPLATNOM USTUPU) TRAŽBINE OVJEREN POD OV. BROJ 4978/16 PO JAVNOM BILJEŽNIKU VESNI PUČAR IZ ZAGREBA 11.03.2016, PISANA POTVRDA OVJERENA POD OV. BROJ 5348/16 PO JAVNOM BILJEŽNIKU VESNI ČUČAR IZ ZAGREBA 16.03.2016, u korist: </w:t>
      </w:r>
      <w:r w:rsidRPr="0085027A">
        <w:rPr>
          <w:bCs/>
          <w:color w:val="000000"/>
          <w:bdr w:frame="true" w:space="0" w:sz="0" w:color="auto" w:val="none"/>
        </w:rPr>
        <w:t>SEVERITAS D. O. O. , OIB: 92595616163, ZAGREB, POLJANA ZDENKA MIKINE 46, uz primjedbu na 1.3</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G)</w:t>
      </w:r>
      <w:r>
        <w:rPr>
          <w:bCs/>
          <w:color w:val="000000"/>
          <w:bdr w:frame="true" w:space="0" w:sz="0" w:color="auto" w:val="none"/>
        </w:rPr>
        <w:t xml:space="preserve"> </w:t>
      </w:r>
      <w:r w:rsidRPr="0085027A">
        <w:rPr>
          <w:color w:val="000000"/>
          <w:shd w:fill="FFFFFF" w:color="auto" w:val="clear"/>
        </w:rPr>
        <w:t>Uknjižbe založnog prava upisanog pod poslovnim brojem</w:t>
      </w:r>
      <w:r w:rsidRPr="0085027A">
        <w:rPr>
          <w:color w:val="000000"/>
        </w:rPr>
        <w:t> </w:t>
      </w:r>
      <w:r w:rsidRPr="0085027A">
        <w:rPr>
          <w:color w:val="000000"/>
          <w:bdr w:frame="true" w:space="0" w:sz="0" w:color="auto" w:val="none"/>
        </w:rPr>
        <w:t xml:space="preserve">Z-1227/07 na temelju Ugovora o kreditu broj: 011-35/2007 sa Sporazumom o osiguranju novčane tražbine od 21.siječnja 2007.godine solemniziranog kod javnog bilježnika Ilinke Lisonek iz Zagreba, pod broj OU-33/2007 i prijedloga na teret nekretnina u A-Posjedovnici za iznos kredita od 2.208.600,00 HRK, uvećanoza pripadajuće kamate i sve ostale troškove, u korist: </w:t>
      </w:r>
      <w:r w:rsidRPr="0085027A">
        <w:rPr>
          <w:bCs/>
          <w:color w:val="000000"/>
          <w:bdr w:frame="true" w:space="0" w:sz="0" w:color="auto" w:val="none"/>
        </w:rPr>
        <w:t>HYPO ALPE-ADRIA-BANK D.D. ZAGREB, KOTURAŠKA 47., ZAGREB</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H)</w:t>
      </w:r>
      <w:r>
        <w:rPr>
          <w:bCs/>
          <w:color w:val="000000"/>
          <w:bdr w:frame="true" w:space="0" w:sz="0" w:color="auto" w:val="none"/>
        </w:rPr>
        <w:t xml:space="preserve"> </w:t>
      </w:r>
      <w:r w:rsidRPr="0085027A">
        <w:rPr>
          <w:color w:val="000000"/>
          <w:bdr w:frame="true" w:space="0" w:sz="0" w:color="auto" w:val="none"/>
        </w:rPr>
        <w:t>Uknjižbe ustupanja založnog prava upisanog pod poslovnim brojem</w:t>
      </w:r>
      <w:r w:rsidRPr="0085027A">
        <w:rPr>
          <w:color w:val="000000"/>
        </w:rPr>
        <w:t> </w:t>
      </w:r>
      <w:r w:rsidRPr="0085027A">
        <w:rPr>
          <w:color w:val="000000"/>
          <w:bdr w:frame="true" w:space="0" w:sz="0" w:color="auto" w:val="none"/>
        </w:rPr>
        <w:t xml:space="preserve">Z-5858/2015 temeljem ANEKS UGOVORU O USTUPU TRAŽBINE, OV-831/15-2 23.03.2015, i Ugovora o ustupu tražbine sastavljenog u Zagrebu dana 23. travnja 2014. godine, ovjerenog kod javnog bilježnika Mladen Matoš iz Zagreba, dana 24. travnja 2014. godine pod brojem Ov-4777/14 (u spisu Z-13681/14), u korist: </w:t>
      </w:r>
      <w:r w:rsidRPr="0085027A">
        <w:rPr>
          <w:bCs/>
          <w:color w:val="000000"/>
          <w:bdr w:frame="true" w:space="0" w:sz="0" w:color="auto" w:val="none"/>
        </w:rPr>
        <w:t>H-ABDUCO D.O.O., OIB: 13667298928, ZAGREB, SLAVONSKA AVENIJA 6A, uz primjedbu na 2.1</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I)</w:t>
      </w:r>
      <w:r>
        <w:rPr>
          <w:bCs/>
          <w:color w:val="000000"/>
          <w:bdr w:frame="true" w:space="0" w:sz="0" w:color="auto" w:val="none"/>
        </w:rPr>
        <w:t xml:space="preserve"> </w:t>
      </w:r>
      <w:r w:rsidRPr="0085027A">
        <w:rPr>
          <w:color w:val="000000"/>
          <w:bdr w:frame="true" w:space="0" w:sz="0" w:color="auto" w:val="none"/>
        </w:rPr>
        <w:t>Uknjižbe ustupanja založnog prava upisanog pod poslovnim brojem</w:t>
      </w:r>
      <w:r w:rsidRPr="0085027A">
        <w:rPr>
          <w:color w:val="000000"/>
        </w:rPr>
        <w:t> </w:t>
      </w:r>
      <w:r w:rsidRPr="0085027A">
        <w:rPr>
          <w:color w:val="000000"/>
          <w:bdr w:frame="true" w:space="0" w:sz="0" w:color="auto" w:val="none"/>
        </w:rPr>
        <w:t xml:space="preserve">Z-5648/2016 temeljem UGOVORA O PRODAJI I PRIJENOSU (NAPLATNOM USTUPU) TRAŽBINE OVJEREN POD OV. BROJ 4978/16 PO JAVNOM BILJEŽNIKU VESNI PUČAR IZ ZAGREBA 11.03.2016, PISANA POTVRDA OVJERENA POD OV. BROJ 5348/16 PO JAVNOM BILJEŽNIKU VESNI ČUČAR IZ ZAGREBA 16.03.2016, u korist: </w:t>
      </w:r>
      <w:r w:rsidRPr="0085027A">
        <w:rPr>
          <w:bCs/>
          <w:color w:val="000000"/>
          <w:bdr w:frame="true" w:space="0" w:sz="0" w:color="auto" w:val="none"/>
        </w:rPr>
        <w:t>SEVERITAS D. O. O. , OIB: 92595616163, ZAGREB, POLJANA ZDENKA MIKINE 46, uz primjedbu na 2.2</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J)</w:t>
      </w:r>
      <w:r>
        <w:rPr>
          <w:bCs/>
          <w:color w:val="000000"/>
          <w:bdr w:frame="true" w:space="0" w:sz="0" w:color="auto" w:val="none"/>
        </w:rPr>
        <w:t xml:space="preserve"> </w:t>
      </w:r>
      <w:r w:rsidRPr="0085027A">
        <w:rPr>
          <w:color w:val="000000"/>
          <w:shd w:fill="FFFFFF" w:color="auto" w:val="clear"/>
        </w:rPr>
        <w:t xml:space="preserve">Uknjižbe založnog prava upisanog pod poslovnim brojem </w:t>
      </w:r>
      <w:r w:rsidRPr="0085027A">
        <w:rPr>
          <w:color w:val="000000"/>
          <w:bdr w:frame="true" w:space="0" w:sz="0" w:color="auto" w:val="none"/>
        </w:rPr>
        <w:t xml:space="preserve">Z-6311/09 na temelju rješenja Općinskog suda u Zadru od 23.lipnja 2009.g., pod poslovnim brojem Ovr-1751/09, uknjižuje se založno pravo temeljem ovršnog rješenja Ministarstva financija-Porezne uprave, Područnog ureda Zadar, Klasa:UP/I-415-02/2008-001/00731 Ur.br.513-007-13/2008-01 od 05.prosinca 2008.g., radi osiguranja novčane tražbine predlagatelja osiguranja prema protivniku osiguranja u iznosu od 439,167,58 kn ( 390.172, 22 kn na ime glavnice i 48.997,36 kn na ime obračunatih zateznih kamata) zajedno sa zakonskom zateznom kamatom koja teče </w:t>
      </w:r>
      <w:r w:rsidRPr="0085027A">
        <w:rPr>
          <w:color w:val="000000"/>
          <w:bdr w:frame="true" w:space="0" w:sz="0" w:color="auto" w:val="none"/>
        </w:rPr>
        <w:lastRenderedPageBreak/>
        <w:t xml:space="preserve">na glavnicu od 06.prosinca 2008.g., pa do isplate po stopi propisanoj člankom 29.st.2. Zakona o obveznim odnosima (NN broj:35/05), te radi naknade troškova postupka u iznosu od 5.000,00 kuna, uz zabilježbu ovršivosti tražbine, u korist: </w:t>
      </w:r>
      <w:r w:rsidRPr="0085027A">
        <w:rPr>
          <w:bCs/>
          <w:color w:val="000000"/>
          <w:bdr w:frame="true" w:space="0" w:sz="0" w:color="auto" w:val="none"/>
        </w:rPr>
        <w:t>REPUBLIKA HRVATSKA, MINISTARSTO FINANCIJA-POREZNA UPRAVA, PODRUČNI URED ZADAR</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 xml:space="preserve">K) </w:t>
      </w:r>
      <w:r w:rsidRPr="0085027A">
        <w:rPr>
          <w:color w:val="000000"/>
          <w:shd w:fill="FFFFFF" w:color="auto" w:val="clear"/>
        </w:rPr>
        <w:t>Uknjižbe založnog prava upisanog pod poslovnim brojem</w:t>
      </w:r>
      <w:r w:rsidRPr="0085027A">
        <w:rPr>
          <w:color w:val="000000"/>
        </w:rPr>
        <w:t> </w:t>
      </w:r>
      <w:r w:rsidRPr="0085027A">
        <w:rPr>
          <w:color w:val="000000"/>
          <w:bdr w:frame="true" w:space="0" w:sz="0" w:color="auto" w:val="none"/>
        </w:rPr>
        <w:t xml:space="preserve">Z-4339/10 na temelju Ugovora o kreditu broj 31115000295 sa Sporazumom o osiguranju novčane tražbine, zaključenog u Zadru dana 28. travnja 2010. godine, solemniziranog po javnom bilježniku u Zagrebu Janku Žitko, pod brojem OV-3029/2010 dana 29. travnja 2010. godine, i prijedloga, u iznosu od 1.150.000,00 EUR (milijunstopedesettisućaeura) u protuvrijednosti kuna, prema srednjem tečaju za devize Banke Kovanica d.d. važećem na dan dospijeća kredita, s kamatama u visini od 9,5%, promjenljivo dekurzivno godišnje, s krajnjim rokom dospijeća 30.04.2017. godine, u korist: </w:t>
      </w:r>
      <w:r w:rsidRPr="0085027A">
        <w:rPr>
          <w:bCs/>
          <w:color w:val="000000"/>
          <w:bdr w:frame="true" w:space="0" w:sz="0" w:color="auto" w:val="none"/>
        </w:rPr>
        <w:t xml:space="preserve">BANKA KOVANICA D.D., OIB: 33039197637, VARAŽDIN, P. PRERADOVIĆA 29, uz primjedbu </w:t>
      </w:r>
      <w:r w:rsidRPr="0085027A">
        <w:rPr>
          <w:color w:val="000000"/>
          <w:shd w:fill="FFFFFF" w:color="auto" w:val="clear"/>
        </w:rPr>
        <w:t>GLAVNI ULOŽAK</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L)</w:t>
      </w:r>
      <w:r>
        <w:rPr>
          <w:bCs/>
          <w:color w:val="000000"/>
          <w:bdr w:frame="true" w:space="0" w:sz="0" w:color="auto" w:val="none"/>
        </w:rPr>
        <w:t xml:space="preserve"> </w:t>
      </w:r>
      <w:r w:rsidRPr="0085027A">
        <w:rPr>
          <w:color w:val="000000"/>
          <w:shd w:fill="FFFFFF" w:color="auto" w:val="clear"/>
        </w:rPr>
        <w:t>Zabilježbe (Rbr. 6.1) da je poduložak broj 6 ovog zk. uloška SPOREDNI ULOŽAK ove zajedničke hipoteke</w:t>
      </w:r>
    </w:p>
    <w:p w:rsidRDefault="0085027A" w:rsidP="0085027A" w:rsidR="0085027A" w:rsidRPr="0085027A">
      <w:pPr>
        <w:jc w:val="both"/>
        <w:rPr>
          <w:color w:val="000000"/>
          <w:shd w:fill="FFFFFF" w:color="auto" w:val="clear"/>
        </w:rPr>
      </w:pPr>
    </w:p>
    <w:p w:rsidRDefault="0085027A" w:rsidP="008B255B" w:rsidR="0085027A" w:rsidRPr="0085027A">
      <w:pPr>
        <w:ind w:firstLine="708"/>
        <w:jc w:val="both"/>
      </w:pPr>
      <w:r w:rsidRPr="0085027A">
        <w:t>4)</w:t>
      </w:r>
      <w:r w:rsidRPr="0085027A">
        <w:tab/>
        <w:t xml:space="preserve">Sa 137/1000 posebnog dijela nekretnine upisane u zk.ul. broj: 4985, k.o. Diklo, na k.č.br. 412/300 kao Kuća i dvorište, ukupne površine 500 m2, i to: </w:t>
      </w:r>
    </w:p>
    <w:p w:rsidRDefault="0085027A" w:rsidP="0085027A" w:rsidR="0085027A" w:rsidRPr="0085027A">
      <w:pPr>
        <w:spacing w:lineRule="atLeast" w:line="0"/>
        <w:rPr>
          <w:color w:val="333333"/>
        </w:rPr>
      </w:pPr>
      <w:r w:rsidRPr="0085027A">
        <w:rPr>
          <w:bCs/>
          <w:color w:val="000000"/>
          <w:bdr w:frame="true" w:space="0" w:sz="0" w:color="auto" w:val="none"/>
        </w:rPr>
        <w:t>ETAŽNO VLASNIŠTVO (E-6): 1. Stan oznake A6 na drugom  katu netto površine 43,29 m2 sa  garažnim mjestom oznake G6 u podrumu netto površine 8,84 m2, u elaboratu označeno: crveno</w:t>
      </w:r>
      <w:r>
        <w:rPr>
          <w:color w:val="333333"/>
        </w:rPr>
        <w:t>:</w:t>
      </w:r>
    </w:p>
    <w:p w:rsidRDefault="0085027A" w:rsidP="008B255B" w:rsidR="0085027A" w:rsidRPr="0085027A">
      <w:pPr>
        <w:ind w:firstLine="708"/>
        <w:jc w:val="both"/>
      </w:pPr>
      <w:r w:rsidRPr="0085027A">
        <w:t>A) Zabilježbe upisane pod poslovnim brojem Z</w:t>
      </w:r>
      <w:r w:rsidRPr="0085027A">
        <w:rPr>
          <w:color w:val="000000"/>
          <w:shd w:fill="FFFFFF" w:color="auto" w:val="clear"/>
        </w:rPr>
        <w:t xml:space="preserve">-6311/09 kojom se </w:t>
      </w:r>
      <w:r w:rsidRPr="0085027A">
        <w:rPr>
          <w:color w:val="000000"/>
        </w:rPr>
        <w:t>z</w:t>
      </w:r>
      <w:r w:rsidRPr="0085027A">
        <w:rPr>
          <w:color w:val="000000"/>
          <w:shd w:fill="FFFFFF" w:color="auto" w:val="clear"/>
        </w:rPr>
        <w:t>abilježuje ovršivost tražbine pod c/4.1</w:t>
      </w:r>
    </w:p>
    <w:p w:rsidRDefault="0085027A" w:rsidP="008B255B" w:rsidR="0085027A" w:rsidRPr="0085027A">
      <w:pPr>
        <w:ind w:firstLine="708"/>
        <w:jc w:val="both"/>
        <w:rPr>
          <w:color w:val="000000"/>
          <w:shd w:fill="FFFFFF" w:color="auto" w:val="clear"/>
        </w:rPr>
      </w:pPr>
      <w:r w:rsidRPr="0085027A">
        <w:rPr>
          <w:color w:val="000000"/>
          <w:shd w:fill="FFFFFF" w:color="auto" w:val="clear"/>
        </w:rPr>
        <w:t>B)</w:t>
      </w:r>
      <w:r>
        <w:rPr>
          <w:color w:val="000000"/>
          <w:shd w:fill="FFFFFF" w:color="auto" w:val="clear"/>
        </w:rPr>
        <w:t xml:space="preserve"> </w:t>
      </w:r>
      <w:r w:rsidRPr="0085027A">
        <w:rPr>
          <w:color w:val="000000"/>
          <w:shd w:fill="FFFFFF" w:color="auto" w:val="clear"/>
        </w:rPr>
        <w:t>Zabilježbe upisane pod poslovnim brojem</w:t>
      </w:r>
      <w:r w:rsidRPr="0085027A">
        <w:rPr>
          <w:rStyle w:val="apple-converted-space"/>
          <w:color w:val="000000"/>
          <w:shd w:fill="FFFFFF" w:color="auto" w:val="clear"/>
        </w:rPr>
        <w:t> </w:t>
      </w:r>
      <w:r w:rsidRPr="0085027A">
        <w:rPr>
          <w:color w:val="000000"/>
          <w:shd w:fill="FFFFFF" w:color="auto" w:val="clear"/>
        </w:rPr>
        <w:t xml:space="preserve">Z-1405/2013 kao ZABILJEŽBA, ovrhe upisane u C teretovnici pod Z-1405/2013, uz primjedbu na </w:t>
      </w:r>
      <w:r w:rsidRPr="0085027A">
        <w:rPr>
          <w:color w:val="000000"/>
          <w:bdr w:frame="true" w:space="0" w:sz="0" w:color="auto" w:val="none"/>
        </w:rPr>
        <w:t>2 (1.1), 4 (1.1), 5 (1.1), 6 (1.1), 7 (1.1)</w:t>
      </w:r>
    </w:p>
    <w:p w:rsidRDefault="0085027A" w:rsidP="008B255B" w:rsidR="0085027A" w:rsidRPr="0085027A">
      <w:pPr>
        <w:ind w:firstLine="708"/>
        <w:jc w:val="both"/>
        <w:rPr>
          <w:color w:val="000000"/>
          <w:shd w:fill="FFFFFF" w:color="auto" w:val="clear"/>
        </w:rPr>
      </w:pPr>
      <w:r w:rsidRPr="0085027A">
        <w:rPr>
          <w:color w:val="000000"/>
          <w:shd w:fill="FFFFFF" w:color="auto" w:val="clear"/>
        </w:rPr>
        <w:t>C)</w:t>
      </w:r>
      <w:r>
        <w:rPr>
          <w:color w:val="000000"/>
          <w:shd w:fill="FFFFFF" w:color="auto" w:val="clear"/>
        </w:rPr>
        <w:t xml:space="preserve"> </w:t>
      </w:r>
      <w:r w:rsidRPr="0085027A">
        <w:rPr>
          <w:color w:val="000000"/>
          <w:shd w:fill="FFFFFF" w:color="auto" w:val="clear"/>
        </w:rPr>
        <w:t>Zabilježbe upisane pod poslovnim brojem</w:t>
      </w:r>
      <w:r w:rsidRPr="0085027A">
        <w:rPr>
          <w:rStyle w:val="apple-converted-space"/>
          <w:color w:val="000000"/>
          <w:shd w:fill="FFFFFF" w:color="auto" w:val="clear"/>
        </w:rPr>
        <w:t> </w:t>
      </w:r>
      <w:r w:rsidRPr="0085027A">
        <w:rPr>
          <w:color w:val="000000"/>
          <w:shd w:fill="FFFFFF" w:color="auto" w:val="clear"/>
        </w:rPr>
        <w:t xml:space="preserve">Z-3955/2014 kao ZABILJEŽBA, OTVARANJE STEČAJNOG POSTUPKA, RJEŠENJE ŽUPANIJSKOG SUDA GŽ-479/14-2 10.03.2014, Na temelju Rješenje Trgovačkog suda u Zagrebu od 12. lipnja 2013. godine, pod poslovnim brojem ST-621/13 zabilježuje se otvaranje stečajnog postupka nad dužnikom "MGT" d.o.o. Kumrovec (pravnim slijednikom Zelene milje d.o.o.), uz primjedbu na </w:t>
      </w:r>
      <w:r w:rsidRPr="0085027A">
        <w:rPr>
          <w:color w:val="000000"/>
        </w:rPr>
        <w:br/>
      </w:r>
      <w:r w:rsidRPr="0085027A">
        <w:rPr>
          <w:color w:val="000000"/>
          <w:shd w:fill="FFFFFF" w:color="auto" w:val="clear"/>
        </w:rPr>
        <w:t>na 6 (1.1)</w:t>
      </w:r>
    </w:p>
    <w:p w:rsidRDefault="0085027A" w:rsidP="0085027A" w:rsidR="0085027A" w:rsidRPr="0085027A">
      <w:pPr>
        <w:jc w:val="both"/>
        <w:rPr>
          <w:color w:val="000000"/>
          <w:shd w:fill="FFFFFF" w:color="auto" w:val="clear"/>
        </w:rPr>
      </w:pPr>
    </w:p>
    <w:p w:rsidRDefault="0085027A" w:rsidP="008B255B" w:rsidR="0085027A" w:rsidRPr="0085027A">
      <w:pPr>
        <w:ind w:firstLine="708"/>
        <w:jc w:val="both"/>
        <w:rPr>
          <w:color w:val="000000"/>
          <w:shd w:fill="FFFFFF" w:color="auto" w:val="clear"/>
        </w:rPr>
      </w:pPr>
      <w:r w:rsidRPr="0085027A">
        <w:rPr>
          <w:color w:val="000000"/>
          <w:shd w:fill="FFFFFF" w:color="auto" w:val="clear"/>
        </w:rPr>
        <w:t>D)</w:t>
      </w:r>
      <w:r>
        <w:rPr>
          <w:color w:val="000000"/>
          <w:shd w:fill="FFFFFF" w:color="auto" w:val="clear"/>
        </w:rPr>
        <w:t xml:space="preserve"> </w:t>
      </w:r>
      <w:r w:rsidRPr="0085027A">
        <w:rPr>
          <w:color w:val="000000"/>
          <w:shd w:fill="FFFFFF" w:color="auto" w:val="clear"/>
        </w:rPr>
        <w:t xml:space="preserve">Uknjižbe založnog prava upisanog pod poslovnim brojem </w:t>
      </w:r>
      <w:r w:rsidRPr="0085027A">
        <w:rPr>
          <w:color w:val="000000"/>
          <w:bdr w:frame="true" w:space="0" w:sz="0" w:color="auto" w:val="none"/>
        </w:rPr>
        <w:t>Z 9616/04 na temelju Ugovora o kreditu br: 011-503/2004 sa sporazumom o osiguranju novčane tražbine zasnivanjem založnog prava na nekretninama zaključenog u Zagrebu 25. studenog 2004. solemniziranog po javnom bilježniku Ilinki Lisonek iz Zagreba pod br: OU-2614/2004 od 25. studenog 2004.godine i prijedloga, uknjiženo na teret tijela jedinog prava vlasništva Zelena milja d.o.o. Zadar uknjižba založnog prava za iznos deviznog kredita u iznosu od 1.300.000,00 EUR-a uvećano za pripadajuću kamatu, zateznu kamatu, naknade i sve ostale troškove, uz zabilježbu ovršivosti tražbine, u korist:</w:t>
      </w:r>
      <w:r w:rsidRPr="0085027A">
        <w:rPr>
          <w:bCs/>
          <w:color w:val="000000"/>
          <w:bdr w:frame="true" w:space="0" w:sz="0" w:color="auto" w:val="none"/>
        </w:rPr>
        <w:t xml:space="preserve"> HYPO ALPE-ADRIA-BANK D.D., ZAGREB, KOTURAŠKA 47</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E)</w:t>
      </w:r>
      <w:r>
        <w:rPr>
          <w:bCs/>
          <w:color w:val="000000"/>
          <w:bdr w:frame="true" w:space="0" w:sz="0" w:color="auto" w:val="none"/>
        </w:rPr>
        <w:t xml:space="preserve"> </w:t>
      </w:r>
      <w:r w:rsidRPr="0085027A">
        <w:rPr>
          <w:color w:val="000000"/>
          <w:bdr w:frame="true" w:space="0" w:sz="0" w:color="auto" w:val="none"/>
        </w:rPr>
        <w:t xml:space="preserve">Uknjižbe ustupanja založnog prava upisanog pod poslovnim brojem Z-5858/2015, temeljem ANEKSA UGOVORU O USTUPU TRAŽBINE, OV-831/15-2 23.03.2015, i Ugovora o ustupu tražbine sastavljenog u Zagrebu dana 23. travnja 2014. godine, ovjerenog kod javnog bilježnika Mladen Matoš iz Zagreba, dana 24. travnja 2014. godine pod brojem Ov-4777/14 (u spisu Z-13681/14), u korist: </w:t>
      </w:r>
      <w:r w:rsidRPr="0085027A">
        <w:rPr>
          <w:bCs/>
          <w:color w:val="000000"/>
          <w:bdr w:frame="true" w:space="0" w:sz="0" w:color="auto" w:val="none"/>
        </w:rPr>
        <w:t>H-ABDUCO D.O.O., OIB: 13667298928, ZAGREB, SLAVONSKA AVENIJA 6A, uz primjedbu na 1.1</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F)</w:t>
      </w:r>
      <w:r>
        <w:rPr>
          <w:bCs/>
          <w:color w:val="000000"/>
          <w:bdr w:frame="true" w:space="0" w:sz="0" w:color="auto" w:val="none"/>
        </w:rPr>
        <w:t xml:space="preserve"> </w:t>
      </w:r>
      <w:r w:rsidRPr="0085027A">
        <w:rPr>
          <w:color w:val="000000"/>
          <w:bdr w:frame="true" w:space="0" w:sz="0" w:color="auto" w:val="none"/>
        </w:rPr>
        <w:t xml:space="preserve">Uknjižbe ustupanja založnog prava upisanog pod poslovnim brojem Z-5648/2016, temeljem UGOVOR O PRODAJI I PRIJENOSU (NAPLATNOM USTUPU) TRAŽBINE </w:t>
      </w:r>
      <w:r w:rsidRPr="0085027A">
        <w:rPr>
          <w:color w:val="000000"/>
          <w:bdr w:frame="true" w:space="0" w:sz="0" w:color="auto" w:val="none"/>
        </w:rPr>
        <w:lastRenderedPageBreak/>
        <w:t xml:space="preserve">OVJEREN POD OV. BROJ 4978/16 PO JAVNOM BILJEŽNIKU VESNI PUČAR IZ ZAGREBA 11.03.2016, PISANA POTVRDA OVJERENA POD OV. BROJ 5348/16 PO JAVNOM BILJEŽNIKU VESNI ČUČAR IZ ZAGREBA 16.03.2016, u korist: </w:t>
      </w:r>
      <w:r w:rsidRPr="0085027A">
        <w:rPr>
          <w:bCs/>
          <w:color w:val="000000"/>
          <w:bdr w:frame="true" w:space="0" w:sz="0" w:color="auto" w:val="none"/>
        </w:rPr>
        <w:t>SEVERITAS D. O. O. , OIB: 92595616163, ZAGREB, POLJANA ZDENKA MIKINE 46, uz primjedbu na 1.3</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G)</w:t>
      </w:r>
      <w:r>
        <w:rPr>
          <w:bCs/>
          <w:color w:val="000000"/>
          <w:bdr w:frame="true" w:space="0" w:sz="0" w:color="auto" w:val="none"/>
        </w:rPr>
        <w:t xml:space="preserve"> </w:t>
      </w:r>
      <w:r w:rsidRPr="0085027A">
        <w:rPr>
          <w:color w:val="000000"/>
          <w:shd w:fill="FFFFFF" w:color="auto" w:val="clear"/>
        </w:rPr>
        <w:t>Uknjižbe založnog prava upisanog pod poslovnim brojem</w:t>
      </w:r>
      <w:r w:rsidRPr="0085027A">
        <w:rPr>
          <w:color w:val="000000"/>
        </w:rPr>
        <w:t> </w:t>
      </w:r>
      <w:r w:rsidRPr="0085027A">
        <w:rPr>
          <w:color w:val="000000"/>
          <w:bdr w:frame="true" w:space="0" w:sz="0" w:color="auto" w:val="none"/>
        </w:rPr>
        <w:t xml:space="preserve">Z-1227/07 na temelju Ugovora o kreditu broj: 011-35/2007 sa Sporazumom o osiguranju novčane tražbine od 21.siječnja 2007.godine solemniziranog kod javnog bilježnika Ilinke Lisonek iz Zagreba, pod broj OU-33/2007 i prijedloga na teret nekretnina u A-Posjedovnici za iznos kredita od 2.208.600,00 HRK, uvećanoza pripadajuće kamate i sve ostale troškove, u korist: </w:t>
      </w:r>
      <w:r w:rsidRPr="0085027A">
        <w:rPr>
          <w:bCs/>
          <w:color w:val="000000"/>
          <w:bdr w:frame="true" w:space="0" w:sz="0" w:color="auto" w:val="none"/>
        </w:rPr>
        <w:t>HYPO ALPE-ADRIA-BANK D.D. ZAGREB, KOTURAŠKA 47., ZAGREB</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H)</w:t>
      </w:r>
      <w:r>
        <w:rPr>
          <w:bCs/>
          <w:color w:val="000000"/>
          <w:bdr w:frame="true" w:space="0" w:sz="0" w:color="auto" w:val="none"/>
        </w:rPr>
        <w:t xml:space="preserve"> </w:t>
      </w:r>
      <w:r w:rsidRPr="0085027A">
        <w:rPr>
          <w:color w:val="000000"/>
          <w:bdr w:frame="true" w:space="0" w:sz="0" w:color="auto" w:val="none"/>
        </w:rPr>
        <w:t>Uknjižbe ustupanja založnog prava upisanog pod poslovnim brojem</w:t>
      </w:r>
      <w:r w:rsidRPr="0085027A">
        <w:rPr>
          <w:color w:val="000000"/>
        </w:rPr>
        <w:t> </w:t>
      </w:r>
      <w:r w:rsidRPr="0085027A">
        <w:rPr>
          <w:color w:val="000000"/>
          <w:bdr w:frame="true" w:space="0" w:sz="0" w:color="auto" w:val="none"/>
        </w:rPr>
        <w:t xml:space="preserve">Z-5858/2015 temeljem ANEKS UGOVORU O USTUPU TRAŽBINE, OV-831/15-2 23.03.2015, i Ugovora o ustupu tražbine sastavljenog u Zagrebu dana 23. travnja 2014. godine, ovjerenog kod javnog bilježnika Mladen Matoš iz Zagreba, dana 24. travnja 2014. godine pod brojem Ov-4777/14 (u spisu Z-13681/14), u korist: </w:t>
      </w:r>
      <w:r w:rsidRPr="0085027A">
        <w:rPr>
          <w:bCs/>
          <w:color w:val="000000"/>
          <w:bdr w:frame="true" w:space="0" w:sz="0" w:color="auto" w:val="none"/>
        </w:rPr>
        <w:t>H-ABDUCO D.O.O., OIB: 13667298928, ZAGREB, SLAVONSKA AVENIJA 6A, uz primjedbu na 2.1</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I)</w:t>
      </w:r>
      <w:r>
        <w:rPr>
          <w:bCs/>
          <w:color w:val="000000"/>
          <w:bdr w:frame="true" w:space="0" w:sz="0" w:color="auto" w:val="none"/>
        </w:rPr>
        <w:t xml:space="preserve"> </w:t>
      </w:r>
      <w:r w:rsidRPr="0085027A">
        <w:rPr>
          <w:color w:val="000000"/>
          <w:bdr w:frame="true" w:space="0" w:sz="0" w:color="auto" w:val="none"/>
        </w:rPr>
        <w:t>Uknjižbe ustupanja založnog prava upisanog pod poslovnim brojem</w:t>
      </w:r>
      <w:r w:rsidRPr="0085027A">
        <w:rPr>
          <w:color w:val="000000"/>
        </w:rPr>
        <w:t> </w:t>
      </w:r>
      <w:r w:rsidRPr="0085027A">
        <w:rPr>
          <w:color w:val="000000"/>
          <w:bdr w:frame="true" w:space="0" w:sz="0" w:color="auto" w:val="none"/>
        </w:rPr>
        <w:t xml:space="preserve">Z-5648/2016 temeljem UGOVORA O PRODAJI I PRIJENOSU (NAPLATNOM USTUPU) TRAŽBINE OVJEREN POD OV. BROJ 4978/16 PO JAVNOM BILJEŽNIKU VESNI PUČAR IZ ZAGREBA 11.03.2016, PISANA POTVRDA OVJERENA POD OV. BROJ 5348/16 PO JAVNOM BILJEŽNIKU VESNI ČUČAR IZ ZAGREBA 16.03.2016, u korist: </w:t>
      </w:r>
      <w:r w:rsidRPr="0085027A">
        <w:rPr>
          <w:bCs/>
          <w:color w:val="000000"/>
          <w:bdr w:frame="true" w:space="0" w:sz="0" w:color="auto" w:val="none"/>
        </w:rPr>
        <w:t>SEVERITAS D. O. O. , OIB: 92595616163, ZAGREB, POLJANA ZDENKA MIKINE 46, uz primjedbu na 2.2</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J)</w:t>
      </w:r>
      <w:r>
        <w:rPr>
          <w:bCs/>
          <w:color w:val="000000"/>
          <w:bdr w:frame="true" w:space="0" w:sz="0" w:color="auto" w:val="none"/>
        </w:rPr>
        <w:t xml:space="preserve"> </w:t>
      </w:r>
      <w:r w:rsidRPr="0085027A">
        <w:rPr>
          <w:color w:val="000000"/>
          <w:shd w:fill="FFFFFF" w:color="auto" w:val="clear"/>
        </w:rPr>
        <w:t xml:space="preserve">Uknjižbe založnog prava upisanog pod poslovnim brojem </w:t>
      </w:r>
      <w:r w:rsidRPr="0085027A">
        <w:rPr>
          <w:color w:val="000000"/>
          <w:bdr w:frame="true" w:space="0" w:sz="0" w:color="auto" w:val="none"/>
        </w:rPr>
        <w:t xml:space="preserve">Z-6311/09 na temelju rješenja Općinskog suda u Zadru od 23.lipnja 2009.g., pod poslovnim brojem Ovr-1751/09, uknjižuje se založno pravo temeljem ovršnog rješenja Ministarstva financija-Porezne uprave, Područnog ureda Zadar, Klasa:UP/I-415-02/2008-001/00731 Ur.br.513-007-13/2008-01 od 05.prosinca 2008.g., radi osiguranja novčane tražbine predlagatelja osiguranja prema protivniku osiguranja u iznosu od 439,167,58 kn ( 390.172, 22 kn na ime glavnice i 48.997,36 kn na ime obračunatih zateznih kamata) zajedno sa zakonskom zateznom kamatom koja teče na glavnicu od 06.prosinca 2008.g., pa do isplate po stopi propisanoj člankom 29.st.2. Zakona o obveznim odnosima (NN broj:35/05), te radi naknade troškova postupka u iznosu od 5.000,00 kuna, uz zabilježbu ovršivosti tražbine, u korist: </w:t>
      </w:r>
      <w:r w:rsidRPr="0085027A">
        <w:rPr>
          <w:bCs/>
          <w:color w:val="000000"/>
          <w:bdr w:frame="true" w:space="0" w:sz="0" w:color="auto" w:val="none"/>
        </w:rPr>
        <w:t>REPUBLIKA HRVATSKA, MINISTARSTO FINANCIJA-POREZNA UPRAVA, PODRUČNI URED ZADAR</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 xml:space="preserve">K) </w:t>
      </w:r>
      <w:r>
        <w:rPr>
          <w:bCs/>
          <w:color w:val="000000"/>
          <w:bdr w:frame="true" w:space="0" w:sz="0" w:color="auto" w:val="none"/>
        </w:rPr>
        <w:t xml:space="preserve"> </w:t>
      </w:r>
      <w:r w:rsidRPr="0085027A">
        <w:rPr>
          <w:color w:val="000000"/>
          <w:shd w:fill="FFFFFF" w:color="auto" w:val="clear"/>
        </w:rPr>
        <w:t>Uknjižbe založnog prava upisanog pod poslovnim brojem</w:t>
      </w:r>
      <w:r w:rsidRPr="0085027A">
        <w:rPr>
          <w:color w:val="000000"/>
        </w:rPr>
        <w:t> </w:t>
      </w:r>
      <w:r w:rsidRPr="0085027A">
        <w:rPr>
          <w:color w:val="000000"/>
          <w:bdr w:frame="true" w:space="0" w:sz="0" w:color="auto" w:val="none"/>
        </w:rPr>
        <w:t xml:space="preserve">Z-4339/10 na temelju Ugovora o kreditu broj 31115000295 sa Sporazumom o osiguranju novčane tražbine, zaključenog u Zadru dana 28. travnja 2010. godine, solemniziranog po javnom bilježniku u Zagrebu Janku Žitko, pod brojem OV-3029/2010 dana 29. travnja 2010. godine, i prijedloga, u iznosu od 1.150.000,00 EUR (milijunstopedesettisućaeura) u protuvrijednosti kuna, prema srednjem tečaju za devize Banke Kovanica d.d. važećem na dan dospijeća kredita, s kamatama u visini od 9,5%, promjenljivo dekurzivno godišnje, s krajnjim rokom dospijeća 30.04.2017. godine, u korist: </w:t>
      </w:r>
      <w:r w:rsidRPr="0085027A">
        <w:rPr>
          <w:bCs/>
          <w:color w:val="000000"/>
          <w:bdr w:frame="true" w:space="0" w:sz="0" w:color="auto" w:val="none"/>
        </w:rPr>
        <w:t xml:space="preserve">BANKA KOVANICA D.D., OIB: 33039197637, VARAŽDIN, P. PRERADOVIĆA 29, uz primjedbu </w:t>
      </w:r>
      <w:r w:rsidRPr="0085027A">
        <w:rPr>
          <w:color w:val="000000"/>
          <w:shd w:fill="FFFFFF" w:color="auto" w:val="clear"/>
        </w:rPr>
        <w:t>SPOREDNI ULOŽAK</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L)</w:t>
      </w:r>
      <w:r>
        <w:rPr>
          <w:bCs/>
          <w:color w:val="000000"/>
          <w:bdr w:frame="true" w:space="0" w:sz="0" w:color="auto" w:val="none"/>
        </w:rPr>
        <w:t xml:space="preserve"> </w:t>
      </w:r>
      <w:r w:rsidRPr="0085027A">
        <w:rPr>
          <w:color w:val="000000"/>
          <w:shd w:fill="FFFFFF" w:color="auto" w:val="clear"/>
        </w:rPr>
        <w:t>Zabilježbe (Rbr. 6.1) da je poduložak broj 5 ovog zk. uloška GLAVNI ULOŽAK ove zajedničke hipoteke</w:t>
      </w:r>
    </w:p>
    <w:p w:rsidRDefault="0085027A" w:rsidP="0085027A" w:rsidR="0085027A" w:rsidRPr="0085027A">
      <w:pPr>
        <w:jc w:val="both"/>
        <w:rPr>
          <w:bCs/>
          <w:color w:val="000000"/>
          <w:bdr w:frame="true" w:space="0" w:sz="0" w:color="auto" w:val="none"/>
        </w:rPr>
      </w:pPr>
    </w:p>
    <w:p w:rsidRDefault="0085027A" w:rsidP="008B255B" w:rsidR="0085027A" w:rsidRPr="0085027A">
      <w:pPr>
        <w:ind w:firstLine="708"/>
        <w:jc w:val="both"/>
      </w:pPr>
      <w:r w:rsidRPr="0085027A">
        <w:t>5)</w:t>
      </w:r>
      <w:r w:rsidRPr="0085027A">
        <w:tab/>
        <w:t xml:space="preserve">Sa 131/1000 posebnog dijela nekretnine upisane u zk.ul. broj: 4986, k.o. Diklo, na k.č.br. 412/296 kao Kuća, dvorište, ukupne površine 525 m2, i to: </w:t>
      </w:r>
    </w:p>
    <w:p w:rsidRDefault="0085027A" w:rsidP="0085027A" w:rsidR="0085027A" w:rsidRPr="0085027A">
      <w:pPr>
        <w:spacing w:lineRule="atLeast" w:line="0"/>
        <w:rPr>
          <w:bCs/>
          <w:color w:val="000000"/>
          <w:bdr w:frame="true" w:space="0" w:sz="0" w:color="auto" w:val="none"/>
        </w:rPr>
      </w:pPr>
      <w:r w:rsidRPr="0085027A">
        <w:rPr>
          <w:bCs/>
          <w:color w:val="000000"/>
          <w:bdr w:frame="true" w:space="0" w:sz="0" w:color="auto" w:val="none"/>
        </w:rPr>
        <w:lastRenderedPageBreak/>
        <w:t xml:space="preserve">ETAŽNO VLASNIŠTVO (E-1): </w:t>
      </w:r>
      <w:r w:rsidRPr="0085027A">
        <w:rPr>
          <w:bCs/>
          <w:color w:val="000000"/>
          <w:shd w:fill="FFFFFF" w:color="auto" w:val="clear"/>
        </w:rPr>
        <w:t>1. stan oznake A1 u prizemlju neto površine 49,83 m2, sa garažnim mjestom oznake G1 u podrumu neto površine 8,80 m2 i spremištem oznake S1 u podrumu neto površine 0,85 m2 u grafičkom prikazu elaborata obojano zelenom bojom</w:t>
      </w:r>
      <w:r>
        <w:rPr>
          <w:bCs/>
          <w:color w:val="000000"/>
          <w:shd w:fill="FFFFFF" w:color="auto" w:val="clear"/>
        </w:rPr>
        <w:t>:</w:t>
      </w:r>
    </w:p>
    <w:p w:rsidRDefault="0085027A" w:rsidP="008B255B" w:rsidR="0085027A" w:rsidRPr="0085027A">
      <w:pPr>
        <w:ind w:firstLine="708"/>
        <w:jc w:val="both"/>
      </w:pPr>
      <w:r w:rsidRPr="0085027A">
        <w:t>A) Zabilježbe upisane pod poslovnim brojem Z</w:t>
      </w:r>
      <w:r w:rsidRPr="0085027A">
        <w:rPr>
          <w:color w:val="000000"/>
          <w:shd w:fill="FFFFFF" w:color="auto" w:val="clear"/>
        </w:rPr>
        <w:t xml:space="preserve">-6311/09 kojom se </w:t>
      </w:r>
      <w:r w:rsidRPr="0085027A">
        <w:rPr>
          <w:color w:val="000000"/>
        </w:rPr>
        <w:t>z</w:t>
      </w:r>
      <w:r w:rsidRPr="0085027A">
        <w:rPr>
          <w:color w:val="000000"/>
          <w:shd w:fill="FFFFFF" w:color="auto" w:val="clear"/>
        </w:rPr>
        <w:t>abilježuje ovršivost tražbine pod c/4.1</w:t>
      </w:r>
    </w:p>
    <w:p w:rsidRDefault="0085027A" w:rsidP="008B255B" w:rsidR="0085027A" w:rsidRPr="0085027A">
      <w:pPr>
        <w:ind w:firstLine="708"/>
        <w:jc w:val="both"/>
        <w:rPr>
          <w:color w:val="000000"/>
          <w:shd w:fill="FFFFFF" w:color="auto" w:val="clear"/>
        </w:rPr>
      </w:pPr>
      <w:r w:rsidRPr="0085027A">
        <w:rPr>
          <w:color w:val="000000"/>
          <w:shd w:fill="FFFFFF" w:color="auto" w:val="clear"/>
        </w:rPr>
        <w:t>B)</w:t>
      </w:r>
      <w:r>
        <w:rPr>
          <w:color w:val="000000"/>
          <w:shd w:fill="FFFFFF" w:color="auto" w:val="clear"/>
        </w:rPr>
        <w:t xml:space="preserve"> </w:t>
      </w:r>
      <w:r w:rsidRPr="0085027A">
        <w:rPr>
          <w:color w:val="000000"/>
          <w:shd w:fill="FFFFFF" w:color="auto" w:val="clear"/>
        </w:rPr>
        <w:t>Zabilježbe upisana pod poslovnim brojem</w:t>
      </w:r>
      <w:r w:rsidRPr="0085027A">
        <w:rPr>
          <w:rStyle w:val="apple-converted-space"/>
          <w:color w:val="000000"/>
          <w:shd w:fill="FFFFFF" w:color="auto" w:val="clear"/>
        </w:rPr>
        <w:t> </w:t>
      </w:r>
      <w:r w:rsidRPr="0085027A">
        <w:rPr>
          <w:color w:val="000000"/>
          <w:shd w:fill="FFFFFF" w:color="auto" w:val="clear"/>
        </w:rPr>
        <w:t>Z-1405/2013 kao ZABILJEŽBA, ovrhe upisane u C teretovnici pod Z-1405/2013, uz primjedbu na 1 (1.1), 2 (1.1), 3 (1.1), 4 (1.1), 6 (1.1), 8 (1.1)</w:t>
      </w:r>
    </w:p>
    <w:p w:rsidRDefault="0085027A" w:rsidP="008B255B" w:rsidR="0085027A" w:rsidRPr="0085027A">
      <w:pPr>
        <w:ind w:firstLine="708"/>
        <w:jc w:val="both"/>
        <w:rPr>
          <w:color w:val="000000"/>
          <w:shd w:fill="FFFFFF" w:color="auto" w:val="clear"/>
        </w:rPr>
      </w:pPr>
      <w:r w:rsidRPr="0085027A">
        <w:rPr>
          <w:color w:val="000000"/>
          <w:shd w:fill="FFFFFF" w:color="auto" w:val="clear"/>
        </w:rPr>
        <w:t>C)</w:t>
      </w:r>
      <w:r>
        <w:rPr>
          <w:color w:val="000000"/>
          <w:shd w:fill="FFFFFF" w:color="auto" w:val="clear"/>
        </w:rPr>
        <w:t xml:space="preserve"> </w:t>
      </w:r>
      <w:r w:rsidRPr="0085027A">
        <w:rPr>
          <w:color w:val="000000"/>
          <w:shd w:fill="FFFFFF" w:color="auto" w:val="clear"/>
        </w:rPr>
        <w:t>Zabilježbe upisane pod poslovnim brojem</w:t>
      </w:r>
      <w:r w:rsidRPr="0085027A">
        <w:rPr>
          <w:rStyle w:val="apple-converted-space"/>
          <w:color w:val="000000"/>
          <w:shd w:fill="FFFFFF" w:color="auto" w:val="clear"/>
        </w:rPr>
        <w:t> </w:t>
      </w:r>
      <w:r w:rsidRPr="0085027A">
        <w:rPr>
          <w:color w:val="000000"/>
          <w:shd w:fill="FFFFFF" w:color="auto" w:val="clear"/>
        </w:rPr>
        <w:t xml:space="preserve">Z-3955/2014 kao ZABILJEŽBA, OTVARANJE STEČAJNOG POSTUPKA, RJEŠENJE ŽUPANIJSKOG SUDA GŽ-479/14-2 10.03.2014, Na temelju Rješenje Trgovačkog suda u Zagrebu od 12. lipnja 2013. godine, pod poslovnim brojem ST-621/13 zabilježuje se otvaranje stečajnog postupka nad dužnikom "MGT" d.o.o. Kumrovec (pravnim slijednikom Zelene milje d.o.o.), uz primjedbu na </w:t>
      </w:r>
      <w:r w:rsidRPr="0085027A">
        <w:rPr>
          <w:color w:val="000000"/>
        </w:rPr>
        <w:br/>
      </w:r>
      <w:r w:rsidRPr="0085027A">
        <w:rPr>
          <w:color w:val="000000"/>
          <w:shd w:fill="FFFFFF" w:color="auto" w:val="clear"/>
        </w:rPr>
        <w:t>na 1 (1.1)</w:t>
      </w:r>
    </w:p>
    <w:p w:rsidRDefault="0085027A" w:rsidP="008B255B" w:rsidR="0085027A" w:rsidRPr="0085027A">
      <w:pPr>
        <w:ind w:firstLine="708"/>
        <w:jc w:val="both"/>
        <w:rPr>
          <w:color w:val="000000"/>
          <w:shd w:fill="FFFFFF" w:color="auto" w:val="clear"/>
        </w:rPr>
      </w:pPr>
      <w:r w:rsidRPr="0085027A">
        <w:rPr>
          <w:color w:val="000000"/>
          <w:shd w:fill="FFFFFF" w:color="auto" w:val="clear"/>
        </w:rPr>
        <w:t>D)</w:t>
      </w:r>
      <w:r>
        <w:rPr>
          <w:color w:val="000000"/>
          <w:shd w:fill="FFFFFF" w:color="auto" w:val="clear"/>
        </w:rPr>
        <w:t xml:space="preserve"> </w:t>
      </w:r>
      <w:r w:rsidRPr="0085027A">
        <w:rPr>
          <w:color w:val="000000"/>
          <w:shd w:fill="FFFFFF" w:color="auto" w:val="clear"/>
        </w:rPr>
        <w:t xml:space="preserve">Uknjižbe založnog prava upisanog pod poslovnim brojem </w:t>
      </w:r>
      <w:r w:rsidRPr="0085027A">
        <w:rPr>
          <w:color w:val="000000"/>
          <w:bdr w:frame="true" w:space="0" w:sz="0" w:color="auto" w:val="none"/>
        </w:rPr>
        <w:t>Z 9616/04 na temelju Ugovora o kreditu br: 011-503/2004 sa sporazumom o osiguranju novčane tražbine zasnivanjem založnog prava na nekretninama zaključenog u Zagrebu 25. studenog 2004. solemniziranog po javnom bilježniku Ilinki Lisonek iz Zagreba pod br: OU-2614/2004 od 25. studenog 2004.godine i prijedloga, uknjiženo na teret tijela jedinog prava vlasništva Zelena milja d.o.o. Zadar uknjižba založnog prava za iznos deviznog kredita u iznosu od 1.300.000,00 EUR-a uvećano za pripadajuću kamatu, zateznu kamatu, naknade i sve ostale troškove, uz zabilježbu ovršivosti tražbine, u korist:</w:t>
      </w:r>
      <w:r w:rsidRPr="0085027A">
        <w:rPr>
          <w:bCs/>
          <w:color w:val="000000"/>
          <w:bdr w:frame="true" w:space="0" w:sz="0" w:color="auto" w:val="none"/>
        </w:rPr>
        <w:t xml:space="preserve"> HYPO ALPE-ADRIA-BANK D.D., ZAGREB, KOTURAŠKA 47</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E)</w:t>
      </w:r>
      <w:r>
        <w:rPr>
          <w:bCs/>
          <w:color w:val="000000"/>
          <w:bdr w:frame="true" w:space="0" w:sz="0" w:color="auto" w:val="none"/>
        </w:rPr>
        <w:t xml:space="preserve"> </w:t>
      </w:r>
      <w:r w:rsidRPr="0085027A">
        <w:rPr>
          <w:color w:val="000000"/>
          <w:bdr w:frame="true" w:space="0" w:sz="0" w:color="auto" w:val="none"/>
        </w:rPr>
        <w:t xml:space="preserve">Uknjižbe ustupanja založnog prava upisanog pod poslovnim brojem Z-5858/2015, temeljem ANEKSA UGOVORU O USTUPU TRAŽBINE, OV-831/15-2 23.03.2015, i Ugovora o ustupu tražbine sastavljenog u Zagrebu dana 23. travnja 2014. godine, ovjerenog kod javnog bilježnika Mladen Matoš iz Zagreba, dana 24. travnja 2014. godine pod brojem Ov-4777/14 (u spisu Z-13681/14), u korist: </w:t>
      </w:r>
      <w:r w:rsidRPr="0085027A">
        <w:rPr>
          <w:bCs/>
          <w:color w:val="000000"/>
          <w:bdr w:frame="true" w:space="0" w:sz="0" w:color="auto" w:val="none"/>
        </w:rPr>
        <w:t>H-ABDUCO D.O.O., OIB: 13667298928, ZAGREB, SLAVONSKA AVENIJA 6A, uz primjedbu na 1.1</w:t>
      </w:r>
    </w:p>
    <w:p w:rsidRDefault="0085027A" w:rsidP="008B255B" w:rsidR="0085027A" w:rsidRPr="0085027A">
      <w:pPr>
        <w:ind w:firstLine="708"/>
        <w:jc w:val="both"/>
        <w:rPr>
          <w:color w:val="000000"/>
          <w:shd w:fill="FFFFFF" w:color="auto" w:val="clear"/>
        </w:rPr>
      </w:pPr>
      <w:r w:rsidRPr="0085027A">
        <w:rPr>
          <w:bCs/>
          <w:color w:val="000000"/>
          <w:bdr w:frame="true" w:space="0" w:sz="0" w:color="auto" w:val="none"/>
        </w:rPr>
        <w:t>F)</w:t>
      </w:r>
      <w:r>
        <w:rPr>
          <w:color w:val="000000"/>
          <w:shd w:fill="FFFFFF" w:color="auto" w:val="clear"/>
        </w:rPr>
        <w:t xml:space="preserve"> </w:t>
      </w:r>
      <w:r w:rsidRPr="0085027A">
        <w:rPr>
          <w:color w:val="000000"/>
          <w:bdr w:frame="true" w:space="0" w:sz="0" w:color="auto" w:val="none"/>
        </w:rPr>
        <w:t xml:space="preserve">Uknjižbe ustupanja založnog prava upisanog pod poslovnim brojem Z-5648/2016, temeljem UGOVOR O PRODAJI I PRIJENOSU (NAPLATNOM USTUPU) TRAŽBINE OVJEREN POD OV. BROJ 4978/16 PO JAVNOM BILJEŽNIKU VESNI PUČAR IZ ZAGREBA 11.03.2016, PISANA POTVRDA OVJERENA POD OV. BROJ 5348/16 PO JAVNOM BILJEŽNIKU VESNI ČUČAR IZ ZAGREBA 16.03.2016, u korist: </w:t>
      </w:r>
      <w:r w:rsidRPr="0085027A">
        <w:rPr>
          <w:bCs/>
          <w:color w:val="000000"/>
          <w:bdr w:frame="true" w:space="0" w:sz="0" w:color="auto" w:val="none"/>
        </w:rPr>
        <w:t>SEVERITAS D. O. O. , OIB: 92595616163, ZAGREB, POLJANA ZDENKA MIKINE 46, uz primjedbu na 1.3</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G)</w:t>
      </w:r>
      <w:r>
        <w:rPr>
          <w:bCs/>
          <w:color w:val="000000"/>
          <w:bdr w:frame="true" w:space="0" w:sz="0" w:color="auto" w:val="none"/>
        </w:rPr>
        <w:t xml:space="preserve"> </w:t>
      </w:r>
      <w:r w:rsidRPr="0085027A">
        <w:rPr>
          <w:color w:val="000000"/>
          <w:shd w:fill="FFFFFF" w:color="auto" w:val="clear"/>
        </w:rPr>
        <w:t>Uknjižbe založnog prava upisanog pod poslovnim brojem</w:t>
      </w:r>
      <w:r w:rsidRPr="0085027A">
        <w:rPr>
          <w:color w:val="000000"/>
        </w:rPr>
        <w:t> </w:t>
      </w:r>
      <w:r w:rsidRPr="0085027A">
        <w:rPr>
          <w:color w:val="000000"/>
          <w:bdr w:frame="true" w:space="0" w:sz="0" w:color="auto" w:val="none"/>
        </w:rPr>
        <w:t xml:space="preserve">Z-1227/07 na temelju Ugovora o kreditu broj: 011-35/2007 sa Sporazumom o osiguranju novčane tražbine od 21.siječnja 2007.godine solemniziranog kod javnog bilježnika Ilinke Lisonek iz Zagreba, pod broj OU-33/2007 i prijedloga na teret nekretnina u A-Posjedovnici za iznos kredita od 2.208.600,00 HRK, uvećanoza pripadajuće kamate i sve ostale troškove, u korist: </w:t>
      </w:r>
      <w:r w:rsidRPr="0085027A">
        <w:rPr>
          <w:bCs/>
          <w:color w:val="000000"/>
          <w:bdr w:frame="true" w:space="0" w:sz="0" w:color="auto" w:val="none"/>
        </w:rPr>
        <w:t>HYPO ALPE-ADRIA-BANK D.D. ZAGREB, KOTURAŠKA 47., ZAGREB</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H)</w:t>
      </w:r>
      <w:r>
        <w:rPr>
          <w:bCs/>
          <w:color w:val="000000"/>
          <w:bdr w:frame="true" w:space="0" w:sz="0" w:color="auto" w:val="none"/>
        </w:rPr>
        <w:t xml:space="preserve"> </w:t>
      </w:r>
      <w:r w:rsidRPr="0085027A">
        <w:rPr>
          <w:color w:val="000000"/>
          <w:bdr w:frame="true" w:space="0" w:sz="0" w:color="auto" w:val="none"/>
        </w:rPr>
        <w:t xml:space="preserve">Uknjižbe ustupanja založnog prava upisanog pod poslovnim brojem Z-5858/2015, temeljem ANEKSA UGOVORU O USTUPU TRAŽBINE, OV-831/15-2 23.03.2015, i Ugovora o ustupu tražbine sastavljenog u Zagrebu dana 23. travnja 2014. godine, ovjerenog kod javnog bilježnika Mladen Matoš iz Zagreba, dana 24. travnja 2014. godine pod brojem Ov-4777/14 (u spisu Z-13681/14), u korist: </w:t>
      </w:r>
      <w:r w:rsidRPr="0085027A">
        <w:rPr>
          <w:bCs/>
          <w:color w:val="000000"/>
          <w:bdr w:frame="true" w:space="0" w:sz="0" w:color="auto" w:val="none"/>
        </w:rPr>
        <w:t>H-ABDUCO D.O.O., OIB: 13667298928, ZAGREB, SLAVONSKA AVENIJA 6A, uz primjedbu na 2.1</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I)</w:t>
      </w:r>
      <w:r>
        <w:rPr>
          <w:bCs/>
          <w:color w:val="000000"/>
          <w:bdr w:frame="true" w:space="0" w:sz="0" w:color="auto" w:val="none"/>
        </w:rPr>
        <w:t xml:space="preserve"> </w:t>
      </w:r>
      <w:r w:rsidRPr="0085027A">
        <w:rPr>
          <w:color w:val="000000"/>
          <w:bdr w:frame="true" w:space="0" w:sz="0" w:color="auto" w:val="none"/>
        </w:rPr>
        <w:t xml:space="preserve">Uknjižbe ustupanja založnog prava upisanog pod poslovnim brojem Z-5648/2016, temeljem UGOVOR O PRODAJI I PRIJENOSU (NAPLATNOM USTUPU) TRAŽBINE </w:t>
      </w:r>
      <w:r w:rsidRPr="0085027A">
        <w:rPr>
          <w:color w:val="000000"/>
          <w:bdr w:frame="true" w:space="0" w:sz="0" w:color="auto" w:val="none"/>
        </w:rPr>
        <w:lastRenderedPageBreak/>
        <w:t xml:space="preserve">OVJEREN POD OV. BROJ 4978/16 PO JAVNOM BILJEŽNIKU VESNI PUČAR IZ ZAGREBA 11.03.2016, PISANA POTVRDA OVJERENA POD OV. BROJ 5348/16 PO JAVNOM BILJEŽNIKU VESNI ČUČAR IZ ZAGREBA 16.03.2016, u korist: </w:t>
      </w:r>
      <w:r w:rsidRPr="0085027A">
        <w:rPr>
          <w:bCs/>
          <w:color w:val="000000"/>
          <w:bdr w:frame="true" w:space="0" w:sz="0" w:color="auto" w:val="none"/>
        </w:rPr>
        <w:t>SEVERITAS D. O. O. , OIB: 92595616163, ZAGREB, POLJANA ZDENKA MIKINE 46, uz primjedbu na 2.3</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J)</w:t>
      </w:r>
      <w:r>
        <w:rPr>
          <w:bCs/>
          <w:color w:val="000000"/>
          <w:bdr w:frame="true" w:space="0" w:sz="0" w:color="auto" w:val="none"/>
        </w:rPr>
        <w:t xml:space="preserve"> </w:t>
      </w:r>
      <w:r w:rsidRPr="0085027A">
        <w:rPr>
          <w:color w:val="000000"/>
          <w:shd w:fill="FFFFFF" w:color="auto" w:val="clear"/>
        </w:rPr>
        <w:t xml:space="preserve">Uknjižbe založnog prava upisanog pod poslovnim brojem </w:t>
      </w:r>
      <w:r w:rsidRPr="0085027A">
        <w:rPr>
          <w:color w:val="000000"/>
          <w:bdr w:frame="true" w:space="0" w:sz="0" w:color="auto" w:val="none"/>
        </w:rPr>
        <w:t xml:space="preserve">Z-6311/09 na temelju rješenja Općinskog suda u Zadru od 23.lipnja 2009.g., pod poslovnim brojem Ovr-1751/09, uknjižuje se založno pravo temeljem ovršnog rješenja Ministarstva financija-Porezne uprave, Područnog ureda Zadar, Klasa:UP/I-415-02/2008-001/00731 Ur.br.513-007-13/2008-01 od 05.prosinca 2008.g., radi osiguranja novčane tražbine predlagatelja osiguranja prema protivniku osiguranja u iznosu od 439,167,58 kn ( 390.172, 22 kn na ime glavnice i 48.997,36 kn na ime obračunatih zateznih kamata) zajedno sa zakonskom zateznom kamatom koja teče na </w:t>
      </w:r>
      <w:r w:rsidR="008B255B" w:rsidRPr="0085027A">
        <w:rPr>
          <w:color w:val="000000"/>
          <w:bdr w:frame="true" w:space="0" w:sz="0" w:color="auto" w:val="none"/>
        </w:rPr>
        <w:t>glavnicu</w:t>
      </w:r>
      <w:r w:rsidRPr="0085027A">
        <w:rPr>
          <w:color w:val="000000"/>
          <w:bdr w:frame="true" w:space="0" w:sz="0" w:color="auto" w:val="none"/>
        </w:rPr>
        <w:t xml:space="preserve"> od 06.prosinca 2008.g., pa do isplate po stopi propisanoj člankom 29.st.2. Zakona o obveznim odnosima (NN broj:35/05), te radi naknade troškova postupka u iznosu od 5.000,00 kuna, uz zabilježbu ovršivosti tražbine, u korist: </w:t>
      </w:r>
      <w:r w:rsidRPr="0085027A">
        <w:rPr>
          <w:bCs/>
          <w:color w:val="000000"/>
          <w:bdr w:frame="true" w:space="0" w:sz="0" w:color="auto" w:val="none"/>
        </w:rPr>
        <w:t>REPUBLIKA HRVATSKA, MINISTARSTO FINANCIJA-POREZNA UPRAVA, PODRUČNI URED ZADAR</w:t>
      </w:r>
    </w:p>
    <w:p w:rsidRDefault="0085027A" w:rsidP="0085027A" w:rsidR="0085027A" w:rsidRPr="0085027A">
      <w:pPr>
        <w:jc w:val="both"/>
        <w:rPr>
          <w:bCs/>
          <w:color w:val="000000"/>
          <w:bdr w:frame="true" w:space="0" w:sz="0" w:color="auto" w:val="none"/>
        </w:rPr>
      </w:pPr>
    </w:p>
    <w:p w:rsidRDefault="0085027A" w:rsidP="008B255B" w:rsidR="0085027A" w:rsidRPr="0085027A">
      <w:pPr>
        <w:ind w:firstLine="708"/>
        <w:jc w:val="both"/>
      </w:pPr>
      <w:r w:rsidRPr="0085027A">
        <w:t>6)</w:t>
      </w:r>
      <w:r w:rsidRPr="0085027A">
        <w:tab/>
        <w:t xml:space="preserve">Sa 131/1000 posebnog dijela nekretnine upisane u zk.ul. broj: 4986, k.o. Diklo, na k.č.br. 412/296 kao Kuća, dvorište, ukupne površine 525 m2, i to: </w:t>
      </w:r>
    </w:p>
    <w:p w:rsidRDefault="0085027A" w:rsidP="0085027A" w:rsidR="0085027A" w:rsidRPr="0085027A">
      <w:pPr>
        <w:spacing w:lineRule="atLeast" w:line="0"/>
        <w:jc w:val="both"/>
        <w:rPr>
          <w:bCs/>
          <w:color w:val="000000"/>
          <w:bdr w:frame="true" w:space="0" w:sz="0" w:color="auto" w:val="none"/>
        </w:rPr>
      </w:pPr>
      <w:r w:rsidRPr="0085027A">
        <w:rPr>
          <w:bCs/>
          <w:color w:val="000000"/>
          <w:bdr w:frame="true" w:space="0" w:sz="0" w:color="auto" w:val="none"/>
        </w:rPr>
        <w:t xml:space="preserve">ETAŽNO VLASNIŠTVO (E-3): </w:t>
      </w:r>
      <w:r w:rsidRPr="0085027A">
        <w:rPr>
          <w:bCs/>
          <w:color w:val="000000"/>
          <w:shd w:fill="FFFFFF" w:color="auto" w:val="clear"/>
        </w:rPr>
        <w:t>1. stan oznake A3 na prvom katu neto površine 49,83 m2 sa garažnim mjestom oznake G3 u podrumu neto površine 8,81 m2 i spremištem oznake S3 u podrumu neto površine 0,89 m2, u grafičkom prikazu elaborata obojano crvenom bojom</w:t>
      </w:r>
      <w:r w:rsidR="008B255B">
        <w:rPr>
          <w:bCs/>
          <w:color w:val="000000"/>
          <w:shd w:fill="FFFFFF" w:color="auto" w:val="clear"/>
        </w:rPr>
        <w:t>:</w:t>
      </w:r>
    </w:p>
    <w:p w:rsidRDefault="0085027A" w:rsidP="008B255B" w:rsidR="0085027A" w:rsidRPr="0085027A">
      <w:pPr>
        <w:ind w:firstLine="708"/>
        <w:jc w:val="both"/>
      </w:pPr>
      <w:r w:rsidRPr="0085027A">
        <w:t xml:space="preserve">A) Predbilježbe stjecanja prava vlasništva upisane pod poslovnim brojem </w:t>
      </w:r>
      <w:r w:rsidRPr="0085027A">
        <w:rPr>
          <w:color w:val="000000"/>
          <w:shd w:fill="FFFFFF" w:color="auto" w:val="clear"/>
        </w:rPr>
        <w:t>Z-12552/08</w:t>
      </w:r>
      <w:r w:rsidRPr="0085027A">
        <w:rPr>
          <w:color w:val="000000"/>
        </w:rPr>
        <w:br/>
      </w:r>
      <w:r w:rsidRPr="0085027A">
        <w:rPr>
          <w:color w:val="000000"/>
          <w:shd w:fill="FFFFFF" w:color="auto" w:val="clear"/>
        </w:rPr>
        <w:t>na temelju Ugovora o kupoprodaji nekretnina zaključenog u Zadru dana 10.ožujka 2008.god., ovjerenog pod OV-2902/08 kod javnog bilježnika Jožice Matka Ruždjaka u Zagrebu i čl. 56 Zakona o zemljišnim knjigama (NN 91/96), u korist: CSS d.o.o. Zagreb, V.Ruždjaka 9b</w:t>
      </w:r>
    </w:p>
    <w:p w:rsidRDefault="0085027A" w:rsidP="008B255B" w:rsidR="0085027A" w:rsidRPr="0085027A">
      <w:pPr>
        <w:ind w:firstLine="708"/>
        <w:jc w:val="both"/>
      </w:pPr>
      <w:r w:rsidRPr="0085027A">
        <w:t>B)</w:t>
      </w:r>
      <w:r w:rsidR="008B255B">
        <w:t xml:space="preserve"> </w:t>
      </w:r>
      <w:r w:rsidRPr="0085027A">
        <w:rPr>
          <w:color w:val="000000"/>
          <w:shd w:fill="FFFFFF" w:color="auto" w:val="clear"/>
        </w:rPr>
        <w:t xml:space="preserve">Zabilježbe upisane pod poslovnim brojem Z-12552/08 </w:t>
      </w:r>
      <w:r w:rsidR="008B255B" w:rsidRPr="0085027A">
        <w:rPr>
          <w:color w:val="000000"/>
          <w:shd w:fill="FFFFFF" w:color="auto" w:val="clear"/>
        </w:rPr>
        <w:t>kojom</w:t>
      </w:r>
      <w:r w:rsidRPr="0085027A">
        <w:rPr>
          <w:color w:val="000000"/>
          <w:shd w:fill="FFFFFF" w:color="auto" w:val="clear"/>
        </w:rPr>
        <w:t xml:space="preserve"> se zabilježuje uvjet opravdanja predbilježbe dostavom Tabularne isprave</w:t>
      </w:r>
    </w:p>
    <w:p w:rsidRDefault="0085027A" w:rsidP="008B255B" w:rsidR="0085027A" w:rsidRPr="008B255B">
      <w:pPr>
        <w:ind w:firstLine="708"/>
        <w:jc w:val="both"/>
      </w:pPr>
      <w:r w:rsidRPr="0085027A">
        <w:t>C)</w:t>
      </w:r>
      <w:r w:rsidR="008B255B">
        <w:t xml:space="preserve"> </w:t>
      </w:r>
      <w:r w:rsidRPr="0085027A">
        <w:t>Zabilježbe upisane pod poslovnim brojem Z</w:t>
      </w:r>
      <w:r w:rsidRPr="0085027A">
        <w:rPr>
          <w:color w:val="000000"/>
          <w:shd w:fill="FFFFFF" w:color="auto" w:val="clear"/>
        </w:rPr>
        <w:t xml:space="preserve">-6311/09 kojom se </w:t>
      </w:r>
      <w:r w:rsidRPr="0085027A">
        <w:rPr>
          <w:color w:val="000000"/>
        </w:rPr>
        <w:t>z</w:t>
      </w:r>
      <w:r w:rsidRPr="0085027A">
        <w:rPr>
          <w:color w:val="000000"/>
          <w:shd w:fill="FFFFFF" w:color="auto" w:val="clear"/>
        </w:rPr>
        <w:t>abilježuje ovršivost tražbine pod c/4.1</w:t>
      </w:r>
    </w:p>
    <w:p w:rsidRDefault="0085027A" w:rsidP="008B255B" w:rsidR="0085027A" w:rsidRPr="0085027A">
      <w:pPr>
        <w:ind w:firstLine="708"/>
        <w:jc w:val="both"/>
        <w:rPr>
          <w:color w:val="000000"/>
          <w:shd w:fill="FFFFFF" w:color="auto" w:val="clear"/>
        </w:rPr>
      </w:pPr>
      <w:r w:rsidRPr="0085027A">
        <w:rPr>
          <w:color w:val="000000"/>
          <w:shd w:fill="FFFFFF" w:color="auto" w:val="clear"/>
        </w:rPr>
        <w:t>D)</w:t>
      </w:r>
      <w:r w:rsidR="008B255B">
        <w:rPr>
          <w:color w:val="000000"/>
          <w:shd w:fill="FFFFFF" w:color="auto" w:val="clear"/>
        </w:rPr>
        <w:t xml:space="preserve"> </w:t>
      </w:r>
      <w:r w:rsidRPr="0085027A">
        <w:rPr>
          <w:color w:val="000000"/>
          <w:shd w:fill="FFFFFF" w:color="auto" w:val="clear"/>
        </w:rPr>
        <w:t>Zabilježbe upisane pod poslovnim brojem Z-4426/2012 kojom se zabilježuje odbijeni prijedlog Zelene milje d. o. o. Zadar za brisanje predbilježbe i zabilježbe provedene pod poslovnim brojem Z 12552/08, redni broj 2.1. i 2.2., uz primjedbu na 3 (2.1), 3 (2.2)</w:t>
      </w:r>
    </w:p>
    <w:p w:rsidRDefault="0085027A" w:rsidP="008B255B" w:rsidR="0085027A" w:rsidRPr="008B255B">
      <w:pPr>
        <w:ind w:firstLine="708"/>
        <w:jc w:val="both"/>
        <w:rPr>
          <w:color w:val="000000"/>
          <w:shd w:fill="FFFFFF" w:color="auto" w:val="clear"/>
        </w:rPr>
      </w:pPr>
      <w:r w:rsidRPr="0085027A">
        <w:rPr>
          <w:color w:val="000000"/>
          <w:shd w:fill="FFFFFF" w:color="auto" w:val="clear"/>
        </w:rPr>
        <w:t>E)</w:t>
      </w:r>
      <w:r w:rsidR="008B255B">
        <w:rPr>
          <w:color w:val="000000"/>
          <w:shd w:fill="FFFFFF" w:color="auto" w:val="clear"/>
        </w:rPr>
        <w:t xml:space="preserve"> </w:t>
      </w:r>
      <w:r w:rsidRPr="0085027A">
        <w:rPr>
          <w:color w:val="000000"/>
          <w:shd w:fill="FFFFFF" w:color="auto" w:val="clear"/>
        </w:rPr>
        <w:t>Zabilježbe upisana pod poslovnim brojem</w:t>
      </w:r>
      <w:r w:rsidRPr="0085027A">
        <w:rPr>
          <w:rStyle w:val="apple-converted-space"/>
          <w:color w:val="000000"/>
          <w:shd w:fill="FFFFFF" w:color="auto" w:val="clear"/>
        </w:rPr>
        <w:t> </w:t>
      </w:r>
      <w:r w:rsidRPr="0085027A">
        <w:rPr>
          <w:color w:val="000000"/>
          <w:shd w:fill="FFFFFF" w:color="auto" w:val="clear"/>
        </w:rPr>
        <w:t>Z-1405/2013 kao ZABILJEŽBA, ovrhe upisane u C teretovnici pod Z-1405/2013, uz primjedbu na 1 (1.1), 2 (1.1), 3 (1.1), 4 (1.1), 6 (1.1), 8 (1.1)</w:t>
      </w:r>
    </w:p>
    <w:p w:rsidRDefault="0085027A" w:rsidP="008B255B" w:rsidR="0085027A" w:rsidRPr="0085027A">
      <w:pPr>
        <w:ind w:firstLine="708"/>
        <w:jc w:val="both"/>
        <w:rPr>
          <w:color w:val="000000"/>
          <w:shd w:fill="FFFFFF" w:color="auto" w:val="clear"/>
        </w:rPr>
      </w:pPr>
      <w:r w:rsidRPr="0085027A">
        <w:rPr>
          <w:color w:val="000000"/>
          <w:shd w:fill="FFFFFF" w:color="auto" w:val="clear"/>
        </w:rPr>
        <w:t>F)</w:t>
      </w:r>
      <w:r w:rsidR="008B255B">
        <w:rPr>
          <w:color w:val="000000"/>
          <w:shd w:fill="FFFFFF" w:color="auto" w:val="clear"/>
        </w:rPr>
        <w:t xml:space="preserve"> </w:t>
      </w:r>
      <w:r w:rsidRPr="0085027A">
        <w:rPr>
          <w:color w:val="000000"/>
          <w:shd w:fill="FFFFFF" w:color="auto" w:val="clear"/>
        </w:rPr>
        <w:t>Zabilježbe upisane pod poslovnim brojem</w:t>
      </w:r>
      <w:r w:rsidRPr="0085027A">
        <w:rPr>
          <w:color w:val="000000"/>
        </w:rPr>
        <w:t> </w:t>
      </w:r>
      <w:r w:rsidRPr="0085027A">
        <w:rPr>
          <w:color w:val="000000"/>
          <w:bdr w:frame="true" w:space="0" w:sz="0" w:color="auto" w:val="none"/>
        </w:rPr>
        <w:t>Z-2278/2013 kojom se zabilježuje odbijeni prijedlog CCS ulaganja d.o.o., p.p. B. Kelemen, odvjetniku u Zagrebu za brisanje predbilježbe pod Z 12552/08, uz primjedbu na 3 (2.1), 3 (2.2)</w:t>
      </w:r>
    </w:p>
    <w:p w:rsidRDefault="0085027A" w:rsidP="008B255B" w:rsidR="0085027A" w:rsidRPr="0085027A">
      <w:pPr>
        <w:rPr>
          <w:color w:val="000000"/>
          <w:shd w:fill="FFFFFF" w:color="auto" w:val="clear"/>
        </w:rPr>
      </w:pPr>
      <w:r w:rsidRPr="0085027A">
        <w:rPr>
          <w:color w:val="000000"/>
          <w:shd w:fill="FFFFFF" w:color="auto" w:val="clear"/>
        </w:rPr>
        <w:t>G)</w:t>
      </w:r>
      <w:r w:rsidR="008B255B">
        <w:rPr>
          <w:color w:val="000000"/>
          <w:shd w:fill="FFFFFF" w:color="auto" w:val="clear"/>
        </w:rPr>
        <w:t xml:space="preserve"> </w:t>
      </w:r>
      <w:r w:rsidRPr="0085027A">
        <w:rPr>
          <w:color w:val="000000"/>
          <w:shd w:fill="FFFFFF" w:color="auto" w:val="clear"/>
        </w:rPr>
        <w:t>Zabilježbe upisane pod poslovnim brojem</w:t>
      </w:r>
      <w:r w:rsidRPr="0085027A">
        <w:rPr>
          <w:rStyle w:val="apple-converted-space"/>
          <w:color w:val="000000"/>
          <w:shd w:fill="FFFFFF" w:color="auto" w:val="clear"/>
        </w:rPr>
        <w:t> </w:t>
      </w:r>
      <w:r w:rsidRPr="0085027A">
        <w:rPr>
          <w:color w:val="000000"/>
          <w:shd w:fill="FFFFFF" w:color="auto" w:val="clear"/>
        </w:rPr>
        <w:t>Z-3955/2014 kao ZABILJEŽBA, OTVARANJE STEČAJNOG POSTUPKA, RJEŠENJE ŽUPANIJSKOG SUDA GŽ-479/14-2 10.03.2014, Na temelju Rješenje Trgovačkog suda u Zagrebu od 12. lipnja 2013. godine, pod poslovnim brojem ST-621/13 zabilježuje se otvaranje stečajnog postupka nad dužnikom "MGT" d.o.o. Kumrovec (pravnim slijednikom Zelene milje d.o.o.), uz primjedbu na 3 (1.1)</w:t>
      </w:r>
    </w:p>
    <w:p w:rsidRDefault="0085027A" w:rsidP="008B255B" w:rsidR="0085027A" w:rsidRPr="008B255B">
      <w:pPr>
        <w:ind w:firstLine="708"/>
        <w:jc w:val="both"/>
        <w:rPr>
          <w:color w:val="000000"/>
          <w:shd w:fill="FFFFFF" w:color="auto" w:val="clear"/>
        </w:rPr>
      </w:pPr>
      <w:r w:rsidRPr="0085027A">
        <w:rPr>
          <w:color w:val="000000"/>
          <w:shd w:fill="FFFFFF" w:color="auto" w:val="clear"/>
        </w:rPr>
        <w:t>H)</w:t>
      </w:r>
      <w:r w:rsidR="008B255B">
        <w:rPr>
          <w:color w:val="000000"/>
          <w:shd w:fill="FFFFFF" w:color="auto" w:val="clear"/>
        </w:rPr>
        <w:t xml:space="preserve"> </w:t>
      </w:r>
      <w:r w:rsidRPr="0085027A">
        <w:rPr>
          <w:color w:val="000000"/>
          <w:shd w:fill="FFFFFF" w:color="auto" w:val="clear"/>
        </w:rPr>
        <w:t xml:space="preserve">Uknjižbe založnog prava upisanog pod poslovnim brojem </w:t>
      </w:r>
      <w:r w:rsidRPr="0085027A">
        <w:rPr>
          <w:color w:val="000000"/>
          <w:bdr w:frame="true" w:space="0" w:sz="0" w:color="auto" w:val="none"/>
        </w:rPr>
        <w:t xml:space="preserve">Z 9616/04 na temelju Ugovora o kreditu br: 011-503/2004 sa sporazumom o osiguranju novčane tražbine zasnivanjem založnog prava na nekretninama zaključenog u Zagrebu 25. studenog 2004. solemniziranog po javnom bilježniku Ilinki Lisonek iz Zagreba pod br: OU-2614/2004 od 25. studenog 2004.godine i prijedloga, uknjiženo na teret tijela jedinog prava vlasništva Zelena milja d.o.o. Zadar uknjižba založnog prava za iznos deviznog kredita u iznosu od </w:t>
      </w:r>
      <w:r w:rsidRPr="0085027A">
        <w:rPr>
          <w:color w:val="000000"/>
          <w:bdr w:frame="true" w:space="0" w:sz="0" w:color="auto" w:val="none"/>
        </w:rPr>
        <w:lastRenderedPageBreak/>
        <w:t>1.300.000,00 EUR-a uvećano za pripadajuću kamatu, zateznu kamatu, naknade i sve ostale troškove, uz zabilježbu ovršivosti tražbine, u korist:</w:t>
      </w:r>
      <w:r w:rsidRPr="0085027A">
        <w:rPr>
          <w:bCs/>
          <w:color w:val="000000"/>
          <w:bdr w:frame="true" w:space="0" w:sz="0" w:color="auto" w:val="none"/>
        </w:rPr>
        <w:t xml:space="preserve"> HYPO ALPE-ADRIA-BANK D.D., ZAGREB, KOTURAŠKA 47</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I)</w:t>
      </w:r>
      <w:r w:rsidR="008B255B">
        <w:rPr>
          <w:bCs/>
          <w:color w:val="000000"/>
          <w:bdr w:frame="true" w:space="0" w:sz="0" w:color="auto" w:val="none"/>
        </w:rPr>
        <w:t xml:space="preserve"> </w:t>
      </w:r>
      <w:r w:rsidRPr="0085027A">
        <w:rPr>
          <w:color w:val="000000"/>
          <w:bdr w:frame="true" w:space="0" w:sz="0" w:color="auto" w:val="none"/>
        </w:rPr>
        <w:t xml:space="preserve">Uknjižbe ustupanja založnog prava upisanog pod poslovnim brojem Z-5858/2015, temeljem ANEKSA UGOVORU O USTUPU TRAŽBINE, OV-831/15-2 23.03.2015, i Ugovora o ustupu tražbine sastavljenog u Zagrebu dana 23. travnja 2014. godine, ovjerenog kod javnog bilježnika Mladen Matoš iz Zagreba, dana 24. travnja 2014. godine pod brojem Ov-4777/14 (u spisu Z-13681/14), u korist: </w:t>
      </w:r>
      <w:r w:rsidRPr="0085027A">
        <w:rPr>
          <w:bCs/>
          <w:color w:val="000000"/>
          <w:bdr w:frame="true" w:space="0" w:sz="0" w:color="auto" w:val="none"/>
        </w:rPr>
        <w:t>H-ABDUCO D.O.O., OIB: 13667298928, ZAGREB, SLAVONSKA AVENIJA 6A, uz primjedbu na 1.1</w:t>
      </w:r>
    </w:p>
    <w:p w:rsidRDefault="0085027A" w:rsidP="008B255B" w:rsidR="0085027A" w:rsidRPr="008B255B">
      <w:pPr>
        <w:ind w:firstLine="708"/>
        <w:jc w:val="both"/>
        <w:rPr>
          <w:color w:val="000000"/>
          <w:shd w:fill="FFFFFF" w:color="auto" w:val="clear"/>
        </w:rPr>
      </w:pPr>
      <w:r w:rsidRPr="0085027A">
        <w:rPr>
          <w:bCs/>
          <w:color w:val="000000"/>
          <w:bdr w:frame="true" w:space="0" w:sz="0" w:color="auto" w:val="none"/>
        </w:rPr>
        <w:t>J)</w:t>
      </w:r>
      <w:r w:rsidR="008B255B">
        <w:rPr>
          <w:color w:val="000000"/>
          <w:shd w:fill="FFFFFF" w:color="auto" w:val="clear"/>
        </w:rPr>
        <w:t xml:space="preserve"> </w:t>
      </w:r>
      <w:r w:rsidRPr="0085027A">
        <w:rPr>
          <w:color w:val="000000"/>
          <w:bdr w:frame="true" w:space="0" w:sz="0" w:color="auto" w:val="none"/>
        </w:rPr>
        <w:t xml:space="preserve">Uknjižbe ustupanja založnog prava upisanog pod poslovnim brojem Z-5648/2016, temeljem UGOVOR O PRODAJI I PRIJENOSU (NAPLATNOM USTUPU) TRAŽBINE OVJEREN POD OV. BROJ 4978/16 PO JAVNOM BILJEŽNIKU VESNI PUČAR IZ ZAGREBA 11.03.2016, PISANA POTVRDA OVJERENA POD OV. BROJ 5348/16 PO JAVNOM BILJEŽNIKU VESNI ČUČAR IZ ZAGREBA 16.03.2016, u korist: </w:t>
      </w:r>
      <w:r w:rsidRPr="0085027A">
        <w:rPr>
          <w:bCs/>
          <w:color w:val="000000"/>
          <w:bdr w:frame="true" w:space="0" w:sz="0" w:color="auto" w:val="none"/>
        </w:rPr>
        <w:t>SEVERITAS D. O. O. , OIB: 92595616163, ZAGREB, POLJANA ZDENKA MIKINE 46, uz primjedbu na 1.3</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K)</w:t>
      </w:r>
      <w:r w:rsidR="008B255B">
        <w:rPr>
          <w:bCs/>
          <w:color w:val="000000"/>
          <w:bdr w:frame="true" w:space="0" w:sz="0" w:color="auto" w:val="none"/>
        </w:rPr>
        <w:t xml:space="preserve"> </w:t>
      </w:r>
      <w:r w:rsidRPr="0085027A">
        <w:rPr>
          <w:color w:val="000000"/>
          <w:shd w:fill="FFFFFF" w:color="auto" w:val="clear"/>
        </w:rPr>
        <w:t>Uknjižbe založnog prava upisanog pod poslovnim brojem</w:t>
      </w:r>
      <w:r w:rsidRPr="0085027A">
        <w:rPr>
          <w:color w:val="000000"/>
        </w:rPr>
        <w:t> </w:t>
      </w:r>
      <w:r w:rsidRPr="0085027A">
        <w:rPr>
          <w:color w:val="000000"/>
          <w:bdr w:frame="true" w:space="0" w:sz="0" w:color="auto" w:val="none"/>
        </w:rPr>
        <w:t xml:space="preserve">Z-1227/07 na temelju Ugovora o kreditu broj: 011-35/2007 sa Sporazumom o osiguranju novčane tražbine od 21.siječnja 2007.godine solemniziranog kod javnog bilježnika Ilinke Lisonek iz Zagreba, pod broj OU-33/2007 i prijedloga na teret nekretnina u A-Posjedovnici za iznos kredita od 2.208.600,00 HRK, uvećanoza pripadajuće kamate i sve ostale troškove, u korist: </w:t>
      </w:r>
      <w:r w:rsidRPr="0085027A">
        <w:rPr>
          <w:bCs/>
          <w:color w:val="000000"/>
          <w:bdr w:frame="true" w:space="0" w:sz="0" w:color="auto" w:val="none"/>
        </w:rPr>
        <w:t>HYPO ALPE-ADRIA-BANK D.D. ZAGREB, KOTURAŠKA 47., ZAGREB</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L)</w:t>
      </w:r>
      <w:r w:rsidR="008B255B">
        <w:rPr>
          <w:bCs/>
          <w:color w:val="000000"/>
          <w:bdr w:frame="true" w:space="0" w:sz="0" w:color="auto" w:val="none"/>
        </w:rPr>
        <w:t xml:space="preserve"> </w:t>
      </w:r>
      <w:r w:rsidRPr="0085027A">
        <w:rPr>
          <w:color w:val="000000"/>
          <w:bdr w:frame="true" w:space="0" w:sz="0" w:color="auto" w:val="none"/>
        </w:rPr>
        <w:t xml:space="preserve">Uknjižbe ustupanja založnog prava upisanog pod poslovnim brojem Z-5858/2015, temeljem ANEKSA UGOVORU O USTUPU TRAŽBINE, OV-831/15-2 23.03.2015, i Ugovora o ustupu tražbine sastavljenog u Zagrebu dana 23. travnja 2014. godine, ovjerenog kod javnog bilježnika Mladen Matoš iz Zagreba, dana 24. travnja 2014. godine pod brojem Ov-4777/14 (u spisu Z-13681/14), u korist: </w:t>
      </w:r>
      <w:r w:rsidRPr="0085027A">
        <w:rPr>
          <w:bCs/>
          <w:color w:val="000000"/>
          <w:bdr w:frame="true" w:space="0" w:sz="0" w:color="auto" w:val="none"/>
        </w:rPr>
        <w:t>H-ABDUCO D.O.O., OIB: 13667298928, ZAGREB, SLAVONSKA AVENIJA 6A, uz primjedbu na 2.1</w:t>
      </w:r>
    </w:p>
    <w:p w:rsidRDefault="0085027A" w:rsidP="008B255B" w:rsidR="0085027A" w:rsidRPr="0085027A">
      <w:pPr>
        <w:ind w:firstLine="708"/>
        <w:jc w:val="both"/>
        <w:rPr>
          <w:bCs/>
          <w:color w:val="000000"/>
          <w:bdr w:frame="true" w:space="0" w:sz="0" w:color="auto" w:val="none"/>
        </w:rPr>
      </w:pPr>
      <w:r w:rsidRPr="0085027A">
        <w:rPr>
          <w:bCs/>
          <w:color w:val="000000"/>
          <w:bdr w:frame="true" w:space="0" w:sz="0" w:color="auto" w:val="none"/>
        </w:rPr>
        <w:t>M)</w:t>
      </w:r>
      <w:r w:rsidR="008B255B">
        <w:rPr>
          <w:bCs/>
          <w:color w:val="000000"/>
          <w:bdr w:frame="true" w:space="0" w:sz="0" w:color="auto" w:val="none"/>
        </w:rPr>
        <w:t xml:space="preserve"> </w:t>
      </w:r>
      <w:r w:rsidRPr="0085027A">
        <w:rPr>
          <w:color w:val="000000"/>
          <w:bdr w:frame="true" w:space="0" w:sz="0" w:color="auto" w:val="none"/>
        </w:rPr>
        <w:t xml:space="preserve">Uknjižbe ustupanja založnog prava upisanog pod poslovnim brojem Z-5648/2016, temeljem UGOVOR O PRODAJI I PRIJENOSU (NAPLATNOM USTUPU) TRAŽBINE OVJEREN POD OV. BROJ 4978/16 PO JAVNOM BILJEŽNIKU VESNI PUČAR IZ ZAGREBA 11.03.2016, PISANA POTVRDA OVJERENA POD OV. BROJ 5348/16 PO JAVNOM BILJEŽNIKU VESNI ČUČAR IZ ZAGREBA 16.03.2016, u korist: </w:t>
      </w:r>
      <w:r w:rsidRPr="0085027A">
        <w:rPr>
          <w:bCs/>
          <w:color w:val="000000"/>
          <w:bdr w:frame="true" w:space="0" w:sz="0" w:color="auto" w:val="none"/>
        </w:rPr>
        <w:t>SEVERITAS D. O. O. , OIB: 92595616163, ZAGREB, POLJANA ZDENKA MIKINE 46, uz primjedbu na 2.3</w:t>
      </w:r>
    </w:p>
    <w:p w:rsidRDefault="0085027A" w:rsidP="008B255B" w:rsidR="00C27A6B" w:rsidRPr="008B255B">
      <w:pPr>
        <w:ind w:firstLine="708"/>
        <w:jc w:val="both"/>
        <w:rPr>
          <w:bCs/>
          <w:color w:val="000000"/>
          <w:bdr w:frame="true" w:space="0" w:sz="0" w:color="auto" w:val="none"/>
        </w:rPr>
      </w:pPr>
      <w:r w:rsidRPr="0085027A">
        <w:rPr>
          <w:bCs/>
          <w:color w:val="000000"/>
          <w:bdr w:frame="true" w:space="0" w:sz="0" w:color="auto" w:val="none"/>
        </w:rPr>
        <w:t>N)</w:t>
      </w:r>
      <w:r w:rsidR="008B255B">
        <w:rPr>
          <w:bCs/>
          <w:color w:val="000000"/>
          <w:bdr w:frame="true" w:space="0" w:sz="0" w:color="auto" w:val="none"/>
        </w:rPr>
        <w:t xml:space="preserve"> </w:t>
      </w:r>
      <w:r w:rsidRPr="0085027A">
        <w:rPr>
          <w:color w:val="000000"/>
          <w:shd w:fill="FFFFFF" w:color="auto" w:val="clear"/>
        </w:rPr>
        <w:t xml:space="preserve">Uknjižbe založnog prava upisanog pod poslovnim brojem </w:t>
      </w:r>
      <w:r w:rsidRPr="0085027A">
        <w:rPr>
          <w:color w:val="000000"/>
          <w:bdr w:frame="true" w:space="0" w:sz="0" w:color="auto" w:val="none"/>
        </w:rPr>
        <w:t xml:space="preserve">Z-6311/09 na temelju rješenja Općinskog suda u Zadru od 23.lipnja 2009.g., pod poslovnim brojem Ovr-1751/09, uknjižuje se založno pravo temeljem ovršnog rješenja Ministarstva financija-Porezne uprave, Područnog ureda Zadar, Klasa:UP/I-415-02/2008-001/00731 Ur.br.513-007-13/2008-01 od 05.prosinca 2008.g., radi osiguranja novčane tražbine predlagatelja osiguranja prema protivniku osiguranja u iznosu od 439,167,58 kn ( 390.172, 22 kn na ime glavnice i 48.997,36 kn na ime obračunatih zateznih kamata) zajedno sa zakonskom zateznom kamatom koja teče na </w:t>
      </w:r>
      <w:r w:rsidR="008B255B" w:rsidRPr="0085027A">
        <w:rPr>
          <w:color w:val="000000"/>
          <w:bdr w:frame="true" w:space="0" w:sz="0" w:color="auto" w:val="none"/>
        </w:rPr>
        <w:t>glavnicu</w:t>
      </w:r>
      <w:r w:rsidRPr="0085027A">
        <w:rPr>
          <w:color w:val="000000"/>
          <w:bdr w:frame="true" w:space="0" w:sz="0" w:color="auto" w:val="none"/>
        </w:rPr>
        <w:t xml:space="preserve"> od 06.prosinca 2008.g., pa do isplate po stopi propisanoj člankom 29.st.2. Zakona o obveznim odnosima (NN broj:35/05), te radi naknade troškova postupka u iznosu od 5.000,00 kuna, uz zabilježbu ovršivosti tražbine, u korist: </w:t>
      </w:r>
      <w:r w:rsidRPr="0085027A">
        <w:rPr>
          <w:bCs/>
          <w:color w:val="000000"/>
          <w:bdr w:frame="true" w:space="0" w:sz="0" w:color="auto" w:val="none"/>
        </w:rPr>
        <w:t>REPUBLIKA HRVATSKA, MINISTARSTO FINANCIJA-POREZNA UPRAVA, PODRUČNI URED ZADAR</w:t>
      </w:r>
    </w:p>
    <w:p w:rsidRDefault="00083C00" w:rsidP="00AC0A85" w:rsidR="00083C00" w:rsidRPr="0085027A">
      <w:pPr>
        <w:ind w:firstLine="708"/>
      </w:pPr>
      <w:r w:rsidRPr="0085027A">
        <w:t>V</w:t>
      </w:r>
      <w:r w:rsidR="002E19D7" w:rsidRPr="0085027A">
        <w:t>I</w:t>
      </w:r>
      <w:r w:rsidR="007B16EB" w:rsidRPr="0085027A">
        <w:tab/>
      </w:r>
      <w:r w:rsidRPr="0085027A">
        <w:t>Nalaže se</w:t>
      </w:r>
      <w:r w:rsidR="0040058C" w:rsidRPr="0085027A">
        <w:t xml:space="preserve"> </w:t>
      </w:r>
      <w:r w:rsidR="00A1429E" w:rsidRPr="0085027A">
        <w:t>z.k. odjelu Općinskog suda</w:t>
      </w:r>
      <w:r w:rsidR="002E7F60" w:rsidRPr="0085027A">
        <w:t xml:space="preserve"> u</w:t>
      </w:r>
      <w:r w:rsidR="00A1429E" w:rsidRPr="0085027A">
        <w:t xml:space="preserve"> Zadru</w:t>
      </w:r>
      <w:r w:rsidR="002E7F60" w:rsidRPr="0085027A">
        <w:t xml:space="preserve"> </w:t>
      </w:r>
      <w:r w:rsidRPr="0085027A">
        <w:t>izvršiti upis prava vlasništva te brisanje pra</w:t>
      </w:r>
      <w:r w:rsidR="0040058C" w:rsidRPr="0085027A">
        <w:t>va i tereta na temelju pravomoć</w:t>
      </w:r>
      <w:r w:rsidR="00C25AC1" w:rsidRPr="0085027A">
        <w:t>nog</w:t>
      </w:r>
      <w:r w:rsidRPr="0085027A">
        <w:t xml:space="preserve"> rje</w:t>
      </w:r>
      <w:r w:rsidR="0040058C" w:rsidRPr="0085027A">
        <w:t>š</w:t>
      </w:r>
      <w:r w:rsidRPr="0085027A">
        <w:t>enja o dosudi</w:t>
      </w:r>
      <w:r w:rsidR="003A4375" w:rsidRPr="0085027A">
        <w:t xml:space="preserve"> za nekretninu pod </w:t>
      </w:r>
      <w:r w:rsidR="00CB2F04" w:rsidRPr="0085027A">
        <w:t xml:space="preserve">I </w:t>
      </w:r>
      <w:r w:rsidRPr="0085027A">
        <w:t xml:space="preserve"> i potvrde ovog suda da je kupac položio kupovninu u cijelosti.</w:t>
      </w:r>
    </w:p>
    <w:p w:rsidRDefault="00083C00" w:rsidP="00AC0A85" w:rsidR="00083C00" w:rsidRPr="0085027A">
      <w:pPr>
        <w:ind w:firstLine="708"/>
      </w:pPr>
      <w:r w:rsidRPr="0085027A">
        <w:lastRenderedPageBreak/>
        <w:t>VI</w:t>
      </w:r>
      <w:r w:rsidR="002E19D7" w:rsidRPr="0085027A">
        <w:t>I</w:t>
      </w:r>
      <w:r w:rsidR="00042C1C" w:rsidRPr="0085027A">
        <w:tab/>
        <w:t>Nekretnine</w:t>
      </w:r>
      <w:r w:rsidR="007B16EB" w:rsidRPr="0085027A">
        <w:t xml:space="preserve"> </w:t>
      </w:r>
      <w:r w:rsidRPr="0085027A">
        <w:t xml:space="preserve">pod točkom I </w:t>
      </w:r>
      <w:r w:rsidR="00042C1C" w:rsidRPr="0085027A">
        <w:t>ov</w:t>
      </w:r>
      <w:r w:rsidR="00976524" w:rsidRPr="0085027A">
        <w:t>og rješenja predat će se kupcu</w:t>
      </w:r>
      <w:r w:rsidRPr="0085027A">
        <w:t xml:space="preserve"> zaključkom o predaji nekretnina nakon što ovo rješenje post</w:t>
      </w:r>
      <w:r w:rsidR="00CB2F04" w:rsidRPr="0085027A">
        <w:t>ane pravomoćno i nakon što kupac uplati</w:t>
      </w:r>
      <w:r w:rsidRPr="0085027A">
        <w:t xml:space="preserve"> </w:t>
      </w:r>
      <w:r w:rsidR="00B57281" w:rsidRPr="0085027A">
        <w:t>razliku kupovnine</w:t>
      </w:r>
      <w:r w:rsidR="004B3152" w:rsidRPr="0085027A">
        <w:t xml:space="preserve"> iz točke </w:t>
      </w:r>
      <w:r w:rsidR="00CB2F04" w:rsidRPr="0085027A">
        <w:t xml:space="preserve">II. </w:t>
      </w:r>
    </w:p>
    <w:p w:rsidRDefault="0040058C" w:rsidP="00AC0A85" w:rsidR="00083C00" w:rsidRPr="0085027A">
      <w:pPr>
        <w:ind w:firstLine="708"/>
      </w:pPr>
      <w:r w:rsidRPr="0085027A">
        <w:t>VII</w:t>
      </w:r>
      <w:r w:rsidR="002E19D7" w:rsidRPr="0085027A">
        <w:t>I</w:t>
      </w:r>
      <w:r w:rsidR="007B16EB" w:rsidRPr="0085027A">
        <w:tab/>
      </w:r>
      <w:r w:rsidRPr="0085027A">
        <w:t xml:space="preserve">Ovo </w:t>
      </w:r>
      <w:r w:rsidR="00083C00" w:rsidRPr="0085027A">
        <w:t xml:space="preserve">će se rješenje oglasiti na </w:t>
      </w:r>
      <w:r w:rsidR="00A1429E" w:rsidRPr="0085027A">
        <w:t>e-</w:t>
      </w:r>
      <w:r w:rsidR="00083C00" w:rsidRPr="0085027A">
        <w:t>oglasnoj plo</w:t>
      </w:r>
      <w:r w:rsidRPr="0085027A">
        <w:t>č</w:t>
      </w:r>
      <w:r w:rsidR="00083C00" w:rsidRPr="0085027A">
        <w:t>i ovog suda te se smatra da je isto dostavljeno svim osobama kojima je dostavljen zaključak o prodaji, te svim sudionicima koji su su</w:t>
      </w:r>
      <w:r w:rsidRPr="0085027A">
        <w:t>dje</w:t>
      </w:r>
      <w:r w:rsidR="00083C00" w:rsidRPr="0085027A">
        <w:t>l</w:t>
      </w:r>
      <w:r w:rsidRPr="0085027A">
        <w:t>o</w:t>
      </w:r>
      <w:r w:rsidR="00083C00" w:rsidRPr="0085027A">
        <w:t>vali na dražbi istekom trećeg dana od dana njegovog isticanja na oglasnu ploču.</w:t>
      </w:r>
    </w:p>
    <w:p w:rsidRDefault="002E19D7" w:rsidP="00C27A6B" w:rsidR="00BA525A">
      <w:pPr>
        <w:ind w:firstLine="708"/>
      </w:pPr>
      <w:r w:rsidRPr="0085027A">
        <w:t>IX</w:t>
      </w:r>
      <w:r w:rsidR="001C0E98" w:rsidRPr="0085027A">
        <w:tab/>
        <w:t xml:space="preserve"> </w:t>
      </w:r>
      <w:r w:rsidR="00083C00" w:rsidRPr="0085027A">
        <w:t xml:space="preserve">Nalaže se </w:t>
      </w:r>
      <w:r w:rsidR="00A1429E" w:rsidRPr="0085027A">
        <w:t xml:space="preserve">z.k.odjelu Općinskog suda u Zadru </w:t>
      </w:r>
      <w:r w:rsidR="00083C00" w:rsidRPr="0085027A">
        <w:t xml:space="preserve">zabilježiti </w:t>
      </w:r>
      <w:r w:rsidR="006E5B72" w:rsidRPr="0085027A">
        <w:t>u Zemljišnim knjigama dosudu ne</w:t>
      </w:r>
      <w:r w:rsidR="00083C00" w:rsidRPr="0085027A">
        <w:t>kretnina navedenih u točki I ovog rješ</w:t>
      </w:r>
      <w:r w:rsidR="006E5B72" w:rsidRPr="0085027A">
        <w:t>e</w:t>
      </w:r>
      <w:r w:rsidR="00083C00" w:rsidRPr="0085027A">
        <w:t>nja.</w:t>
      </w:r>
    </w:p>
    <w:p w:rsidRDefault="008B255B" w:rsidP="00C27A6B" w:rsidR="008B255B">
      <w:pPr>
        <w:ind w:firstLine="708"/>
      </w:pPr>
    </w:p>
    <w:p w:rsidRDefault="008B255B" w:rsidP="00C27A6B" w:rsidR="008B255B">
      <w:pPr>
        <w:ind w:firstLine="708"/>
      </w:pPr>
    </w:p>
    <w:p w:rsidRDefault="008B255B" w:rsidP="00C27A6B" w:rsidR="008B255B">
      <w:pPr>
        <w:ind w:firstLine="708"/>
      </w:pPr>
    </w:p>
    <w:p w:rsidRDefault="00A1429E" w:rsidP="00837930" w:rsidR="00A1429E" w:rsidRPr="0085027A"/>
    <w:p w:rsidRDefault="003035B6" w:rsidP="003035B6" w:rsidR="003035B6" w:rsidRPr="0085027A">
      <w:pPr>
        <w:pStyle w:val="Naslov1"/>
        <w:rPr>
          <w:rFonts w:cs="Times New Roman" w:hAnsi="Times New Roman" w:ascii="Times New Roman"/>
          <w:b w:val="false"/>
        </w:rPr>
      </w:pPr>
      <w:r w:rsidRPr="0085027A">
        <w:rPr>
          <w:rFonts w:cs="Times New Roman" w:hAnsi="Times New Roman" w:ascii="Times New Roman"/>
          <w:b w:val="false"/>
        </w:rPr>
        <w:t>Obrazloženje</w:t>
      </w:r>
    </w:p>
    <w:p w:rsidRDefault="003035B6" w:rsidP="003035B6" w:rsidR="003035B6" w:rsidRPr="0085027A">
      <w:pPr>
        <w:jc w:val="center"/>
        <w:rPr>
          <w:bCs/>
        </w:rPr>
      </w:pPr>
    </w:p>
    <w:p w:rsidRDefault="003035B6" w:rsidP="001E66AA" w:rsidR="001E66AA" w:rsidRPr="0085027A">
      <w:r w:rsidRPr="0085027A">
        <w:tab/>
      </w:r>
      <w:r w:rsidR="001E66AA" w:rsidRPr="0085027A">
        <w:t>Na usmenoj javnoj dražbi održanoj dana 1. srpnja 2016.  godine radi prodaje nekretnina  iz točke I kao ponuđač  sudjelovao je razlučni vjerovnik  SEVERITAS d.o.o. – Zagreb, Poljana Zdenka Mikine 46 OIB: 92595616163.</w:t>
      </w:r>
    </w:p>
    <w:p w:rsidRDefault="001E66AA" w:rsidP="001E66AA" w:rsidR="001E66AA">
      <w:r w:rsidRPr="0085027A">
        <w:tab/>
        <w:t xml:space="preserve">S obzirom da je razlučni vjerovnik kao  ponuđač prihvatio utvrđenu cijenu </w:t>
      </w:r>
      <w:r w:rsidR="00DE75E1">
        <w:t xml:space="preserve">za nekretninu pod 01) </w:t>
      </w:r>
      <w:r w:rsidRPr="0085027A">
        <w:t>u iznosu od</w:t>
      </w:r>
      <w:r w:rsidR="00DE75E1">
        <w:t xml:space="preserve"> 499.124,20</w:t>
      </w:r>
      <w:r w:rsidRPr="0085027A">
        <w:t xml:space="preserve"> kuna</w:t>
      </w:r>
      <w:r w:rsidR="00DE75E1">
        <w:t>, za nekretninu pod 02) u iznosu od 499.071,89 kuna, za nekretninu pod 03) u iznosu od 499.124,20 kuna, za nekretninu pod 04) u iznosu od 499.228,84 kuna, za nekretninu pod 05) u iznosu od 576.347,19 kuna</w:t>
      </w:r>
      <w:r w:rsidR="00DE75E1" w:rsidRPr="0085027A">
        <w:t xml:space="preserve"> </w:t>
      </w:r>
      <w:r w:rsidRPr="0085027A">
        <w:t xml:space="preserve">ispunio je uvjete da mu se dosudi nekretnina iz točke I ovog rješenja.  </w:t>
      </w:r>
    </w:p>
    <w:p w:rsidRDefault="007F1074" w:rsidP="001E66AA" w:rsidR="007F1074" w:rsidRPr="0085027A">
      <w:r>
        <w:tab/>
        <w:t xml:space="preserve">Kupac </w:t>
      </w:r>
      <w:r w:rsidRPr="0085027A">
        <w:t>SEVERITAS d.o.o. – Zagreb, Poljana Zd</w:t>
      </w:r>
      <w:r>
        <w:t xml:space="preserve">enka Mikine 46 OIB: 92595616163 je izjavio da vrši prijeboj potraživanja te da je u sustavu PDV-a i da ne dijeli poreznu obvezu te da ima preduvjete za prijenos obveze s osnova PDV-a, te mu je za sve navedene nekretnine utvrđena cijena uz prijenos porezne obveze PDV-a sukladno čl. 75 st. 3 toč. d Zakona o PDV-u. </w:t>
      </w:r>
    </w:p>
    <w:p w:rsidRDefault="001E66AA" w:rsidP="001E66AA" w:rsidR="001E66AA" w:rsidRPr="0085027A">
      <w:pPr>
        <w:ind w:firstLine="708"/>
      </w:pPr>
      <w:r w:rsidRPr="0085027A">
        <w:t xml:space="preserve">Nekretnina će se predati kupcu SEVERITAS d.o.o. – Zagreb, Poljana Zdenka Mikine 46 OIB: 92595616163 nakon pravomoćnosti ovog rješenja i uplate troškova iz točke III ovog rješenja u roku utvrđenom u Zaključku o prodaji od </w:t>
      </w:r>
      <w:r w:rsidR="00186B36">
        <w:t>1. lipnja 2016</w:t>
      </w:r>
      <w:r w:rsidRPr="0085027A">
        <w:t>.  godine.</w:t>
      </w:r>
    </w:p>
    <w:p w:rsidRDefault="001E66AA" w:rsidP="001E66AA" w:rsidR="001E66AA" w:rsidRPr="0085027A">
      <w:pPr>
        <w:ind w:firstLine="708"/>
      </w:pPr>
      <w:r w:rsidRPr="0085027A">
        <w:t xml:space="preserve">Trošak koji se obvezuje uplatiti razlučni vjerovnik kao kupac se temelji na odredbi čl. </w:t>
      </w:r>
      <w:smartTag w:element="metricconverter" w:uri="urn:schemas-microsoft-com:office:smarttags">
        <w:smartTagPr>
          <w:attr w:val="170 st" w:name="ProductID"/>
        </w:smartTagPr>
        <w:r w:rsidRPr="0085027A">
          <w:t>170 st</w:t>
        </w:r>
      </w:smartTag>
      <w:r w:rsidRPr="0085027A">
        <w:t xml:space="preserve">. 1 i 2 . Stečajnog zakona. </w:t>
      </w:r>
    </w:p>
    <w:p w:rsidRDefault="001E66AA" w:rsidP="001E66AA" w:rsidR="00A56AAA">
      <w:pPr>
        <w:ind w:firstLine="708"/>
      </w:pPr>
      <w:r w:rsidRPr="0085027A">
        <w:t xml:space="preserve">Prema odredbi čl. </w:t>
      </w:r>
      <w:smartTag w:element="metricconverter" w:uri="urn:schemas-microsoft-com:office:smarttags">
        <w:smartTagPr>
          <w:attr w:val="170 st" w:name="ProductID"/>
        </w:smartTagPr>
        <w:r w:rsidRPr="0085027A">
          <w:t>170 st</w:t>
        </w:r>
      </w:smartTag>
      <w:r w:rsidRPr="0085027A">
        <w:t>. 1 Stečajnog zakona troškovi utvrđivanja tražbine koji obuhvaćaju troškove utvrđenja istovjetnosti predmeta i prava na tom predmetu određuju se paušalno u vrijednosti 5% od utrška što s obzirom na postignutu cijenu na javnoj dražbi iznosi</w:t>
      </w:r>
      <w:r w:rsidR="00A56AAA">
        <w:t xml:space="preserve">: </w:t>
      </w:r>
    </w:p>
    <w:p w:rsidRDefault="00A56AAA" w:rsidP="001E66AA" w:rsidR="00A56AAA">
      <w:pPr>
        <w:ind w:firstLine="708"/>
      </w:pPr>
      <w:r>
        <w:t>- za nekretninu pod 01) 19.964,97 kuna</w:t>
      </w:r>
    </w:p>
    <w:p w:rsidRDefault="00A56AAA" w:rsidP="00A56AAA" w:rsidR="00A56AAA">
      <w:pPr>
        <w:ind w:firstLine="708"/>
      </w:pPr>
      <w:r>
        <w:t xml:space="preserve">- za nekretninu pod 02) 19.962,98 kuna </w:t>
      </w:r>
    </w:p>
    <w:p w:rsidRDefault="00A56AAA" w:rsidP="00A56AAA" w:rsidR="00A56AAA">
      <w:pPr>
        <w:ind w:firstLine="708"/>
      </w:pPr>
      <w:r>
        <w:t xml:space="preserve">- za nekretninu pod 03) 19.964,97 kuna </w:t>
      </w:r>
    </w:p>
    <w:p w:rsidRDefault="00A56AAA" w:rsidP="00A56AAA" w:rsidR="00A56AAA">
      <w:pPr>
        <w:ind w:firstLine="708"/>
      </w:pPr>
      <w:r>
        <w:t xml:space="preserve">- za nekretninu pod 04) 19.969,15 kuna </w:t>
      </w:r>
    </w:p>
    <w:p w:rsidRDefault="00A56AAA" w:rsidP="00A56AAA" w:rsidR="00A56AAA">
      <w:pPr>
        <w:ind w:firstLine="708"/>
      </w:pPr>
      <w:r>
        <w:t xml:space="preserve">- za nekretninu pod 05) 23.053,89 kuna </w:t>
      </w:r>
    </w:p>
    <w:p w:rsidRDefault="00A56AAA" w:rsidP="00A56AAA" w:rsidR="00A56AAA">
      <w:pPr>
        <w:ind w:firstLine="708"/>
      </w:pPr>
      <w:r>
        <w:t xml:space="preserve">- za nekretninu pod 06) 23.072,72 kuna </w:t>
      </w:r>
    </w:p>
    <w:p w:rsidRDefault="00002D59" w:rsidP="00002D59" w:rsidR="00A56AAA">
      <w:r>
        <w:tab/>
        <w:t>Stvarni troškovi temeljem čl. 170 st. 2 Stečajnog zakona za nekretninu pod 01) iznose 34.259,88 kuna, za nekretninu pod 02) iznose 34.256,29 kuna, za nekretninu pod 03) iznose 42.717,69 kuna, za nekretninu pod 04) iznose 43.895,45 kuna, za nekretninu pod 05) iznose 49.348,81 kuna, za nekretninu pod 06) iznose 50.195,98 kuna.</w:t>
      </w:r>
      <w:r w:rsidR="006C0567">
        <w:t xml:space="preserve">  Troškovi se sastoje od troškova s osnova pričuve, paušala za vodu, troškova struje, te bruto nagrade i </w:t>
      </w:r>
      <w:r w:rsidR="001F71F0">
        <w:t>naknade</w:t>
      </w:r>
      <w:r w:rsidR="006C0567">
        <w:t xml:space="preserve"> troškova stečajnog upravitelja obračunate temeljem Uredbe (NN 105/15). </w:t>
      </w:r>
    </w:p>
    <w:p w:rsidRDefault="001E66AA" w:rsidP="001E66AA" w:rsidR="001E66AA" w:rsidRPr="0085027A">
      <w:pPr>
        <w:ind w:firstLine="708"/>
      </w:pPr>
      <w:r w:rsidRPr="0085027A">
        <w:t xml:space="preserve">Ukupno troškovi stečajnog postupka temeljem čl. </w:t>
      </w:r>
      <w:smartTag w:element="metricconverter" w:uri="urn:schemas-microsoft-com:office:smarttags">
        <w:smartTagPr>
          <w:attr w:val="170 st" w:name="ProductID"/>
        </w:smartTagPr>
        <w:r w:rsidRPr="0085027A">
          <w:t>170 st</w:t>
        </w:r>
      </w:smartTag>
      <w:r w:rsidRPr="0085027A">
        <w:t xml:space="preserve">. 1 i 2 Stečajnog zakona iznose </w:t>
      </w:r>
      <w:r w:rsidR="001F71F0">
        <w:t>380.662,68</w:t>
      </w:r>
      <w:r w:rsidRPr="0085027A">
        <w:t xml:space="preserve"> kuna.</w:t>
      </w:r>
    </w:p>
    <w:p w:rsidRDefault="001E66AA" w:rsidP="001E66AA" w:rsidR="001E66AA" w:rsidRPr="0085027A">
      <w:pPr>
        <w:ind w:firstLine="708"/>
      </w:pPr>
      <w:r w:rsidRPr="0085027A">
        <w:lastRenderedPageBreak/>
        <w:t xml:space="preserve">Izreka pod točkom VII temelji se na odredbi čl. 108 Ovršnog zakona. </w:t>
      </w:r>
    </w:p>
    <w:p w:rsidRDefault="003035B6" w:rsidP="001E66AA" w:rsidR="003035B6" w:rsidRPr="0085027A">
      <w:r w:rsidRPr="0085027A">
        <w:t xml:space="preserve"> </w:t>
      </w:r>
    </w:p>
    <w:p w:rsidRDefault="003035B6" w:rsidP="007B16EB" w:rsidR="003035B6" w:rsidRPr="0085027A">
      <w:pPr>
        <w:jc w:val="center"/>
      </w:pPr>
      <w:r w:rsidRPr="0085027A">
        <w:t xml:space="preserve">U Zagrebu, </w:t>
      </w:r>
      <w:r w:rsidR="008B255B">
        <w:t>6</w:t>
      </w:r>
      <w:r w:rsidR="001E66AA" w:rsidRPr="0085027A">
        <w:t>. srpnja</w:t>
      </w:r>
      <w:r w:rsidR="00C27A6B" w:rsidRPr="0085027A">
        <w:t xml:space="preserve"> 2016. </w:t>
      </w:r>
      <w:r w:rsidR="00180B16" w:rsidRPr="0085027A">
        <w:t xml:space="preserve"> </w:t>
      </w:r>
    </w:p>
    <w:p w:rsidRDefault="003035B6" w:rsidP="0040058C" w:rsidR="003035B6" w:rsidRPr="0085027A">
      <w:pPr>
        <w:jc w:val="both"/>
      </w:pPr>
    </w:p>
    <w:p w:rsidRDefault="003035B6" w:rsidP="0040058C" w:rsidR="003035B6" w:rsidRPr="0085027A">
      <w:pPr>
        <w:jc w:val="both"/>
      </w:pPr>
      <w:r w:rsidRPr="0085027A">
        <w:tab/>
      </w:r>
      <w:r w:rsidRPr="0085027A">
        <w:tab/>
      </w:r>
      <w:r w:rsidRPr="0085027A">
        <w:tab/>
      </w:r>
      <w:r w:rsidRPr="0085027A">
        <w:tab/>
      </w:r>
      <w:r w:rsidRPr="0085027A">
        <w:tab/>
      </w:r>
      <w:r w:rsidRPr="0085027A">
        <w:tab/>
      </w:r>
      <w:r w:rsidRPr="0085027A">
        <w:tab/>
      </w:r>
      <w:r w:rsidRPr="0085027A">
        <w:tab/>
      </w:r>
      <w:r w:rsidRPr="0085027A">
        <w:tab/>
        <w:t xml:space="preserve">STEČAJNI SUDAC </w:t>
      </w:r>
    </w:p>
    <w:p w:rsidRDefault="003035B6" w:rsidP="0040058C" w:rsidR="003035B6">
      <w:pPr>
        <w:jc w:val="both"/>
      </w:pPr>
      <w:r w:rsidRPr="0085027A">
        <w:tab/>
      </w:r>
      <w:r w:rsidRPr="0085027A">
        <w:tab/>
      </w:r>
      <w:r w:rsidRPr="0085027A">
        <w:tab/>
      </w:r>
      <w:r w:rsidRPr="0085027A">
        <w:tab/>
      </w:r>
      <w:r w:rsidRPr="0085027A">
        <w:tab/>
      </w:r>
      <w:r w:rsidRPr="0085027A">
        <w:tab/>
      </w:r>
      <w:r w:rsidRPr="0085027A">
        <w:tab/>
      </w:r>
      <w:r w:rsidRPr="0085027A">
        <w:tab/>
      </w:r>
      <w:r w:rsidRPr="0085027A">
        <w:tab/>
        <w:t>Nada Kraljić</w:t>
      </w:r>
      <w:r w:rsidR="007A3166">
        <w:t>,v.r.</w:t>
      </w:r>
    </w:p>
    <w:p w:rsidRDefault="00535FD6" w:rsidP="0040058C" w:rsidR="00535FD6">
      <w:pPr>
        <w:jc w:val="both"/>
      </w:pPr>
    </w:p>
    <w:p w:rsidRDefault="00535FD6" w:rsidP="0040058C" w:rsidR="00535FD6" w:rsidRPr="0085027A">
      <w:pPr>
        <w:jc w:val="both"/>
      </w:pPr>
    </w:p>
    <w:p w:rsidRDefault="003035B6" w:rsidP="0040058C" w:rsidR="003035B6" w:rsidRPr="0085027A">
      <w:pPr>
        <w:jc w:val="both"/>
        <w:rPr>
          <w:bCs/>
        </w:rPr>
      </w:pPr>
      <w:r w:rsidRPr="0085027A">
        <w:rPr>
          <w:bCs/>
        </w:rPr>
        <w:t xml:space="preserve">POUKA O PRAVNOM LIJEKU: </w:t>
      </w:r>
    </w:p>
    <w:p w:rsidRDefault="003035B6" w:rsidP="00B13A86" w:rsidR="00413FF6" w:rsidRPr="0085027A">
      <w:pPr>
        <w:jc w:val="both"/>
      </w:pPr>
      <w:r w:rsidRPr="0085027A">
        <w:t>Protiv ovog rješenja nezadovoljna stranka može uložiti žalbu Visokom trgovačkom sudu Republike Hrvatske u roku od 8 dana po primitku rješenja, a ulaže se putem ovog suda u 3 primjerka</w:t>
      </w:r>
    </w:p>
    <w:p w:rsidRDefault="007A3166" w:rsidR="007A3166">
      <w:r>
        <w:tab/>
      </w:r>
      <w:r>
        <w:tab/>
      </w:r>
      <w:r>
        <w:tab/>
      </w:r>
      <w:r>
        <w:tab/>
      </w:r>
      <w:r>
        <w:tab/>
      </w:r>
      <w:r>
        <w:tab/>
      </w:r>
      <w:r>
        <w:tab/>
      </w:r>
      <w:r>
        <w:tab/>
        <w:t>Za točnost otpravka-ovl.službenik</w:t>
      </w:r>
    </w:p>
    <w:p w:rsidRDefault="007A3166" w:rsidP="007A3166" w:rsidR="007A3166">
      <w:pPr>
        <w:ind w:firstLine="708" w:left="6372"/>
      </w:pPr>
      <w:r>
        <w:t>Vinka Mihalinčić</w:t>
      </w:r>
    </w:p>
    <w:p w:rsidRDefault="00325E11" w:rsidP="00325E11" w:rsidR="009313A3" w:rsidRPr="0085027A">
      <w:pPr>
        <w:ind w:left="540"/>
      </w:pPr>
      <w:r w:rsidRPr="0085027A">
        <w:t xml:space="preserve"> </w:t>
      </w:r>
    </w:p>
    <w:sectPr w:rsidSect="00340613" w:rsidR="009313A3" w:rsidRPr="0085027A">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A3166">
      <w:rPr>
        <w:rStyle w:val="Brojstranice"/>
        <w:noProof/>
      </w:rPr>
      <w:t>13</w:t>
    </w:r>
    <w:r>
      <w:rPr>
        <w:rStyle w:val="Brojstranice"/>
      </w:rPr>
      <w:fldChar w:fldCharType="end"/>
    </w:r>
  </w:p>
  <w:p w:rsidRDefault="00D167C9" w:rsidR="00D167C9" w:rsidRPr="000335CE">
    <w:pPr>
      <w:pStyle w:val="Zaglavlje"/>
    </w:pPr>
    <w:r w:rsidRPr="000335CE">
      <w:t xml:space="preserve">                                                                                                                  31-ST-</w:t>
    </w:r>
    <w:r w:rsidR="00BA525A">
      <w:t>621/13</w:t>
    </w:r>
    <w:r w:rsidR="00340613">
      <w:t>-348</w:t>
    </w:r>
    <w:r w:rsidRPr="000335CE">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FFF0445"/>
    <w:multiLevelType w:val="hybridMultilevel"/>
    <w:tmpl w:val="867490EE"/>
    <w:lvl w:tplc="38C8D6F8"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3784118C"/>
    <w:multiLevelType w:val="hybridMultilevel"/>
    <w:tmpl w:val="A398A050"/>
    <w:lvl w:tplc="6A04A642" w:ilvl="0">
      <w:start w:val="3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4DEE5A2F"/>
    <w:multiLevelType w:val="hybridMultilevel"/>
    <w:tmpl w:val="8526A56C"/>
    <w:lvl w:tplc="E530F69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3">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4">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5"/>
  </w:num>
  <w:num w:numId="2">
    <w:abstractNumId w:val="0"/>
  </w:num>
  <w:num w:numId="3">
    <w:abstractNumId w:val="4"/>
  </w:num>
  <w:num w:numId="4">
    <w:abstractNumId w:val="3"/>
  </w:num>
  <w:num w:numId="5">
    <w:abstractNumId w:val="8"/>
  </w:num>
  <w:num w:numId="6">
    <w:abstractNumId w:val="9"/>
  </w:num>
  <w:num w:numId="7">
    <w:abstractNumId w:val="5"/>
  </w:num>
  <w:num w:numId="8">
    <w:abstractNumId w:val="10"/>
  </w:num>
  <w:num w:numId="9">
    <w:abstractNumId w:val="1"/>
  </w:num>
  <w:num w:numId="10">
    <w:abstractNumId w:val="14"/>
  </w:num>
  <w:num w:numId="11">
    <w:abstractNumId w:val="13"/>
  </w:num>
  <w:num w:numId="12">
    <w:abstractNumId w:val="12"/>
  </w:num>
  <w:num w:numId="13">
    <w:abstractNumId w:val="2"/>
  </w:num>
  <w:num w:numId="14">
    <w:abstractNumId w:val="11"/>
  </w:num>
  <w:num w:numId="15">
    <w:abstractNumId w:val="6"/>
  </w:num>
  <w:num w:numId="16">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2D59"/>
    <w:rsid w:val="00005D5A"/>
    <w:rsid w:val="00011807"/>
    <w:rsid w:val="00011AF3"/>
    <w:rsid w:val="000335CE"/>
    <w:rsid w:val="00042C1C"/>
    <w:rsid w:val="0008047D"/>
    <w:rsid w:val="00083C00"/>
    <w:rsid w:val="000E02E5"/>
    <w:rsid w:val="000F4489"/>
    <w:rsid w:val="00116E0B"/>
    <w:rsid w:val="0012472C"/>
    <w:rsid w:val="00174D26"/>
    <w:rsid w:val="00180B16"/>
    <w:rsid w:val="00186B36"/>
    <w:rsid w:val="001A475F"/>
    <w:rsid w:val="001C0E98"/>
    <w:rsid w:val="001C50E4"/>
    <w:rsid w:val="001D4723"/>
    <w:rsid w:val="001D7453"/>
    <w:rsid w:val="001E0A1A"/>
    <w:rsid w:val="001E0B8C"/>
    <w:rsid w:val="001E0F72"/>
    <w:rsid w:val="001E66AA"/>
    <w:rsid w:val="001F4CC6"/>
    <w:rsid w:val="001F5771"/>
    <w:rsid w:val="001F71F0"/>
    <w:rsid w:val="002076D3"/>
    <w:rsid w:val="0021735E"/>
    <w:rsid w:val="0023358E"/>
    <w:rsid w:val="00242423"/>
    <w:rsid w:val="00244E14"/>
    <w:rsid w:val="002512D8"/>
    <w:rsid w:val="002705F8"/>
    <w:rsid w:val="00275FCB"/>
    <w:rsid w:val="00286EAB"/>
    <w:rsid w:val="002A0A67"/>
    <w:rsid w:val="002A325E"/>
    <w:rsid w:val="002D7D8D"/>
    <w:rsid w:val="002E19D7"/>
    <w:rsid w:val="002E7F60"/>
    <w:rsid w:val="003035B6"/>
    <w:rsid w:val="00325C2D"/>
    <w:rsid w:val="00325E11"/>
    <w:rsid w:val="00340613"/>
    <w:rsid w:val="003566AE"/>
    <w:rsid w:val="003606B6"/>
    <w:rsid w:val="003658CF"/>
    <w:rsid w:val="003816FC"/>
    <w:rsid w:val="00391423"/>
    <w:rsid w:val="00395ECE"/>
    <w:rsid w:val="003A4375"/>
    <w:rsid w:val="003B6D7D"/>
    <w:rsid w:val="003C202F"/>
    <w:rsid w:val="003D7403"/>
    <w:rsid w:val="003E2831"/>
    <w:rsid w:val="003E58DC"/>
    <w:rsid w:val="003E7C8D"/>
    <w:rsid w:val="003F6EFA"/>
    <w:rsid w:val="0040058C"/>
    <w:rsid w:val="004027DD"/>
    <w:rsid w:val="00413FF6"/>
    <w:rsid w:val="00430CBC"/>
    <w:rsid w:val="0043166D"/>
    <w:rsid w:val="004323E4"/>
    <w:rsid w:val="004459B0"/>
    <w:rsid w:val="004537BC"/>
    <w:rsid w:val="00473B78"/>
    <w:rsid w:val="00482D30"/>
    <w:rsid w:val="004870A8"/>
    <w:rsid w:val="004B3152"/>
    <w:rsid w:val="004C6F91"/>
    <w:rsid w:val="004D1B4B"/>
    <w:rsid w:val="004E2EF3"/>
    <w:rsid w:val="00500BE4"/>
    <w:rsid w:val="00507147"/>
    <w:rsid w:val="00514AAE"/>
    <w:rsid w:val="00523CF2"/>
    <w:rsid w:val="00535D29"/>
    <w:rsid w:val="00535FD6"/>
    <w:rsid w:val="00563974"/>
    <w:rsid w:val="00572E85"/>
    <w:rsid w:val="0058623B"/>
    <w:rsid w:val="005866A3"/>
    <w:rsid w:val="00592A84"/>
    <w:rsid w:val="00594FB8"/>
    <w:rsid w:val="005A2D11"/>
    <w:rsid w:val="005C1CB3"/>
    <w:rsid w:val="005F652A"/>
    <w:rsid w:val="00600FC2"/>
    <w:rsid w:val="00626B3A"/>
    <w:rsid w:val="00631801"/>
    <w:rsid w:val="0063230B"/>
    <w:rsid w:val="0063660E"/>
    <w:rsid w:val="00653229"/>
    <w:rsid w:val="00653E45"/>
    <w:rsid w:val="00655D15"/>
    <w:rsid w:val="006618BD"/>
    <w:rsid w:val="006A38EE"/>
    <w:rsid w:val="006A4646"/>
    <w:rsid w:val="006A57D8"/>
    <w:rsid w:val="006C0567"/>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A3166"/>
    <w:rsid w:val="007B16EB"/>
    <w:rsid w:val="007B3404"/>
    <w:rsid w:val="007D3CE0"/>
    <w:rsid w:val="007D6CAD"/>
    <w:rsid w:val="007E6D2C"/>
    <w:rsid w:val="007F0E82"/>
    <w:rsid w:val="007F1074"/>
    <w:rsid w:val="007F14E2"/>
    <w:rsid w:val="007F219F"/>
    <w:rsid w:val="00805326"/>
    <w:rsid w:val="00810E2D"/>
    <w:rsid w:val="00820C9D"/>
    <w:rsid w:val="00825502"/>
    <w:rsid w:val="008302E8"/>
    <w:rsid w:val="00835003"/>
    <w:rsid w:val="00835479"/>
    <w:rsid w:val="0083638F"/>
    <w:rsid w:val="00837930"/>
    <w:rsid w:val="008400B2"/>
    <w:rsid w:val="0085027A"/>
    <w:rsid w:val="0086076D"/>
    <w:rsid w:val="00896E79"/>
    <w:rsid w:val="008A3B07"/>
    <w:rsid w:val="008B1A82"/>
    <w:rsid w:val="008B243F"/>
    <w:rsid w:val="008B255B"/>
    <w:rsid w:val="008C0603"/>
    <w:rsid w:val="008E720C"/>
    <w:rsid w:val="00903920"/>
    <w:rsid w:val="00920E94"/>
    <w:rsid w:val="00923268"/>
    <w:rsid w:val="009313A3"/>
    <w:rsid w:val="00951FE0"/>
    <w:rsid w:val="009536D1"/>
    <w:rsid w:val="00966642"/>
    <w:rsid w:val="00970168"/>
    <w:rsid w:val="00971042"/>
    <w:rsid w:val="00976524"/>
    <w:rsid w:val="009A6B41"/>
    <w:rsid w:val="009C3F04"/>
    <w:rsid w:val="009E0729"/>
    <w:rsid w:val="009E23B2"/>
    <w:rsid w:val="009E3F8A"/>
    <w:rsid w:val="009E6151"/>
    <w:rsid w:val="00A03592"/>
    <w:rsid w:val="00A1429E"/>
    <w:rsid w:val="00A2539D"/>
    <w:rsid w:val="00A26EAE"/>
    <w:rsid w:val="00A5052A"/>
    <w:rsid w:val="00A56AAA"/>
    <w:rsid w:val="00A60BCC"/>
    <w:rsid w:val="00A90200"/>
    <w:rsid w:val="00A93DDE"/>
    <w:rsid w:val="00AA16CA"/>
    <w:rsid w:val="00AA1E7C"/>
    <w:rsid w:val="00AC0A85"/>
    <w:rsid w:val="00AD4B8B"/>
    <w:rsid w:val="00AE234B"/>
    <w:rsid w:val="00AF7A54"/>
    <w:rsid w:val="00B060A6"/>
    <w:rsid w:val="00B13A86"/>
    <w:rsid w:val="00B17549"/>
    <w:rsid w:val="00B477FD"/>
    <w:rsid w:val="00B57281"/>
    <w:rsid w:val="00B57EAD"/>
    <w:rsid w:val="00B61A84"/>
    <w:rsid w:val="00B735C9"/>
    <w:rsid w:val="00B83A54"/>
    <w:rsid w:val="00BA525A"/>
    <w:rsid w:val="00BA62DD"/>
    <w:rsid w:val="00BC255F"/>
    <w:rsid w:val="00BD6B63"/>
    <w:rsid w:val="00BE22C2"/>
    <w:rsid w:val="00BE5F46"/>
    <w:rsid w:val="00C03923"/>
    <w:rsid w:val="00C126AE"/>
    <w:rsid w:val="00C136B6"/>
    <w:rsid w:val="00C17EA0"/>
    <w:rsid w:val="00C22F3C"/>
    <w:rsid w:val="00C25AC1"/>
    <w:rsid w:val="00C27A6B"/>
    <w:rsid w:val="00C31DC8"/>
    <w:rsid w:val="00C31FED"/>
    <w:rsid w:val="00C3677A"/>
    <w:rsid w:val="00C51E76"/>
    <w:rsid w:val="00C5363C"/>
    <w:rsid w:val="00C54F67"/>
    <w:rsid w:val="00C635FC"/>
    <w:rsid w:val="00C743D5"/>
    <w:rsid w:val="00C81C7F"/>
    <w:rsid w:val="00C87B67"/>
    <w:rsid w:val="00CA3019"/>
    <w:rsid w:val="00CB2F04"/>
    <w:rsid w:val="00CC42AA"/>
    <w:rsid w:val="00CC4CF6"/>
    <w:rsid w:val="00CD4968"/>
    <w:rsid w:val="00CE078E"/>
    <w:rsid w:val="00CE3988"/>
    <w:rsid w:val="00CF1CC2"/>
    <w:rsid w:val="00D00E7C"/>
    <w:rsid w:val="00D167C9"/>
    <w:rsid w:val="00D358A7"/>
    <w:rsid w:val="00D70E89"/>
    <w:rsid w:val="00D750E7"/>
    <w:rsid w:val="00D81B26"/>
    <w:rsid w:val="00DA2069"/>
    <w:rsid w:val="00DB2364"/>
    <w:rsid w:val="00DD2685"/>
    <w:rsid w:val="00DD751C"/>
    <w:rsid w:val="00DE022A"/>
    <w:rsid w:val="00DE3572"/>
    <w:rsid w:val="00DE536E"/>
    <w:rsid w:val="00DE75E1"/>
    <w:rsid w:val="00DF4E91"/>
    <w:rsid w:val="00E71A37"/>
    <w:rsid w:val="00E764DA"/>
    <w:rsid w:val="00E97FF0"/>
    <w:rsid w:val="00EC03E8"/>
    <w:rsid w:val="00EC6429"/>
    <w:rsid w:val="00EF5A60"/>
    <w:rsid w:val="00F02B3E"/>
    <w:rsid w:val="00F12F3D"/>
    <w:rsid w:val="00F2162A"/>
    <w:rsid w:val="00F229B4"/>
    <w:rsid w:val="00F40C75"/>
    <w:rsid w:val="00F5480D"/>
    <w:rsid w:val="00F562D0"/>
    <w:rsid w:val="00F5757C"/>
    <w:rsid w:val="00F64F10"/>
    <w:rsid w:val="00F66B6E"/>
    <w:rsid w:val="00F6799D"/>
    <w:rsid w:val="00F722F4"/>
    <w:rsid w:val="00FA2E17"/>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customStyle="true" w:styleId="apple-converted-space" w:type="character">
    <w:name w:val="apple-converted-space"/>
    <w:basedOn w:val="Zadanifontodlomka"/>
    <w:rsid w:val="0085027A"/>
  </w:style>
  <w:style w:styleId="Tekstrezerviranogmjesta" w:type="character">
    <w:name w:val="Placeholder Text"/>
    <w:basedOn w:val="Zadanifontodlomka"/>
    <w:uiPriority w:val="99"/>
    <w:semiHidden/>
    <w:rsid w:val="007A3166"/>
    <w:rPr>
      <w:color w:val="808080"/>
      <w:bdr w:space="0" w:sz="0" w:color="auto" w:val="none"/>
      <w:shd w:fill="auto" w:color="auto" w:val="clear"/>
    </w:rPr>
  </w:style>
  <w:style w:customStyle="true" w:styleId="eSPISCCParagraphDefaultFont" w:type="character">
    <w:name w:val="eSPIS_CC_Paragraph Default Font"/>
    <w:basedOn w:val="Zadanifontodlomka"/>
    <w:rsid w:val="007A316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3166"/>
    <w:rPr>
      <w:bdr w:space="0" w:sz="0" w:color="auto" w:val="none"/>
      <w:shd w:fill="FFFFCC" w:color="auto" w:val="clear"/>
      <w:lang w:val="hr-HR"/>
    </w:rPr>
  </w:style>
  <w:style w:customStyle="true" w:styleId="PozadinaSvijetloCrvena" w:type="character">
    <w:name w:val="Pozadina_SvijetloCrvena"/>
    <w:basedOn w:val="eSPISCCParagraphDefaultFont"/>
    <w:rsid w:val="007A316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316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customStyle="1" w:styleId="apple-converted-space" w:type="character">
    <w:name w:val="apple-converted-space"/>
    <w:basedOn w:val="Zadanifontodlomka"/>
    <w:rsid w:val="0085027A"/>
  </w:style>
  <w:style w:styleId="Tekstrezerviranogmjesta" w:type="character">
    <w:name w:val="Placeholder Text"/>
    <w:basedOn w:val="Zadanifontodlomka"/>
    <w:uiPriority w:val="99"/>
    <w:semiHidden/>
    <w:rsid w:val="007A3166"/>
    <w:rPr>
      <w:color w:val="808080"/>
      <w:bdr w:color="auto" w:space="0" w:sz="0" w:val="none"/>
      <w:shd w:color="auto" w:fill="auto" w:val="clear"/>
    </w:rPr>
  </w:style>
  <w:style w:customStyle="1" w:styleId="eSPISCCParagraphDefaultFont" w:type="character">
    <w:name w:val="eSPIS_CC_Paragraph Default Font"/>
    <w:basedOn w:val="Zadanifontodlomka"/>
    <w:rsid w:val="007A316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3166"/>
    <w:rPr>
      <w:bdr w:color="auto" w:space="0" w:sz="0" w:val="none"/>
      <w:shd w:color="auto" w:fill="FFFFCC" w:val="clear"/>
      <w:lang w:val="hr-HR"/>
    </w:rPr>
  </w:style>
  <w:style w:customStyle="1" w:styleId="PozadinaSvijetloCrvena" w:type="character">
    <w:name w:val="Pozadina_SvijetloCrvena"/>
    <w:basedOn w:val="eSPISCCParagraphDefaultFont"/>
    <w:rsid w:val="007A316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316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13</properties:Pages>
  <properties:Words>5990</properties:Words>
  <properties:Characters>34706</properties:Characters>
  <properties:Lines>607</properties:Lines>
  <properties:Paragraphs>145</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40686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2016-07-05T09:39:00Z</dcterms:created>
  <dc:creator>Nada Kraljić</dc:creator>
  <cp:lastModifiedBy>Vinka Mihalinčić</cp:lastModifiedBy>
  <cp:lastPrinted>2016-07-07T07:29:00Z</cp:lastPrinted>
  <dcterms:modified xmlns:xsi="http://www.w3.org/2001/XMLSchema-instance" xsi:type="dcterms:W3CDTF">2016-07-07T08:04:00Z</dcterms:modified>
  <cp:revision>34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13</vt:i4>
  </prop:property>
</prop:Properties>
</file>