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2a12d7" w14:paraId="72a12d7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7146F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7146F" w:rsidP="004F27AE" w:rsidR="0037146F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</w:p>
    <w:p w:rsidRDefault="0037146F" w:rsidP="0037146F" w:rsidR="0037146F">
      <w:pPr>
        <w:pStyle w:val="NormaleSPIS"/>
        <w:ind w:firstLine="0"/>
      </w:pPr>
    </w:p>
    <w:p w:rsidRDefault="0037146F" w:rsidP="004F27AE" w:rsidR="0037146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50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  <w:r>
        <w:rPr>
          <w:noProof/>
        </w:rPr>
        <w:drawing>
          <wp:inline distR="0" distL="0" distB="0" distT="0">
            <wp:extent cy="7924165" cx="5761355"/>
            <wp:effectExtent b="635" r="0" t="0" l="0"/>
            <wp:docPr descr="C:\Users\zvitez\AppData\Local\Microsoft\Windows\Temporary Internet Files\Content.Outlook\BUAJH1QU\Slika (51).jpg" name="Slika 12" id="1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1).jpg"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165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  <w:r>
        <w:rPr>
          <w:noProof/>
        </w:rPr>
        <w:drawing>
          <wp:inline distR="0" distL="0" distB="0" distT="0">
            <wp:extent cy="7924165" cx="5761355"/>
            <wp:effectExtent b="635" r="0" t="0" l="0"/>
            <wp:docPr descr="C:\Users\zvitez\AppData\Local\Microsoft\Windows\Temporary Internet Files\Content.Outlook\BUAJH1QU\Slika (52).jpg" name="Slika 13" id="1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2).jpg" name="Picture 10" id="0"/>
                    <pic:cNvPicPr>
                      <a:picLocks noChangeArrowheads="true" noChangeAspect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165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53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3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54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4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55)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5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7146F" w:rsidP="004F27AE" w:rsidR="0037146F">
      <w:pPr>
        <w:pStyle w:val="NormaleSPIS"/>
      </w:pPr>
    </w:p>
    <w:p w:rsidRDefault="0037146F" w:rsidP="004F27AE" w:rsidR="0037146F">
      <w:pPr>
        <w:pStyle w:val="NormaleSPIS"/>
      </w:pPr>
    </w:p>
    <w:p w:rsidRDefault="0037146F" w:rsidP="0037146F" w:rsidR="0037146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56).jpg" name="Slika 9" id="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6).jpg"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37146F">
      <w:headerReference w:type="default" r:id="rId21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146F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27. rujna 2017.</izvorni_sadrzaj>
    <derivirana_varijabla naziv="DomainObject.DatumDonosenjaOdluke_1">27. rujna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St-789/2017-6</izvorni_sadrzaj>
    <derivirana_varijabla naziv="DomainObject.Oznaka_1">St-789/2017-6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789</izvorni_sadrzaj>
    <derivirana_varijabla naziv="DomainObject.Predmet.Broj_1">789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22. rujna 2017.</izvorni_sadrzaj>
    <derivirana_varijabla naziv="DomainObject.Predmet.DatumOsnivanja_1">22. rujna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St-789/2017</izvorni_sadrzaj>
    <derivirana_varijabla naziv="DomainObject.Predmet.OznakaBroj_1">St-789/2017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MARINADA društvo s ograničenom odgovornošću za preradu povrća i voća</izvorni_sadrzaj>
    <derivirana_varijabla naziv="DomainObject.Predmet.StrankaFormated_1">  MARINADA društvo s ograničenom odgovornošću za preradu povrća i voća</derivirana_varijabla>
  </DomainObject.Predmet.StrankaFormated>
  <DomainObject.Predmet.StrankaFormatedOIB>
    <izvorni_sadrzaj>  MARINADA društvo s ograničenom odgovornošću za preradu povrća i voća, OIB 61997436995</izvorni_sadrzaj>
    <derivirana_varijabla naziv="DomainObject.Predmet.StrankaFormatedOIB_1">  MARINADA društvo s ograničenom odgovornošću za preradu povrća i voća, OIB 61997436995</derivirana_varijabla>
  </DomainObject.Predmet.StrankaFormatedOIB>
  <DomainObject.Predmet.StrankaFormatedWithAdress>
    <izvorni_sadrzaj> MARINADA društvo s ograničenom odgovornošću za preradu povrća i voća, Nikole Šubića Zrinskog 28, 33520 Slatina</izvorni_sadrzaj>
    <derivirana_varijabla naziv="DomainObject.Predmet.StrankaFormatedWithAdress_1"> MARINADA društvo s ograničenom odgovornošću za preradu povrća i voća, Nikole Šubića Zrinskog 28, 33520 Slatina</derivirana_varijabla>
  </DomainObject.Predmet.StrankaFormatedWithAdress>
  <DomainObject.Predmet.StrankaFormatedWithAdressOIB>
    <izvorni_sadrzaj> MARINADA društvo s ograničenom odgovornošću za preradu povrća i voća, OIB 61997436995, Nikole Šubića Zrinskog 28, 33520 Slatina</izvorni_sadrzaj>
    <derivirana_varijabla naziv="DomainObject.Predmet.StrankaFormatedWithAdressOIB_1"> MARINADA društvo s ograničenom odgovornošću za preradu povrća i voća, OIB 61997436995, Nikole Šubića Zrinskog 28, 33520 Slatina</derivirana_varijabla>
  </DomainObject.Predmet.StrankaFormatedWithAdressOIB>
  <DomainObject.Predmet.StrankaWithAdress>
    <izvorni_sadrzaj>MARINADA društvo s ograničenom odgovornošću za preradu povrća i voća Nikole Šubića Zrinskog 28,33520 Slatina</izvorni_sadrzaj>
    <derivirana_varijabla naziv="DomainObject.Predmet.StrankaWithAdress_1">MARINADA društvo s ograničenom odgovornošću za preradu povrća i voća Nikole Šubića Zrinskog 28,33520 Slatina</derivirana_varijabla>
  </DomainObject.Predmet.StrankaWithAdress>
  <DomainObject.Predmet.StrankaWithAdressOIB>
    <izvorni_sadrzaj>MARINADA društvo s ograničenom odgovornošću za preradu povrća i voća, OIB 61997436995, Nikole Šubića Zrinskog 28,33520 Slatina</izvorni_sadrzaj>
    <derivirana_varijabla naziv="DomainObject.Predmet.StrankaWithAdressOIB_1">MARINADA društvo s ograničenom odgovornošću za preradu povrća i voća, OIB 61997436995, Nikole Šubića Zrinskog 28,33520 Slatina</derivirana_varijabla>
  </DomainObject.Predmet.StrankaWithAdressOIB>
  <DomainObject.Predmet.StrankaNazivFormated>
    <izvorni_sadrzaj>MARINADA društvo s ograničenom odgovornošću za preradu povrća i voća</izvorni_sadrzaj>
    <derivirana_varijabla naziv="DomainObject.Predmet.StrankaNazivFormated_1">MARINADA društvo s ograničenom odgovornošću za preradu povrća i voća</derivirana_varijabla>
  </DomainObject.Predmet.StrankaNazivFormated>
  <DomainObject.Predmet.StrankaNazivFormatedOIB>
    <izvorni_sadrzaj>MARINADA društvo s ograničenom odgovornošću za preradu povrća i voća, OIB 61997436995</izvorni_sadrzaj>
    <derivirana_varijabla naziv="DomainObject.Predmet.StrankaNazivFormatedOIB_1">MARINADA društvo s ograničenom odgovornošću za preradu povrća i voća, OIB 61997436995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MARINADA društvo s ograničenom odgovornošću za preradu povrća i voća</item>
    </izvorni_sadrzaj>
    <derivirana_varijabla naziv="DomainObject.Predmet.StrankaListFormated_1">
      <item>MARINADA društvo s ograničenom odgovornošću za preradu povrća i voća</item>
    </derivirana_varijabla>
  </DomainObject.Predmet.StrankaListFormated>
  <DomainObject.Predmet.StrankaListFormatedOIB>
    <izvorni_sadrzaj>
      <item>MARINADA društvo s ograničenom odgovornošću za preradu povrća i voća, OIB 61997436995</item>
    </izvorni_sadrzaj>
    <derivirana_varijabla naziv="DomainObject.Predmet.StrankaListFormatedOIB_1">
      <item>MARINADA društvo s ograničenom odgovornošću za preradu povrća i voća, OIB 61997436995</item>
    </derivirana_varijabla>
  </DomainObject.Predmet.StrankaListFormatedOIB>
  <DomainObject.Predmet.StrankaListFormatedWithAdress>
    <izvorni_sadrzaj>
      <item>MARINADA društvo s ograničenom odgovornošću za preradu povrća i voća, Nikole Šubića Zrinskog 28, 33520 Slatina</item>
    </izvorni_sadrzaj>
    <derivirana_varijabla naziv="DomainObject.Predmet.StrankaListFormatedWithAdress_1">
      <item>MARINADA društvo s ograničenom odgovornošću za preradu povrća i voća, Nikole Šubića Zrinskog 28, 33520 Slatina</item>
    </derivirana_varijabla>
  </DomainObject.Predmet.StrankaListFormatedWithAdress>
  <DomainObject.Predmet.StrankaListFormatedWithAdressOIB>
    <izvorni_sadrzaj>
      <item>MARINADA društvo s ograničenom odgovornošću za preradu povrća i voća, OIB 61997436995, Nikole Šubića Zrinskog 28, 33520 Slatina</item>
    </izvorni_sadrzaj>
    <derivirana_varijabla naziv="DomainObject.Predmet.StrankaListFormatedWithAdressOIB_1">
      <item>MARINADA društvo s ograničenom odgovornošću za preradu povrća i voća, OIB 61997436995, Nikole Šubića Zrinskog 28, 33520 Slatina</item>
    </derivirana_varijabla>
  </DomainObject.Predmet.StrankaListFormatedWithAdressOIB>
  <DomainObject.Predmet.StrankaListNazivFormated>
    <izvorni_sadrzaj>
      <item>MARINADA društvo s ograničenom odgovornošću za preradu povrća i voća</item>
    </izvorni_sadrzaj>
    <derivirana_varijabla naziv="DomainObject.Predmet.StrankaListNazivFormated_1">
      <item>MARINADA društvo s ograničenom odgovornošću za preradu povrća i voća</item>
    </derivirana_varijabla>
  </DomainObject.Predmet.StrankaListNazivFormated>
  <DomainObject.Predmet.StrankaListNazivFormatedOIB>
    <izvorni_sadrzaj>
      <item>MARINADA društvo s ograničenom odgovornošću za preradu povrća i voća, OIB 61997436995</item>
    </izvorni_sadrzaj>
    <derivirana_varijabla naziv="DomainObject.Predmet.StrankaListNazivFormatedOIB_1">
      <item>MARINADA društvo s ograničenom odgovornošću za preradu povrća i voća, OIB 61997436995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27. rujna 2017.</izvorni_sadrzaj>
    <derivirana_varijabla naziv="DomainObject.Datum_1">27. rujna 2017.</derivirana_varijabla>
  </DomainObject.Datum>
  <DomainObject.PoslovniBrojDokumenta>
    <izvorni_sadrzaj>St-789/2017-6</izvorni_sadrzaj>
    <derivirana_varijabla naziv="DomainObject.PoslovniBrojDokumenta_1">St-789/2017-6</derivirana_varijabla>
  </DomainObject.PoslovniBrojDokumenta>
  <DomainObject.Predmet.StrankaIDrugi>
    <izvorni_sadrzaj>MARINADA društvo s ograničenom odgovornošću za preradu povrća i voća</izvorni_sadrzaj>
    <derivirana_varijabla naziv="DomainObject.Predmet.StrankaIDrugi_1">MARINADA društvo s ograničenom odgovornošću za preradu povrća i voća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MARINADA društvo s ograničenom odgovornošću za preradu povrća i voća, OIB 61997436995, Nikole Šubića Zrinskog 28, 33520 Slatina</izvorni_sadrzaj>
    <derivirana_varijabla naziv="DomainObject.Predmet.StrankaIDrugiAdressOIB_1">MARINADA društvo s ograničenom odgovornošću za preradu povrća i voća, OIB 61997436995, Nikole Šubića Zrinskog 28, 33520 Slatina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MARINADA društvo s ograničenom odgovornošću za preradu povrća i voća</item>
    </izvorni_sadrzaj>
    <derivirana_varijabla naziv="DomainObject.Predmet.SudioniciListNaziv_1">
      <item>MARINADA društvo s ograničenom odgovornošću za preradu povrća i voća</item>
    </derivirana_varijabla>
  </DomainObject.Predmet.SudioniciListNaziv>
  <DomainObject.Predmet.SudioniciListAdressOIB>
    <izvorni_sadrzaj>
      <item>MARINADA društvo s ograničenom odgovornošću za preradu povrća i voća, OIB 61997436995, Nikole Šubića Zrinskog 28,33520 Slatina</item>
    </izvorni_sadrzaj>
    <derivirana_varijabla naziv="DomainObject.Predmet.SudioniciListAdressOIB_1">
      <item>MARINADA društvo s ograničenom odgovornošću za preradu povrća i voća, OIB 61997436995, Nikole Šubića Zrinskog 28,33520 Slatina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57511B5E-D0B8-498C-8087-270C16EE1755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10</properties:Pages>
  <properties:Words>0</properties:Words>
  <properties:Characters>0</properties:Characters>
  <properties:Lines>30</properties:Lines>
  <properties:Paragraphs>0</properties:Paragraphs>
  <properties:TotalTime>8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2017-09-27T11:03:00Z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10</vt:i4>
  </prop:property>
  <prop:property name="Naslov" pid="5" fmtid="{D5CDD505-2E9C-101B-9397-08002B2CF9AE}">
    <vt:lpwstr>St-789/2017-6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