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4b35" w14:paraId="2104b3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944C9">
        <w:t>2114</w:t>
      </w:r>
      <w:r w:rsidR="002F1438">
        <w:t>/1</w:t>
      </w:r>
      <w:r w:rsidR="000A7F45">
        <w:t>6-</w:t>
      </w:r>
      <w:r w:rsidR="0090267A">
        <w:t>11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511E4A">
        <w:t>Labirint-Projekt d.o.o., Zagreb, Martićeva 14/E, OIB 06742770056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E21D5B">
        <w:t>4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E21D5B">
        <w:t xml:space="preserve">očitovanja o prijedlogu za otvaranje stečajnog </w:t>
      </w:r>
      <w:r w:rsidR="002F1438">
        <w:t>postupka</w:t>
      </w:r>
      <w:r>
        <w:t xml:space="preserve"> određeno za dan </w:t>
      </w:r>
      <w:r w:rsidR="002F1438">
        <w:t>31. kolovoza</w:t>
      </w:r>
      <w:r>
        <w:t xml:space="preserve"> 2017. godine</w:t>
      </w:r>
      <w:r w:rsidR="002F1438">
        <w:t xml:space="preserve"> u </w:t>
      </w:r>
      <w:r w:rsidR="00E21D5B">
        <w:t>9</w:t>
      </w:r>
      <w:r w:rsidR="002F1438">
        <w:t>,</w:t>
      </w:r>
      <w:r w:rsidR="00511E4A">
        <w:t>3</w:t>
      </w:r>
      <w:r w:rsidR="002F1438">
        <w:t>0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E21D5B">
        <w:t>4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21D5B"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2F1438">
        <w:t>Dužnik</w:t>
      </w:r>
    </w:p>
    <w:p w:rsidRDefault="002F1438" w:rsidP="00A422FE" w:rsidR="002F1438">
      <w:r>
        <w:t>2. Zakonski zastupnik dužnika</w:t>
      </w:r>
    </w:p>
    <w:p w:rsidRDefault="004E4C54" w:rsidP="00A422FE" w:rsidR="004E4C54">
      <w:r>
        <w:t xml:space="preserve">3. </w:t>
      </w:r>
      <w:r w:rsidR="00620028">
        <w:t>Erste &amp; Steiermarkische bank</w:t>
      </w:r>
      <w:r>
        <w:t xml:space="preserve"> d.d.</w:t>
      </w:r>
    </w:p>
    <w:p w:rsidRDefault="00660EF1" w:rsidP="0085757B" w:rsidR="0085757B" w:rsidRPr="0053264E">
      <w:r>
        <w:t>4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321" w:rsidR="002E1321">
      <w:r>
        <w:separator/>
      </w:r>
    </w:p>
  </w:endnote>
  <w:endnote w:id="0" w:type="continuationSeparator">
    <w:p w:rsidRDefault="002E1321" w:rsidR="002E1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321" w:rsidR="002E1321">
      <w:r>
        <w:separator/>
      </w:r>
    </w:p>
  </w:footnote>
  <w:footnote w:id="0" w:type="continuationSeparator">
    <w:p w:rsidRDefault="002E1321" w:rsidR="002E13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A7F45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43119"/>
    <w:rsid w:val="003746BE"/>
    <w:rsid w:val="00375F51"/>
    <w:rsid w:val="00391C11"/>
    <w:rsid w:val="003F4A53"/>
    <w:rsid w:val="004B0A0A"/>
    <w:rsid w:val="004B4514"/>
    <w:rsid w:val="004B6701"/>
    <w:rsid w:val="004D27C4"/>
    <w:rsid w:val="004E4C54"/>
    <w:rsid w:val="00511E4A"/>
    <w:rsid w:val="0053264E"/>
    <w:rsid w:val="00582442"/>
    <w:rsid w:val="00586283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1346"/>
    <w:rsid w:val="0085757B"/>
    <w:rsid w:val="00874E6C"/>
    <w:rsid w:val="008944C9"/>
    <w:rsid w:val="008C33DF"/>
    <w:rsid w:val="008D3D0F"/>
    <w:rsid w:val="0090267A"/>
    <w:rsid w:val="00941993"/>
    <w:rsid w:val="0094791B"/>
    <w:rsid w:val="009A0E71"/>
    <w:rsid w:val="009A665E"/>
    <w:rsid w:val="009C5BC5"/>
    <w:rsid w:val="009E0FFF"/>
    <w:rsid w:val="009F5E9F"/>
    <w:rsid w:val="00A058DD"/>
    <w:rsid w:val="00A422FE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0CD4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DF1DF7"/>
    <w:rsid w:val="00E21D5B"/>
    <w:rsid w:val="00E406C7"/>
    <w:rsid w:val="00E80FBC"/>
    <w:rsid w:val="00E81800"/>
    <w:rsid w:val="00E84520"/>
    <w:rsid w:val="00ED7650"/>
    <w:rsid w:val="00EF7E94"/>
    <w:rsid w:val="00F040B2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St-2114/2016-11</izvorni_sadrzaj>
    <derivirana_varijabla naziv="DomainObject.Oznaka_1">St-2114/2016-11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Labirint-Projekt d.o.o. zastupanog po punomoćniku Jasenko-miljenko Brajan</izvorni_sadrzaj>
    <derivirana_varijabla naziv="DomainObject.Predmet.ProtustrankaFormated_1">  Labirint-Projekt d.o.o. zastupanog po punomoćniku Jasenko-miljenko Brajan</derivirana_varijabla>
  </DomainObject.Predmet.ProtustrankaFormated>
  <DomainObject.Predmet.ProtustrankaFormatedOIB>
    <izvorni_sadrzaj>  Labirint-Projekt d.o.o., OIB 06742770056 zastupanog po punomoćniku Jasenko-miljenko Brajan</izvorni_sadrzaj>
    <derivirana_varijabla naziv="DomainObject.Predmet.ProtustrankaFormatedOIB_1">  Labirint-Projekt d.o.o., OIB 06742770056 zastupanog po punomoćniku Jasenko-miljenko Brajan</derivirana_varijabla>
  </DomainObject.Predmet.ProtustrankaFormatedOIB>
  <DomainObject.Predmet.ProtustrankaFormatedWithAdress>
    <izvorni_sadrzaj> Labirint-Projekt d.o.o., Martićeva 14/E, 10000 Zagreb zastupanog po punomoćniku Jasenko-miljenko Brajan</izvorni_sadrzaj>
    <derivirana_varijabla naziv="DomainObject.Predmet.ProtustrankaFormatedWithAdress_1"> Labirint-Projekt d.o.o., Martićeva 14/E, 10000 Zagreb zastupanog po punomoćniku Jasenko-miljenko Brajan</derivirana_varijabla>
  </DomainObject.Predmet.ProtustrankaFormatedWithAdress>
  <DomainObject.Predmet.ProtustrankaFormatedWithAdressOIB>
    <izvorni_sadrzaj> Labirint-Projekt d.o.o., OIB 06742770056, Martićeva 14/E, 10000 Zagreb zastupanog po punomoćniku Jasenko-miljenko Brajan</izvorni_sadrzaj>
    <derivirana_varijabla naziv="DomainObject.Predmet.ProtustrankaFormatedWithAdressOIB_1"> Labirint-Projekt d.o.o., OIB 06742770056, Martićeva 14/E, 10000 Zagreb zastupanog po punomoćniku Jasenko-miljenko Brajan</derivirana_varijabla>
  </DomainObject.Predmet.ProtustrankaFormatedWithAdressOIB>
  <DomainObject.Predmet.ProtustrankaWithAdress>
    <izvorni_sadrzaj>Labirint-Projekt d.o.o. Martićeva 14/E, 10000 Zagreb</izvorni_sadrzaj>
    <derivirana_varijabla naziv="DomainObject.Predmet.ProtustrankaWithAdress_1">Labirint-Projekt d.o.o. Martićeva 14/E, 10000 Zagreb</derivirana_varijabla>
  </DomainObject.Predmet.ProtustrankaWithAdress>
  <DomainObject.Predmet.ProtustrankaWithAdressOIB>
    <izvorni_sadrzaj>Labirint-Projekt d.o.o., OIB 06742770056, Martićeva 14/E, 10000 Zagreb</izvorni_sadrzaj>
    <derivirana_varijabla naziv="DomainObject.Predmet.ProtustrankaWithAdressOIB_1">Labirint-Projekt d.o.o., OIB 06742770056, Martićeva 14/E, 10000 Zagreb</derivirana_varijabla>
  </DomainObject.Predmet.ProtustrankaWithAdressOIB>
  <DomainObject.Predmet.ProtustrankaNazivFormated>
    <izvorni_sadrzaj>Labirint-Projekt d.o.o.</izvorni_sadrzaj>
    <derivirana_varijabla naziv="DomainObject.Predmet.ProtustrankaNazivFormated_1">Labirint-Projekt d.o.o.</derivirana_varijabla>
  </DomainObject.Predmet.ProtustrankaNazivFormated>
  <DomainObject.Predmet.ProtustrankaNazivFormatedOIB>
    <izvorni_sadrzaj>Labirint-Projekt d.o.o., OIB 06742770056</izvorni_sadrzaj>
    <derivirana_varijabla naziv="DomainObject.Predmet.ProtustrankaNazivFormatedOIB_1">Labirint-Projekt d.o.o., OIB 06742770056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Labirint-Projekt d.o.o. zastupanog po punomoćniku Jasenko-miljenko Brajan</item>
    </izvorni_sadrzaj>
    <derivirana_varijabla naziv="DomainObject.Predmet.ProtuStrankaListFormated_1">
      <item>Labirint-Projekt d.o.o. zastupanog po punomoćniku Jasenko-miljenko Brajan</item>
    </derivirana_varijabla>
  </DomainObject.Predmet.ProtuStrankaListFormated>
  <DomainObject.Predmet.ProtuStrankaListFormatedOIB>
    <izvorni_sadrzaj>
      <item>Labirint-Projekt d.o.o., OIB 06742770056 zastupanog po punomoćniku Jasenko-miljenko Brajan</item>
    </izvorni_sadrzaj>
    <derivirana_varijabla naziv="DomainObject.Predmet.ProtuStrankaListFormatedOIB_1">
      <item>Labirint-Projekt d.o.o., OIB 06742770056 zastupanog po punomoćniku Jasenko-miljenko Brajan</item>
    </derivirana_varijabla>
  </DomainObject.Predmet.ProtuStrankaListFormatedOIB>
  <DomainObject.Predmet.ProtuStrankaListFormatedWithAdress>
    <izvorni_sadrzaj>
      <item>Labirint-Projekt d.o.o., Martićeva 14/E, 10000 Zagreb zastupanog po punomoćniku Jasenko-miljenko Brajan</item>
    </izvorni_sadrzaj>
    <derivirana_varijabla naziv="DomainObject.Predmet.ProtuStrankaListFormatedWithAdress_1">
      <item>Labirint-Projekt d.o.o., Martićeva 14/E, 10000 Zagreb zastupanog po punomoćniku Jasenko-miljenko Brajan</item>
    </derivirana_varijabla>
  </DomainObject.Predmet.ProtuStrankaListFormatedWithAdress>
  <DomainObject.Predmet.ProtuStrankaListFormatedWithAdressOIB>
    <izvorni_sadrzaj>
      <item>Labirint-Projekt d.o.o., OIB 06742770056, Martićeva 14/E, 10000 Zagreb zastupanog po punomoćniku Jasenko-miljenko Brajan</item>
    </izvorni_sadrzaj>
    <derivirana_varijabla naziv="DomainObject.Predmet.ProtuStrankaListFormatedWithAdressOIB_1">
      <item>Labirint-Projekt d.o.o., OIB 06742770056, Martićeva 14/E, 10000 Zagreb zastupanog po punomoćniku Jasenko-miljenko Brajan</item>
    </derivirana_varijabla>
  </DomainObject.Predmet.ProtuStrankaListFormatedWithAdressOIB>
  <DomainObject.Predmet.ProtuStrankaListNazivFormated>
    <izvorni_sadrzaj>
      <item>Labirint-Projekt d.o.o.</item>
    </izvorni_sadrzaj>
    <derivirana_varijabla naziv="DomainObject.Predmet.ProtuStrankaListNazivFormated_1">
      <item>Labirint-Projekt d.o.o.</item>
    </derivirana_varijabla>
  </DomainObject.Predmet.ProtuStrankaListNazivFormated>
  <DomainObject.Predmet.ProtuStrankaListNazivFormatedOIB>
    <izvorni_sadrzaj>
      <item>Labirint-Projekt d.o.o., OIB 06742770056</item>
    </izvorni_sadrzaj>
    <derivirana_varijabla naziv="DomainObject.Predmet.ProtuStrankaListNazivFormatedOIB_1">
      <item>Labirint-Projekt d.o.o., OIB 06742770056</item>
    </derivirana_varijabla>
  </DomainObject.Predmet.ProtuStrankaListNazivFormatedOIB>
  <DomainObject.Predmet.OstaliListFormated>
    <izvorni_sadrzaj>
      <item>Jasenko-miljenko Brajan punomoćnik sudionika u postupku Labirint-Projekt d.o.o.</item>
    </izvorni_sadrzaj>
    <derivirana_varijabla naziv="DomainObject.Predmet.OstaliListFormated_1">
      <item>Jasenko-miljenko Brajan punomoćnik sudionika u postupku Labirint-Projekt d.o.o.</item>
    </derivirana_varijabla>
  </DomainObject.Predmet.OstaliListFormated>
  <DomainObject.Predmet.OstaliListFormatedOIB>
    <izvorni_sadrzaj>
      <item>Jasenko-miljenko Brajan, OIB 64282017437 punomoćnik sudionika u postupku Labirint-Projekt d.o.o.</item>
    </izvorni_sadrzaj>
    <derivirana_varijabla naziv="DomainObject.Predmet.OstaliListFormatedOIB_1">
      <item>Jasenko-miljenko Brajan, OIB 64282017437 punomoćnik sudionika u postupku Labirint-Projekt d.o.o.</item>
    </derivirana_varijabla>
  </DomainObject.Predmet.OstaliListFormatedOIB>
  <DomainObject.Predmet.OstaliListFormatedWithAdress>
    <izvorni_sadrzaj>
      <item>Jasenko-miljenko Brajan, Martićeva 14e, 10000 Zagreb punomoćnik sudionika u postupku Labirint-Projekt d.o.o.</item>
    </izvorni_sadrzaj>
    <derivirana_varijabla naziv="DomainObject.Predmet.OstaliListFormatedWithAdress_1">
      <item>Jasenko-miljenko Brajan, Martićeva 14e, 10000 Zagreb punomoćnik sudionika u postupku Labirint-Projekt d.o.o.</item>
    </derivirana_varijabla>
  </DomainObject.Predmet.OstaliListFormatedWithAdress>
  <DomainObject.Predmet.OstaliListFormatedWithAdressOIB>
    <izvorni_sadrzaj>
      <item>Jasenko-miljenko Brajan, OIB 64282017437, Martićeva 14e, 10000 Zagreb punomoćnik sudionika u postupku Labirint-Projekt d.o.o.</item>
    </izvorni_sadrzaj>
    <derivirana_varijabla naziv="DomainObject.Predmet.OstaliListFormatedWithAdressOIB_1">
      <item>Jasenko-miljenko Brajan, OIB 64282017437, Martićeva 14e, 10000 Zagreb punomoćnik sudionika u postupku Labirint-Projekt d.o.o.</item>
    </derivirana_varijabla>
  </DomainObject.Predmet.OstaliListFormatedWithAdressOIB>
  <DomainObject.Predmet.OstaliListNazivFormated>
    <izvorni_sadrzaj>
      <item>Jasenko-miljenko Brajan</item>
    </izvorni_sadrzaj>
    <derivirana_varijabla naziv="DomainObject.Predmet.OstaliListNazivFormated_1">
      <item>Jasenko-miljenko Brajan</item>
    </derivirana_varijabla>
  </DomainObject.Predmet.OstaliListNazivFormated>
  <DomainObject.Predmet.OstaliListNazivFormatedOIB>
    <izvorni_sadrzaj>
      <item>Jasenko-miljenko Brajan, OIB 64282017437</item>
    </izvorni_sadrzaj>
    <derivirana_varijabla naziv="DomainObject.Predmet.OstaliListNazivFormatedOIB_1">
      <item>Jasenko-miljenko Brajan, OIB 64282017437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St-2114/2016-11</izvorni_sadrzaj>
    <derivirana_varijabla naziv="DomainObject.PoslovniBrojDokumenta_1">St-2114/2016-11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Labirint-Projekt d.o.o.</izvorni_sadrzaj>
    <derivirana_varijabla naziv="DomainObject.Predmet.ProtustrankaIDrugi_1">Labirint-Projekt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Labirint-Projekt d.o.o., OIB 06742770056, Martićeva 14/E, 10000 Zagreb</izvorni_sadrzaj>
    <derivirana_varijabla naziv="DomainObject.Predmet.ProtustrankaIDrugiAdressOIB_1">Labirint-Projekt d.o.o., OIB 06742770056, Martićeva 14/E,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Labirint-Projekt d.o.o.</item>
      <item>Jasenko-miljenko Brajan</item>
    </izvorni_sadrzaj>
    <derivirana_varijabla naziv="DomainObject.Predmet.SudioniciListNaziv_1">
      <item>FINA Regionalni centar Zagreb</item>
      <item>Labirint-Projekt d.o.o.</item>
      <item>Jasenko-miljenko Brajan</item>
    </derivirana_varijabla>
  </DomainObject.Predmet.SudioniciListNaziv>
  <DomainObject.Predmet.SudioniciListAdressOIB>
    <izvorni_sadrzaj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izvorni_sadrzaj>
    <derivirana_varijabla naziv="DomainObject.Predmet.SudioniciListAdressOIB_1"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06742770056</item>
      <item>, OIB 64282017437</item>
    </izvorni_sadrzaj>
    <derivirana_varijabla naziv="DomainObject.Predmet.SudioniciListNazivOIB_1">
      <item>, OIB 85821130368</item>
      <item>, OIB 06742770056</item>
      <item>, OIB 64282017437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5AFF7-B6CE-41EC-904B-DF8F8FD7A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826</properties:Characters>
  <properties:Lines>41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2017-07-21T12:23:00Z</dcterms:created>
  <dc:creator>gboljkovac</dc:creator>
  <cp:lastModifiedBy>Marina Markić</cp:lastModifiedBy>
  <cp:lastPrinted>2017-07-21T12:29:00Z</cp:lastPrinted>
  <dcterms:modified xmlns:xsi="http://www.w3.org/2001/XMLSchema-instance" xsi:type="dcterms:W3CDTF">2017-07-24T08:33:00Z</dcterms:modified>
  <cp:revision>15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St-2114/2016-11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