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468f" w14:paraId="6e4468f" w:rsidRDefault="003300DD" w:rsidP="003300DD" w:rsidR="003300D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00DD" w:rsidP="003300DD" w:rsidR="003300D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00DD" w:rsidP="003300DD" w:rsidR="003300D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E59BE">
        <w:rPr>
          <w:rFonts w:cs="Times New Roman" w:eastAsia="Times New Roman"/>
          <w:szCs w:val="24"/>
        </w:rPr>
        <w:t>Tamari Lakoseljac Benčić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7E59BE">
        <w:rPr>
          <w:rFonts w:cs="Times New Roman" w:eastAsia="Times New Roman"/>
          <w:szCs w:val="24"/>
        </w:rPr>
        <w:t>WE WORK j. d. o. o. Valbandon, Mala vala 17, OIB 77164754702, MBS 040332212</w:t>
      </w:r>
      <w:r>
        <w:rPr>
          <w:rFonts w:cs="Times New Roman" w:eastAsia="Times New Roman"/>
          <w:szCs w:val="24"/>
        </w:rPr>
        <w:t xml:space="preserve">, </w:t>
      </w:r>
      <w:r w:rsidR="007E59B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F3104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C3ECE">
        <w:rPr>
          <w:rFonts w:cs="Times New Roman" w:eastAsia="Times New Roman"/>
          <w:szCs w:val="24"/>
        </w:rPr>
        <w:t>WE WORK j. d. o. o. Valbandon, Mala vala 17, OIB 77164754702, MBS 040332212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405EC3" w:rsidR="00405EC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405EC3">
        <w:t>Lovorka Juranović iz Rijeke, Verdieva 6/III, OIB 83481633615.</w:t>
      </w:r>
    </w:p>
    <w:p w:rsidRDefault="003300DD" w:rsidP="003300DD" w:rsidR="003300DD">
      <w:pPr>
        <w:ind w:firstLine="708"/>
        <w:rPr>
          <w:rFonts w:cs="Times New Roman" w:eastAsia="Times New Roman"/>
          <w:szCs w:val="20"/>
        </w:rPr>
      </w:pPr>
    </w:p>
    <w:p w:rsidRDefault="003300DD" w:rsidP="003300DD" w:rsidR="003300DD" w:rsidRPr="00254BCC">
      <w:pPr>
        <w:ind w:firstLine="708"/>
        <w:rPr>
          <w:rFonts w:cs="Times New Roman" w:eastAsia="Times New Roman"/>
          <w:color w:val="FF0000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9C3ECE">
        <w:rPr>
          <w:rFonts w:cs="Times New Roman" w:eastAsia="Times New Roman"/>
          <w:szCs w:val="24"/>
        </w:rPr>
        <w:t>WE WORK j. d. o. o. Valbandon, Mala vala 17, OIB 77164754702, MBS 040332212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 xml:space="preserve">na račun suda, u Fond za namirenje troškova stečajnog </w:t>
      </w:r>
      <w:r w:rsidRPr="001C33F0">
        <w:rPr>
          <w:rFonts w:cs="Times New Roman" w:eastAsia="Times New Roman"/>
          <w:szCs w:val="20"/>
        </w:rPr>
        <w:t>postupka, HR 4323900011300029763, poziv na broj 3333-</w:t>
      </w:r>
      <w:r w:rsidR="009C3ECE" w:rsidRPr="001C33F0">
        <w:rPr>
          <w:rFonts w:cs="Times New Roman" w:eastAsia="Times New Roman"/>
          <w:szCs w:val="20"/>
        </w:rPr>
        <w:t>100</w:t>
      </w:r>
      <w:r w:rsidRPr="001C33F0">
        <w:rPr>
          <w:rFonts w:cs="Times New Roman" w:eastAsia="Times New Roman"/>
          <w:szCs w:val="20"/>
        </w:rPr>
        <w:t>-201</w:t>
      </w:r>
      <w:r w:rsidR="009C3ECE" w:rsidRPr="001C33F0">
        <w:rPr>
          <w:rFonts w:cs="Times New Roman" w:eastAsia="Times New Roman"/>
          <w:szCs w:val="20"/>
        </w:rPr>
        <w:t>8</w:t>
      </w:r>
      <w:r w:rsidRPr="001C33F0">
        <w:rPr>
          <w:rFonts w:cs="Times New Roman" w:eastAsia="Times New Roman"/>
          <w:szCs w:val="20"/>
        </w:rPr>
        <w:t>.</w:t>
      </w:r>
    </w:p>
    <w:p w:rsidRDefault="003300DD" w:rsidP="003300DD" w:rsidR="003300DD">
      <w:pPr>
        <w:rPr>
          <w:rFonts w:cs="Times New Roman" w:eastAsia="Times New Roman"/>
          <w:szCs w:val="20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 w:rsidR="009C3ECE">
        <w:rPr>
          <w:rFonts w:cs="Times New Roman" w:eastAsia="Times New Roman"/>
          <w:szCs w:val="24"/>
        </w:rPr>
        <w:t>WE WORK j. d. o. o. Valbandon, Mala vala 17, OIB 77164754702, MBS 040332212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9C3ECE">
        <w:rPr>
          <w:rFonts w:cs="Times New Roman" w:eastAsia="Times New Roman"/>
          <w:szCs w:val="24"/>
        </w:rPr>
        <w:t>WE WORK j. d. o. o. Valbandon, Mala vala 17, OIB 77164754702, MBS 040332212</w:t>
      </w:r>
      <w:r>
        <w:rPr>
          <w:rFonts w:cs="Times New Roman" w:eastAsia="Times New Roman"/>
          <w:szCs w:val="24"/>
        </w:rPr>
        <w:t>.</w:t>
      </w:r>
    </w:p>
    <w:p w:rsidRDefault="003300DD" w:rsidP="003300DD" w:rsidR="003300D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C3ECE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</w:t>
      </w:r>
      <w:r w:rsidR="009C3ECE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</w:t>
      </w:r>
      <w:r w:rsidR="009C3ECE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C3ECE">
        <w:rPr>
          <w:rFonts w:cs="Times New Roman" w:eastAsia="Times New Roman"/>
          <w:szCs w:val="24"/>
        </w:rPr>
        <w:t>WE WORK j. d. o. o. Valbandon</w:t>
      </w:r>
      <w:r>
        <w:rPr>
          <w:rFonts w:cs="Times New Roman" w:eastAsia="Times New Roman"/>
        </w:rPr>
        <w:t>.</w:t>
      </w:r>
    </w:p>
    <w:p w:rsidRDefault="003300DD" w:rsidP="003300DD" w:rsidR="003300D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9C3ECE">
        <w:t>120</w:t>
      </w:r>
      <w:r>
        <w:t xml:space="preserve"> dana (dužnik je na dan </w:t>
      </w:r>
      <w:r w:rsidR="009C3ECE">
        <w:t>22</w:t>
      </w:r>
      <w:r>
        <w:t xml:space="preserve">. </w:t>
      </w:r>
      <w:r w:rsidR="009C3ECE">
        <w:t>ožujka</w:t>
      </w:r>
      <w:r>
        <w:t xml:space="preserve"> </w:t>
      </w:r>
      <w:r w:rsidR="009C3ECE">
        <w:t>2018</w:t>
      </w:r>
      <w:r>
        <w:t xml:space="preserve">. imao neizvršene osnove za plaćanje u neprekinutom razdoblju od 120 dana u ukupnom iznosu </w:t>
      </w:r>
      <w:r w:rsidR="009C3ECE">
        <w:t>35.074,57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9C3ECE">
        <w:rPr>
          <w:rFonts w:eastAsiaTheme="minorHAnsi"/>
          <w:lang w:eastAsia="en-US"/>
        </w:rPr>
        <w:t>13</w:t>
      </w:r>
      <w:r>
        <w:rPr>
          <w:rFonts w:eastAsiaTheme="minorHAnsi"/>
          <w:lang w:eastAsia="en-US"/>
        </w:rPr>
        <w:t xml:space="preserve">. </w:t>
      </w:r>
      <w:r w:rsidR="009C3ECE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</w:t>
      </w:r>
      <w:r w:rsidR="009C3ECE">
        <w:rPr>
          <w:rFonts w:eastAsiaTheme="minorHAnsi"/>
          <w:lang w:eastAsia="en-US"/>
        </w:rPr>
        <w:lastRenderedPageBreak/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9C3ECE">
        <w:rPr>
          <w:rFonts w:cs="Times New Roman" w:eastAsia="Times New Roman"/>
          <w:szCs w:val="24"/>
        </w:rPr>
        <w:t xml:space="preserve">sudova objavio oglas posl. br. </w:t>
      </w:r>
      <w:r>
        <w:rPr>
          <w:rFonts w:cs="Times New Roman" w:eastAsia="Times New Roman"/>
          <w:szCs w:val="24"/>
        </w:rPr>
        <w:t>St-</w:t>
      </w:r>
      <w:r w:rsidR="009C3ECE">
        <w:rPr>
          <w:rFonts w:cs="Times New Roman" w:eastAsia="Times New Roman"/>
          <w:szCs w:val="24"/>
        </w:rPr>
        <w:t>100/2018</w:t>
      </w:r>
      <w:r>
        <w:rPr>
          <w:rFonts w:cs="Times New Roman" w:eastAsia="Times New Roman"/>
          <w:szCs w:val="24"/>
        </w:rPr>
        <w:t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300DD" w:rsidP="003300DD" w:rsidR="003300DD" w:rsidRPr="001C33F0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C3ECE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4F3104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41223" w:rsidP="003300DD" w:rsidR="00A41223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41223" w:rsidP="003300DD" w:rsidR="003300D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F0A4F">
        <w:rPr>
          <w:rFonts w:cs="Times New Roman" w:eastAsia="Times New Roman"/>
          <w:szCs w:val="24"/>
        </w:rPr>
        <w:t>, v.r.</w:t>
      </w: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300DD" w:rsidP="003300DD" w:rsidR="003300D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00DD" w:rsidP="003300DD" w:rsidR="003300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rPr>
          <w:rFonts w:cs="Times New Roman" w:eastAsia="Times New Roman"/>
          <w:szCs w:val="24"/>
        </w:rPr>
      </w:pPr>
    </w:p>
    <w:p w:rsidRDefault="003300DD" w:rsidP="003300DD" w:rsidR="003300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0E1D88">
        <w:rPr>
          <w:rFonts w:cs="Times New Roman" w:eastAsia="Times New Roman"/>
          <w:szCs w:val="24"/>
        </w:rPr>
        <w:t xml:space="preserve">Dužnik </w:t>
      </w:r>
      <w:r w:rsidR="006C645B">
        <w:rPr>
          <w:rFonts w:cs="Times New Roman" w:eastAsia="Times New Roman"/>
          <w:szCs w:val="24"/>
        </w:rPr>
        <w:t>WE WORK j. d. o. o. Valbandon, Mala vala 17</w:t>
      </w:r>
      <w:r>
        <w:rPr>
          <w:rFonts w:cs="Times New Roman" w:eastAsia="Times New Roman"/>
        </w:rPr>
        <w:t xml:space="preserve">,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6C645B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6C645B" w:rsidRPr="00441349">
        <w:rPr>
          <w:rFonts w:cs="Times New Roman" w:eastAsia="Times New Roman"/>
          <w:szCs w:val="20"/>
        </w:rPr>
        <w:t>Područni ured Pazin, Pazin, M. B. Rašana 2/4,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6C645B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0E1D88">
        <w:rPr>
          <w:rFonts w:cs="Times New Roman" w:eastAsia="Times New Roman"/>
          <w:szCs w:val="24"/>
        </w:rPr>
        <w:t xml:space="preserve">Stečajni </w:t>
      </w:r>
      <w:r>
        <w:rPr>
          <w:rFonts w:cs="Times New Roman" w:eastAsia="Times New Roman"/>
          <w:szCs w:val="24"/>
        </w:rPr>
        <w:t xml:space="preserve">upravitelj </w:t>
      </w:r>
      <w:r w:rsidR="00136C83">
        <w:t>Lovorka Juranović, Rijeka, Verdieva 6/</w:t>
      </w:r>
      <w:r w:rsidR="00136C83" w:rsidRPr="00136C83">
        <w:t>III</w:t>
      </w:r>
      <w:r w:rsidRPr="00136C83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3300DD" w:rsidP="003300DD" w:rsidR="003300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</w:t>
      </w:r>
      <w:r w:rsidR="000E1D88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 xml:space="preserve">stranica e-Oglasna ploča sudova (8 dana), 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0E1D88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3300DD" w:rsidP="003300DD" w:rsidR="003300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0E1D88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3300DD" w:rsidP="003300DD" w:rsidR="003300DD"/>
    <w:p w:rsidRDefault="003300DD" w:rsidP="003300DD" w:rsidR="003300DD"/>
    <w:p w:rsidRDefault="004F0A4F" w:rsidR="006D6747"/>
    <w:sectPr w:rsidSect="007E59B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D88" w:rsidR="001A49DF">
      <w:r>
        <w:separator/>
      </w:r>
    </w:p>
  </w:endnote>
  <w:endnote w:id="0" w:type="continuationSeparator">
    <w:p w:rsidRDefault="000E1D88" w:rsidR="001A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D88" w:rsidR="001A49DF">
      <w:r>
        <w:separator/>
      </w:r>
    </w:p>
  </w:footnote>
  <w:footnote w:id="0" w:type="continuationSeparator">
    <w:p w:rsidRDefault="000E1D88" w:rsidR="001A4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9BE" w:rsidP="007E59BE" w:rsidR="007E59BE">
    <w:pPr>
      <w:pStyle w:val="Zaglavlje"/>
      <w:jc w:val="left"/>
    </w:pPr>
    <w:r>
      <w:tab/>
    </w:r>
    <w:sdt>
      <w:sdtPr>
        <w:id w:val="5982277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0A4F">
          <w:rPr>
            <w:noProof/>
          </w:rPr>
          <w:t>2</w:t>
        </w:r>
        <w:r>
          <w:fldChar w:fldCharType="end"/>
        </w:r>
      </w:sdtContent>
    </w:sdt>
    <w:r>
      <w:tab/>
      <w:t>9 St-100/2018-4</w:t>
    </w:r>
  </w:p>
  <w:p w:rsidRDefault="004F0A4F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9BE" w:rsidP="007E59BE" w:rsidR="00A6778E">
    <w:pPr>
      <w:pStyle w:val="Zaglavlje"/>
      <w:jc w:val="right"/>
    </w:pPr>
    <w:r>
      <w:t>9 St-100/2018-4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3F"/>
    <w:rsid w:val="000B38EF"/>
    <w:rsid w:val="000E1D88"/>
    <w:rsid w:val="00136C83"/>
    <w:rsid w:val="001A49DF"/>
    <w:rsid w:val="001C33F0"/>
    <w:rsid w:val="00254BCC"/>
    <w:rsid w:val="003300DD"/>
    <w:rsid w:val="00405EC3"/>
    <w:rsid w:val="004F0A4F"/>
    <w:rsid w:val="004F3104"/>
    <w:rsid w:val="00563551"/>
    <w:rsid w:val="006C645B"/>
    <w:rsid w:val="007E59BE"/>
    <w:rsid w:val="00903B3F"/>
    <w:rsid w:val="009676C7"/>
    <w:rsid w:val="009C3ECE"/>
    <w:rsid w:val="00A4122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0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00D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0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0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9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9B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4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0A4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0A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0A4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0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0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00D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0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00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59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9B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4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0A4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0A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0A4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WORK j.d.o.o. VALBADON</izvorni_sadrzaj>
    <derivirana_varijabla naziv="DomainObject.Predmet.ProtustrankaFormated_1">  WE WORK j.d.o.o. VALBADON</derivirana_varijabla>
  </DomainObject.Predmet.ProtustrankaFormated>
  <DomainObject.Predmet.ProtustrankaFormatedOIB>
    <izvorni_sadrzaj>  WE WORK j.d.o.o. VALBADON, OIB 77164754702</izvorni_sadrzaj>
    <derivirana_varijabla naziv="DomainObject.Predmet.ProtustrankaFormatedOIB_1">  WE WORK j.d.o.o. VALBADON, OIB 77164754702</derivirana_varijabla>
  </DomainObject.Predmet.ProtustrankaFormatedOIB>
  <DomainObject.Predmet.ProtustrankaFormatedWithAdress>
    <izvorni_sadrzaj> WE WORK j.d.o.o. VALBADON, Mala vala 17, 52100 Valbandon</izvorni_sadrzaj>
    <derivirana_varijabla naziv="DomainObject.Predmet.ProtustrankaFormatedWithAdress_1"> WE WORK j.d.o.o. VALBADON, Mala vala 17, 52100 Valbandon</derivirana_varijabla>
  </DomainObject.Predmet.ProtustrankaFormatedWithAdress>
  <DomainObject.Predmet.ProtustrankaFormatedWithAdressOIB>
    <izvorni_sadrzaj> WE WORK j.d.o.o. VALBADON, OIB 77164754702, Mala vala 17, 52100 Valbandon</izvorni_sadrzaj>
    <derivirana_varijabla naziv="DomainObject.Predmet.ProtustrankaFormatedWithAdressOIB_1"> WE WORK j.d.o.o. VALBADON, OIB 77164754702, Mala vala 17, 52100 Valbandon</derivirana_varijabla>
  </DomainObject.Predmet.ProtustrankaFormatedWithAdressOIB>
  <DomainObject.Predmet.ProtustrankaWithAdress>
    <izvorni_sadrzaj>WE WORK j.d.o.o. VALBADON Mala vala 17, 52100 Valbandon</izvorni_sadrzaj>
    <derivirana_varijabla naziv="DomainObject.Predmet.ProtustrankaWithAdress_1">WE WORK j.d.o.o. VALBADON Mala vala 17, 52100 Valbandon</derivirana_varijabla>
  </DomainObject.Predmet.ProtustrankaWithAdress>
  <DomainObject.Predmet.ProtustrankaWithAdressOIB>
    <izvorni_sadrzaj>WE WORK j.d.o.o. VALBADON, OIB 77164754702, Mala vala 17, 52100 Valbandon</izvorni_sadrzaj>
    <derivirana_varijabla naziv="DomainObject.Predmet.ProtustrankaWithAdressOIB_1">WE WORK j.d.o.o. VALBADON, OIB 77164754702, Mala vala 17, 52100 Valbandon</derivirana_varijabla>
  </DomainObject.Predmet.ProtustrankaWithAdressOIB>
  <DomainObject.Predmet.ProtustrankaNazivFormated>
    <izvorni_sadrzaj>WE WORK j.d.o.o. VALBADON</izvorni_sadrzaj>
    <derivirana_varijabla naziv="DomainObject.Predmet.ProtustrankaNazivFormated_1">WE WORK j.d.o.o. VALBADON</derivirana_varijabla>
  </DomainObject.Predmet.ProtustrankaNazivFormated>
  <DomainObject.Predmet.ProtustrankaNazivFormatedOIB>
    <izvorni_sadrzaj>WE WORK j.d.o.o. VALBADON, OIB 77164754702</izvorni_sadrzaj>
    <derivirana_varijabla naziv="DomainObject.Predmet.ProtustrankaNazivFormatedOIB_1">WE WORK j.d.o.o. VALBADON, OIB 77164754702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35074.57</izvorni_sadrzaj>
    <derivirana_varijabla naziv="DomainObject.Predmet.TrenutnaVrijednost_1">35074.57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WE WORK j.d.o.o. VALBADON</item>
    </izvorni_sadrzaj>
    <derivirana_varijabla naziv="DomainObject.Predmet.ProtuStrankaListFormated_1">
      <item>WE WORK j.d.o.o. VALBADON</item>
    </derivirana_varijabla>
  </DomainObject.Predmet.ProtuStrankaListFormated>
  <DomainObject.Predmet.ProtuStrankaListFormatedOIB>
    <izvorni_sadrzaj>
      <item>WE WORK j.d.o.o. VALBADON, OIB 77164754702</item>
    </izvorni_sadrzaj>
    <derivirana_varijabla naziv="DomainObject.Predmet.ProtuStrankaListFormatedOIB_1">
      <item>WE WORK j.d.o.o. VALBADON, OIB 77164754702</item>
    </derivirana_varijabla>
  </DomainObject.Predmet.ProtuStrankaListFormatedOIB>
  <DomainObject.Predmet.ProtuStrankaListFormatedWithAdress>
    <izvorni_sadrzaj>
      <item>WE WORK j.d.o.o. VALBADON, Mala vala 17, 52100 Valbandon</item>
    </izvorni_sadrzaj>
    <derivirana_varijabla naziv="DomainObject.Predmet.ProtuStrankaListFormatedWithAdress_1">
      <item>WE WORK j.d.o.o. VALBADON, Mala vala 17, 52100 Valbandon</item>
    </derivirana_varijabla>
  </DomainObject.Predmet.ProtuStrankaListFormatedWithAdress>
  <DomainObject.Predmet.ProtuStrankaListFormatedWithAdressOIB>
    <izvorni_sadrzaj>
      <item>WE WORK j.d.o.o. VALBADON, OIB 77164754702, Mala vala 17, 52100 Valbandon</item>
    </izvorni_sadrzaj>
    <derivirana_varijabla naziv="DomainObject.Predmet.ProtuStrankaListFormatedWithAdressOIB_1">
      <item>WE WORK j.d.o.o. VALBADON, OIB 77164754702, Mala vala 17, 52100 Valbandon</item>
    </derivirana_varijabla>
  </DomainObject.Predmet.ProtuStrankaListFormatedWithAdressOIB>
  <DomainObject.Predmet.ProtuStrankaListNazivFormated>
    <izvorni_sadrzaj>
      <item>WE WORK j.d.o.o. VALBADON</item>
    </izvorni_sadrzaj>
    <derivirana_varijabla naziv="DomainObject.Predmet.ProtuStrankaListNazivFormated_1">
      <item>WE WORK j.d.o.o. VALBADON</item>
    </derivirana_varijabla>
  </DomainObject.Predmet.ProtuStrankaListNazivFormated>
  <DomainObject.Predmet.ProtuStrankaListNazivFormatedOIB>
    <izvorni_sadrzaj>
      <item>WE WORK j.d.o.o. VALBADON, OIB 77164754702</item>
    </izvorni_sadrzaj>
    <derivirana_varijabla naziv="DomainObject.Predmet.ProtuStrankaListNazivFormatedOIB_1">
      <item>WE WORK j.d.o.o. VALBADON, OIB 77164754702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WE WORK j.d.o.o. VALBADON</izvorni_sadrzaj>
    <derivirana_varijabla naziv="DomainObject.Predmet.ProtustrankaIDrugi_1">WE WORK j.d.o.o. VALBADON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WE WORK j.d.o.o. VALBADON, OIB 77164754702, Mala vala 17, 52100 Valbandon</izvorni_sadrzaj>
    <derivirana_varijabla naziv="DomainObject.Predmet.ProtustrankaIDrugiAdressOIB_1">WE WORK j.d.o.o. VALBADON, OIB 77164754702, Mala vala 17,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WE WORK j.d.o.o. VALBADON</item>
    </izvorni_sadrzaj>
    <derivirana_varijabla naziv="DomainObject.Predmet.SudioniciListNaziv_1">
      <item>FINANCIJSKA AGENCIJA, RC RIJEKA, PODRUŽNICA PULA, PULA</item>
      <item>WE WORK j.d.o.o. VALBADON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WE WORK j.d.o.o. VALBADON, OIB 77164754702, Mala vala 17,52100 Valbandon</item>
    </izvorni_sadrzaj>
    <derivirana_varijabla naziv="DomainObject.Predmet.SudioniciListAdressOIB_1">
      <item>FINANCIJSKA AGENCIJA, RC RIJEKA, PODRUŽNICA PULA, PULA, OIB 85821130368, F. Kurelca 8,51000 Rijeka</item>
      <item>WE WORK j.d.o.o. VALBADON, OIB 77164754702, Mala vala 17,52100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77164754702</item>
    </izvorni_sadrzaj>
    <derivirana_varijabla naziv="DomainObject.Predmet.SudioniciListNazivOIB_1">
      <item>, OIB 85821130368</item>
      <item>, OIB 77164754702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4004</properties:Characters>
  <properties:Lines>95</properties:Lines>
  <properties:Paragraphs>33</properties:Paragraphs>
  <properties:TotalTime>48</properties:TotalTime>
  <properties:ScaleCrop>false</properties:ScaleCrop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2018-03-15T08:59:00Z</dcterms:created>
  <dc:creator>Mihaela Kaligari</dc:creator>
  <dc:description/>
  <cp:keywords/>
  <cp:lastModifiedBy>Ana Jeromela</cp:lastModifiedBy>
  <cp:lastPrinted>2018-07-03T06:01:00Z</cp:lastPrinted>
  <dcterms:modified xmlns:xsi="http://www.w3.org/2001/XMLSchema-instance" xsi:type="dcterms:W3CDTF">2018-07-03T06:01:00Z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100-18 WE WORK jdoo - otvaranje i zaključenje -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