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37b8" w14:paraId="feb37b8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6C7081">
        <w:t>746</w:t>
      </w:r>
      <w:r w:rsidR="00615D63">
        <w:t>/</w:t>
      </w:r>
      <w:r w:rsidR="006C7081">
        <w:t>16</w:t>
      </w:r>
      <w:r w:rsidR="00615D63">
        <w:t>-</w:t>
      </w:r>
      <w:r w:rsidR="008F72C0">
        <w:t>16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8F72C0">
        <w:t>KNJIŽARE TRUTA</w:t>
      </w:r>
      <w:r w:rsidR="00615D63">
        <w:t xml:space="preserve"> d.o.o. </w:t>
      </w:r>
      <w:r w:rsidR="008F72C0">
        <w:t>Zlarin</w:t>
      </w:r>
      <w:r w:rsidR="00615D63">
        <w:t xml:space="preserve">, </w:t>
      </w:r>
      <w:r w:rsidR="008F72C0">
        <w:t>Sunčana obala 34</w:t>
      </w:r>
      <w:r w:rsidR="00615D63">
        <w:t>,</w:t>
      </w:r>
      <w:r w:rsidR="00615D63" w:rsidRPr="00EF7C9A">
        <w:t xml:space="preserve"> OIB:</w:t>
      </w:r>
      <w:r w:rsidR="00615D63">
        <w:t xml:space="preserve"> </w:t>
      </w:r>
      <w:r w:rsidR="008F72C0">
        <w:t>23800214236</w:t>
      </w:r>
      <w:r w:rsidR="00615D63">
        <w:t xml:space="preserve">, koga zastupa </w:t>
      </w:r>
      <w:r w:rsidR="008F72C0">
        <w:t xml:space="preserve">privremeni </w:t>
      </w:r>
      <w:r w:rsidR="00615D63">
        <w:t xml:space="preserve">stečajni upravitelj </w:t>
      </w:r>
      <w:r w:rsidR="008F72C0">
        <w:t>Frane Zvonimir Negro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8F72C0">
        <w:t xml:space="preserve"> </w:t>
      </w:r>
      <w:r w:rsidR="00AE343B">
        <w:t>29. rujna</w:t>
      </w:r>
      <w:r w:rsidR="00486D35">
        <w:t xml:space="preserve"> </w:t>
      </w:r>
      <w:r w:rsidR="008F72C0">
        <w:t>2016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8F72C0">
        <w:t>Frane Zvonimira Negre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</w:t>
      </w:r>
      <w:r w:rsidRPr="00AE343B">
        <w:t xml:space="preserve">od </w:t>
      </w:r>
      <w:r w:rsidR="00AE343B" w:rsidRPr="00AE343B">
        <w:t>3.000,00</w:t>
      </w:r>
      <w:r w:rsidR="008F72C0">
        <w:rPr>
          <w:b/>
        </w:rPr>
        <w:t xml:space="preserve"> </w:t>
      </w:r>
      <w:r w:rsidR="00215A8F" w:rsidRPr="007D22D4">
        <w:t xml:space="preserve"> </w:t>
      </w:r>
      <w:r w:rsidR="00176680" w:rsidRPr="007D22D4">
        <w:t>kuna</w:t>
      </w:r>
      <w:r w:rsidR="00D375C3" w:rsidRPr="007D22D4">
        <w:t xml:space="preserve">. </w:t>
      </w:r>
    </w:p>
    <w:p w:rsidRDefault="003513F2" w:rsidP="00486D35" w:rsidR="003513F2">
      <w:pPr>
        <w:jc w:val="both"/>
      </w:pPr>
    </w:p>
    <w:p w:rsidRDefault="00AE343B" w:rsidP="00AE343B" w:rsidR="00AE343B">
      <w:pPr>
        <w:pStyle w:val="Odlomakpopisa"/>
        <w:numPr>
          <w:ilvl w:val="0"/>
          <w:numId w:val="3"/>
        </w:numPr>
        <w:ind w:hanging="713" w:left="1418"/>
        <w:jc w:val="both"/>
      </w:pPr>
      <w:r>
        <w:t>Nalaže se stečajnom dužniku KNJIŽARE TRUTA d.o.o. Zlarin, Sunčana obala 34,</w:t>
      </w:r>
      <w:r w:rsidRPr="00EF7C9A">
        <w:t xml:space="preserve"> OIB:</w:t>
      </w:r>
      <w:r>
        <w:t xml:space="preserve"> 23800214236 isplatiti nagradu stečajnom upravitelju Frani Zvonimiru Negru, OIB: </w:t>
      </w:r>
      <w:r w:rsidRPr="00AE343B">
        <w:t>59618330195</w:t>
      </w:r>
      <w:r>
        <w:rPr>
          <w:b/>
        </w:rPr>
        <w:t xml:space="preserve"> </w:t>
      </w:r>
      <w:r>
        <w:t>u iznosu od 3.000,00 kuna bruto.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8F72C0">
        <w:t>14</w:t>
      </w:r>
      <w:r w:rsidR="00615D63">
        <w:t xml:space="preserve">. </w:t>
      </w:r>
      <w:r w:rsidR="008F72C0">
        <w:t>srpnja</w:t>
      </w:r>
      <w:r w:rsidR="00AD34EC">
        <w:t xml:space="preserve"> 201</w:t>
      </w:r>
      <w:r w:rsidR="008F72C0">
        <w:t>6</w:t>
      </w:r>
      <w:r w:rsidRPr="0064286F">
        <w:t>. godine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8F72C0">
        <w:t>25</w:t>
      </w:r>
      <w:r w:rsidR="00AD34EC">
        <w:t xml:space="preserve">. </w:t>
      </w:r>
      <w:r w:rsidR="008F72C0">
        <w:t>kolovoza</w:t>
      </w:r>
      <w:r w:rsidR="00AD34EC">
        <w:t xml:space="preserve"> </w:t>
      </w:r>
      <w:r w:rsidR="008F72C0">
        <w:t>2016</w:t>
      </w:r>
      <w:r>
        <w:t>.</w:t>
      </w:r>
      <w:r w:rsidRPr="0064286F">
        <w:t xml:space="preserve"> godine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AE343B" w:rsidP="00AE343B" w:rsidR="00AE343B" w:rsidRPr="0064286F">
      <w:pPr>
        <w:ind w:firstLine="705"/>
        <w:jc w:val="both"/>
      </w:pPr>
      <w:r>
        <w:t xml:space="preserve">Visina nagrade određena je s obzirom na činjenicu da stečajni dužnik u međuvremenu podmirio sva dugovanja slijedom čeg nije bilo ni potrebe utvrđivati ni popisivati imovinu kao i ostale činjenice utvrđivanje kojih je privremenom stečajnom upravitelju naloženo. 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AE343B" w:rsidR="00AE343B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AE343B">
        <w:t xml:space="preserve">29. rujna </w:t>
      </w:r>
      <w:r w:rsidR="008F72C0">
        <w:t>2016</w:t>
      </w:r>
      <w:r w:rsidRPr="003573CC">
        <w:t xml:space="preserve">. </w:t>
      </w:r>
    </w:p>
    <w:p w:rsidRDefault="00AE343B" w:rsidP="00AE343B" w:rsidR="00AE343B">
      <w:pPr>
        <w:ind w:hanging="705" w:left="705"/>
        <w:jc w:val="center"/>
      </w:pPr>
    </w:p>
    <w:p w:rsidRDefault="00AE343B" w:rsidP="00AE343B" w:rsidR="00AE343B">
      <w:pPr>
        <w:ind w:hanging="705" w:left="705"/>
        <w:jc w:val="center"/>
      </w:pPr>
    </w:p>
    <w:p w:rsidRDefault="00B41F9A" w:rsidP="00AE343B" w:rsidR="00B41F9A">
      <w:pPr>
        <w:ind w:hanging="705" w:left="705"/>
        <w:jc w:val="right"/>
      </w:pPr>
      <w:r w:rsidRPr="002C500F">
        <w:t>Stečajni sudac</w:t>
      </w:r>
      <w:r>
        <w:t>:</w:t>
      </w:r>
    </w:p>
    <w:p w:rsidRDefault="00B41F9A" w:rsidP="00AE343B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F72C0">
        <w:t xml:space="preserve">               </w:t>
      </w:r>
      <w:r w:rsidRPr="00F60CD9">
        <w:t>Ardena Bajlo</w:t>
      </w:r>
    </w:p>
    <w:p w:rsidRDefault="00B41F9A" w:rsidP="00AE343B" w:rsidR="00B41F9A">
      <w:pPr>
        <w:jc w:val="right"/>
      </w:pPr>
    </w:p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nije dopuštena žalba.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7415BC" w:rsidP="00B50947" w:rsidR="007415BC" w:rsidRPr="003573CC">
      <w:pPr>
        <w:numPr>
          <w:ilvl w:val="0"/>
          <w:numId w:val="2"/>
        </w:numPr>
      </w:pPr>
      <w:r>
        <w:t>stečajnom dužniku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lastRenderedPageBreak/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E343B" w:rsidR="00B3003A">
      <w:pgSz w:code="9" w:h="16838" w:w="11906"/>
      <w:pgMar w:gutter="0" w:footer="709" w:header="709" w:left="1418" w:bottom="1418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F3DB2"/>
    <w:rsid w:val="00174532"/>
    <w:rsid w:val="00176680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2084C"/>
    <w:rsid w:val="00630EA3"/>
    <w:rsid w:val="00633783"/>
    <w:rsid w:val="00640DD5"/>
    <w:rsid w:val="006B6E1C"/>
    <w:rsid w:val="006C7081"/>
    <w:rsid w:val="006D30A4"/>
    <w:rsid w:val="00710A26"/>
    <w:rsid w:val="00731A40"/>
    <w:rsid w:val="007415BC"/>
    <w:rsid w:val="007421EA"/>
    <w:rsid w:val="00797249"/>
    <w:rsid w:val="007B1E6A"/>
    <w:rsid w:val="007C6BF1"/>
    <w:rsid w:val="007D22D4"/>
    <w:rsid w:val="007E15DF"/>
    <w:rsid w:val="00817F69"/>
    <w:rsid w:val="00833D9A"/>
    <w:rsid w:val="00886894"/>
    <w:rsid w:val="00890095"/>
    <w:rsid w:val="008F72C0"/>
    <w:rsid w:val="009250E5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D34EC"/>
    <w:rsid w:val="00AE2C6C"/>
    <w:rsid w:val="00AE343B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4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24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249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249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249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4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24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249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249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249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St-746/2016-18</izvorni_sadrzaj>
    <derivirana_varijabla naziv="DomainObject.Oznaka_1">St-746/2016-18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KNJIŽARE TRUTA društvo s ograničenom odgovornošću za trgovinu i usluge</izvorni_sadrzaj>
    <derivirana_varijabla naziv="DomainObject.Predmet.ProtustrankaFormated_1">  KNJIŽARE TRUTA društvo s ograničenom odgovornošću za trgovinu i usluge</derivirana_varijabla>
  </DomainObject.Predmet.ProtustrankaFormated>
  <DomainObject.Predmet.ProtustrankaFormatedOIB>
    <izvorni_sadrzaj>  KNJIŽARE TRUTA društvo s ograničenom odgovornošću za trgovinu i usluge, OIB 23800214236</izvorni_sadrzaj>
    <derivirana_varijabla naziv="DomainObject.Predmet.ProtustrankaFormatedOIB_1">  KNJIŽARE TRUTA društvo s ograničenom odgovornošću za trgovinu i usluge, OIB 23800214236</derivirana_varijabla>
  </DomainObject.Predmet.ProtustrankaFormatedOIB>
  <DomainObject.Predmet.ProtustrankaFormatedWithAdress>
    <izvorni_sadrzaj> KNJIŽARE TRUTA društvo s ograničenom odgovornošću za trgovinu i usluge, Sunčana obala 34, 22232 Zlarin</izvorni_sadrzaj>
    <derivirana_varijabla naziv="DomainObject.Predmet.ProtustrankaFormatedWithAdress_1"> KNJIŽARE TRUTA društvo s ograničenom odgovornošću za trgovinu i usluge, Sunčana obala 34, 22232 Zlarin</derivirana_varijabla>
  </DomainObject.Predmet.ProtustrankaFormatedWithAdress>
  <DomainObject.Predmet.ProtustrankaFormatedWithAdressOIB>
    <izvorni_sadrzaj> KNJIŽARE TRUTA društvo s ograničenom odgovornošću za trgovinu i usluge, OIB 23800214236, Sunčana obala 34, 22232 Zlarin</izvorni_sadrzaj>
    <derivirana_varijabla naziv="DomainObject.Predmet.ProtustrankaFormatedWithAdressOIB_1"> KNJIŽARE TRUTA društvo s ograničenom odgovornošću za trgovinu i usluge, OIB 23800214236, Sunčana obala 34, 22232 Zlarin</derivirana_varijabla>
  </DomainObject.Predmet.ProtustrankaFormatedWithAdressOIB>
  <DomainObject.Predmet.ProtustrankaWithAdress>
    <izvorni_sadrzaj>KNJIŽARE TRUTA društvo s ograničenom odgovornošću za trgovinu i usluge Sunčana obala 34, 22232 Zlarin</izvorni_sadrzaj>
    <derivirana_varijabla naziv="DomainObject.Predmet.ProtustrankaWithAdress_1">KNJIŽARE TRUTA društvo s ograničenom odgovornošću za trgovinu i usluge Sunčana obala 34, 22232 Zlarin</derivirana_varijabla>
  </DomainObject.Predmet.ProtustrankaWithAdress>
  <DomainObject.Predmet.ProtustrankaWithAdressOIB>
    <izvorni_sadrzaj>KNJIŽARE TRUTA društvo s ograničenom odgovornošću za trgovinu i usluge, OIB 23800214236, Sunčana obala 34, 22232 Zlarin</izvorni_sadrzaj>
    <derivirana_varijabla naziv="DomainObject.Predmet.ProtustrankaWithAdressOIB_1">KNJIŽARE TRUTA društvo s ograničenom odgovornošću za trgovinu i usluge, OIB 23800214236, Sunčana obala 34, 22232 Zlarin</derivirana_varijabla>
  </DomainObject.Predmet.ProtustrankaWithAdressOIB>
  <DomainObject.Predmet.ProtustrankaNazivFormated>
    <izvorni_sadrzaj>KNJIŽARE TRUTA društvo s ograničenom odgovornošću za trgovinu i usluge</izvorni_sadrzaj>
    <derivirana_varijabla naziv="DomainObject.Predmet.ProtustrankaNazivFormated_1">KNJIŽARE TRUTA društvo s ograničenom odgovornošću za trgovinu i usluge</derivirana_varijabla>
  </DomainObject.Predmet.ProtustrankaNazivFormated>
  <DomainObject.Predmet.ProtustrankaNazivFormatedOIB>
    <izvorni_sadrzaj>KNJIŽARE TRUTA društvo s ograničenom odgovornošću za trgovinu i usluge, OIB 23800214236</izvorni_sadrzaj>
    <derivirana_varijabla naziv="DomainObject.Predmet.ProtustrankaNazivFormatedOIB_1">KNJIŽARE TRUTA društvo s ograničenom odgovornošću za trgovinu i usluge, OIB 23800214236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KNJIŽARE TRUTA društvo s ograničenom odgovornošću za trgovinu i usluge</item>
    </izvorni_sadrzaj>
    <derivirana_varijabla naziv="DomainObject.Predmet.ProtuStrankaListFormated_1">
      <item>KNJIŽARE TRUTA društvo s ograničenom odgovornošću za trgovinu i usluge</item>
    </derivirana_varijabla>
  </DomainObject.Predmet.ProtuStrankaListFormated>
  <DomainObject.Predmet.ProtuStrankaListFormatedOIB>
    <izvorni_sadrzaj>
      <item>KNJIŽARE TRUTA društvo s ograničenom odgovornošću za trgovinu i usluge, OIB 23800214236</item>
    </izvorni_sadrzaj>
    <derivirana_varijabla naziv="DomainObject.Predmet.ProtuStrankaListFormatedOIB_1">
      <item>KNJIŽARE TRUTA društvo s ograničenom odgovornošću za trgovinu i usluge, OIB 23800214236</item>
    </derivirana_varijabla>
  </DomainObject.Predmet.ProtuStrankaListFormatedOIB>
  <DomainObject.Predmet.ProtuStrankaListFormatedWithAdress>
    <izvorni_sadrzaj>
      <item>KNJIŽARE TRUTA društvo s ograničenom odgovornošću za trgovinu i usluge, Sunčana obala 34, 22232 Zlarin</item>
    </izvorni_sadrzaj>
    <derivirana_varijabla naziv="DomainObject.Predmet.ProtuStrankaListFormatedWithAdress_1">
      <item>KNJIŽARE TRUTA društvo s ograničenom odgovornošću za trgovinu i usluge, Sunčana obala 34, 22232 Zlarin</item>
    </derivirana_varijabla>
  </DomainObject.Predmet.ProtuStrankaListFormatedWithAdress>
  <DomainObject.Predmet.ProtuStrankaListFormatedWithAdressOIB>
    <izvorni_sadrzaj>
      <item>KNJIŽARE TRUTA društvo s ograničenom odgovornošću za trgovinu i usluge, OIB 23800214236, Sunčana obala 34, 22232 Zlarin</item>
    </izvorni_sadrzaj>
    <derivirana_varijabla naziv="DomainObject.Predmet.ProtuStrankaListFormatedWithAdressOIB_1">
      <item>KNJIŽARE TRUTA društvo s ograničenom odgovornošću za trgovinu i usluge, OIB 23800214236, Sunčana obala 34, 22232 Zlarin</item>
    </derivirana_varijabla>
  </DomainObject.Predmet.ProtuStrankaListFormatedWithAdressOIB>
  <DomainObject.Predmet.ProtuStrankaListNazivFormated>
    <izvorni_sadrzaj>
      <item>KNJIŽARE TRUTA društvo s ograničenom odgovornošću za trgovinu i usluge</item>
    </izvorni_sadrzaj>
    <derivirana_varijabla naziv="DomainObject.Predmet.ProtuStrankaListNazivFormated_1">
      <item>KNJIŽARE TRUTA društvo s ograničenom odgovornošću za trgovinu i usluge</item>
    </derivirana_varijabla>
  </DomainObject.Predmet.ProtuStrankaListNazivFormated>
  <DomainObject.Predmet.ProtuStrankaListNazivFormatedOIB>
    <izvorni_sadrzaj>
      <item>KNJIŽARE TRUTA društvo s ograničenom odgovornošću za trgovinu i usluge, OIB 23800214236</item>
    </izvorni_sadrzaj>
    <derivirana_varijabla naziv="DomainObject.Predmet.ProtuStrankaListNazivFormatedOIB_1">
      <item>KNJIŽARE TRUTA društvo s ograničenom odgovornošću za trgovinu i usluge, OIB 23800214236</item>
    </derivirana_varijabla>
  </DomainObject.Predmet.ProtuStrankaListNazivFormatedOIB>
  <DomainObject.Predmet.OstaliListFormated>
    <izvorni_sadrzaj>
      <item>Srećko Truta</item>
    </izvorni_sadrzaj>
    <derivirana_varijabla naziv="DomainObject.Predmet.OstaliListFormated_1">
      <item>Srećko Truta</item>
    </derivirana_varijabla>
  </DomainObject.Predmet.OstaliListFormated>
  <DomainObject.Predmet.OstaliListFormatedOIB>
    <izvorni_sadrzaj>
      <item>Srećko Truta, OIB 01221612885</item>
    </izvorni_sadrzaj>
    <derivirana_varijabla naziv="DomainObject.Predmet.OstaliListFormatedOIB_1">
      <item>Srećko Truta, OIB 01221612885</item>
    </derivirana_varijabla>
  </DomainObject.Predmet.OstaliListFormatedOIB>
  <DomainObject.Predmet.OstaliListFormatedWithAdress>
    <izvorni_sadrzaj>
      <item>Srećko Truta, Stjepana Radića 31, 22000 Šibenik</item>
    </izvorni_sadrzaj>
    <derivirana_varijabla naziv="DomainObject.Predmet.OstaliListFormatedWithAdress_1">
      <item>Srećko Truta, Stjepana Radića 31, 22000 Šibenik</item>
    </derivirana_varijabla>
  </DomainObject.Predmet.OstaliListFormatedWithAdress>
  <DomainObject.Predmet.OstaliListFormatedWithAdressOIB>
    <izvorni_sadrzaj>
      <item>Srećko Truta, OIB 01221612885, Stjepana Radića 31, 22000 Šibenik</item>
    </izvorni_sadrzaj>
    <derivirana_varijabla naziv="DomainObject.Predmet.OstaliListFormatedWithAdressOIB_1">
      <item>Srećko Truta, OIB 01221612885, Stjepana Radića 31, 22000 Šibenik</item>
    </derivirana_varijabla>
  </DomainObject.Predmet.OstaliListFormatedWithAdressOIB>
  <DomainObject.Predmet.OstaliListNazivFormated>
    <izvorni_sadrzaj>
      <item>Srećko Truta</item>
    </izvorni_sadrzaj>
    <derivirana_varijabla naziv="DomainObject.Predmet.OstaliListNazivFormated_1">
      <item>Srećko Truta</item>
    </derivirana_varijabla>
  </DomainObject.Predmet.OstaliListNazivFormated>
  <DomainObject.Predmet.OstaliListNazivFormatedOIB>
    <izvorni_sadrzaj>
      <item>Srećko Truta, OIB 01221612885</item>
    </izvorni_sadrzaj>
    <derivirana_varijabla naziv="DomainObject.Predmet.OstaliListNazivFormatedOIB_1">
      <item>Srećko Truta, OIB 01221612885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St-746/2016-18</izvorni_sadrzaj>
    <derivirana_varijabla naziv="DomainObject.PoslovniBrojDokumenta_1">St-746/2016-18</derivirana_varijabla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KNJIŽARE TRUTA društvo s ograničenom odgovornošću za trgovinu i usluge</izvorni_sadrzaj>
    <derivirana_varijabla naziv="DomainObject.Predmet.ProtustrankaIDrugi_1">KNJIŽARE TRUTA društvo s ograničenom odgovornošću za trgovinu i usluge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KNJIŽARE TRUTA društvo s ograničenom odgovornošću za trgovinu i usluge, OIB 23800214236, Sunčana obala 34, 22232 Zlarin</izvorni_sadrzaj>
    <derivirana_varijabla naziv="DomainObject.Predmet.ProtustrankaIDrugiAdressOIB_1">KNJIŽARE TRUTA društvo s ograničenom odgovornošću za trgovinu i usluge, OIB 23800214236, Sunčana obala 34,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KNJIŽARE TRUTA društvo s ograničenom odgovornošću za trgovinu i usluge</item>
      <item>Srećko Truta</item>
    </izvorni_sadrzaj>
    <derivirana_varijabla naziv="DomainObject.Predmet.SudioniciListNaziv_1">
      <item>Fina -Podružnica Šibenik</item>
      <item>KNJIŽARE TRUTA društvo s ograničenom odgovornošću za trgovinu i usluge</item>
      <item>Srećko Truta</item>
    </derivirana_varijabla>
  </DomainObject.Predmet.SudioniciListNaziv>
  <DomainObject.Predmet.SudioniciListAdressOIB>
    <izvorni_sadrzaj>
      <item>Fina -Podružnica Šibenik, OIB 85821130368, Perivoj L. Marune 1,22000 Šibenik</item>
      <item>KNJIŽARE TRUTA društvo s ograničenom odgovornošću za trgovinu i usluge, OIB 23800214236, Sunčana obala 34,22232 Zlarin</item>
      <item>Srećko Truta, OIB 01221612885, Stjepana Radića 31,22000 Šibenik</item>
    </izvorni_sadrzaj>
    <derivirana_varijabla naziv="DomainObject.Predmet.SudioniciListAdressOIB_1">
      <item>Fina -Podružnica Šibenik, OIB 85821130368, Perivoj L. Marune 1,22000 Šibenik</item>
      <item>KNJIŽARE TRUTA društvo s ograničenom odgovornošću za trgovinu i usluge, OIB 23800214236, Sunčana obala 34,22232 Zlarin</item>
      <item>Srećko Truta, OIB 01221612885, Stjepana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23800214236</item>
      <item>, OIB 01221612885</item>
    </izvorni_sadrzaj>
    <derivirana_varijabla naziv="DomainObject.Predmet.SudioniciListNazivOIB_1">
      <item>, OIB 85821130368</item>
      <item>, OIB 23800214236</item>
      <item>, OIB 01221612885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245</properties:Words>
  <properties:Characters>1259</properties:Characters>
  <properties:Lines>53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2016-09-05T08:22:00Z</dcterms:created>
  <dc:creator>abajlo</dc:creator>
  <cp:lastModifiedBy>Martina Kalmeta</cp:lastModifiedBy>
  <cp:lastPrinted>2015-10-13T10:36:00Z</cp:lastPrinted>
  <dcterms:modified xmlns:xsi="http://www.w3.org/2001/XMLSchema-instance" xsi:type="dcterms:W3CDTF">2016-09-30T12:43:00Z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St-746/2016-18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