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2085" w14:paraId="c732085" w:rsidRDefault="00586801" w:rsidP="00586801" w:rsidR="005868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801" w:rsidP="00586801" w:rsidR="005868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6801" w:rsidP="00586801" w:rsidR="005868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6801" w:rsidP="00586801" w:rsidR="005868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6801" w:rsidP="00586801" w:rsidR="005868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6801" w:rsidP="00586801" w:rsidR="005868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6801" w:rsidP="00586801" w:rsidR="00586801" w:rsidRPr="005D578C">
      <w:pPr>
        <w:jc w:val="center"/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PERFORMANS SERVIS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Tarska vala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37434643850, MBS 040271899, 1</w:t>
      </w:r>
      <w:r w:rsidR="00EB139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PERFORMANS SERVIS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Tarska vala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37434643850, MBS 040271899.</w:t>
      </w: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37712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586801" w:rsidP="00586801" w:rsidR="00586801">
      <w:pPr>
        <w:rPr>
          <w:rFonts w:cs="Times New Roman" w:eastAsia="Times New Roman"/>
          <w:szCs w:val="20"/>
        </w:rPr>
      </w:pPr>
    </w:p>
    <w:p w:rsidRDefault="00586801" w:rsidP="00586801" w:rsidR="005868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PERFORMANS SERVIS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Tarska vala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37434643850, MBS 040271899.</w:t>
      </w:r>
    </w:p>
    <w:p w:rsidRDefault="00586801" w:rsidP="00586801" w:rsidR="00586801">
      <w:pPr>
        <w:ind w:firstLine="709"/>
        <w:rPr>
          <w:rFonts w:cs="Times New Roman" w:eastAsia="Times New Roman"/>
          <w:szCs w:val="24"/>
        </w:rPr>
      </w:pPr>
    </w:p>
    <w:p w:rsidRDefault="00586801" w:rsidP="00586801" w:rsidR="005868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PERFORMANS SERVIS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Tarska vala 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37434643850, MBS 040271899.</w:t>
      </w:r>
    </w:p>
    <w:p w:rsidRDefault="00586801" w:rsidP="00586801" w:rsidR="00586801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6801" w:rsidP="00586801" w:rsidR="00586801">
      <w:pPr>
        <w:ind w:firstLine="708"/>
        <w:rPr>
          <w:rFonts w:cs="Times New Roman" w:eastAsia="Times New Roman"/>
          <w:szCs w:val="24"/>
        </w:rPr>
      </w:pPr>
    </w:p>
    <w:p w:rsidRDefault="00586801" w:rsidP="00586801" w:rsidR="005868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PERFORMANS SERVIS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Tar.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86801" w:rsidP="00586801" w:rsidR="005868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B1397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6801" w:rsidP="00586801" w:rsidR="00586801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86801" w:rsidP="00586801" w:rsidR="005868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586801" w:rsidP="00586801" w:rsidR="00586801">
      <w:pPr>
        <w:jc w:val="left"/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left"/>
        <w:rPr>
          <w:rFonts w:cs="Times New Roman" w:eastAsia="Times New Roman"/>
          <w:szCs w:val="24"/>
        </w:rPr>
      </w:pPr>
    </w:p>
    <w:p w:rsidRDefault="00EB1397" w:rsidP="00586801" w:rsidR="00EB1397">
      <w:pPr>
        <w:jc w:val="left"/>
        <w:rPr>
          <w:rFonts w:cs="Times New Roman" w:eastAsia="Times New Roman"/>
          <w:szCs w:val="24"/>
        </w:rPr>
      </w:pPr>
    </w:p>
    <w:p w:rsidRDefault="00EB1397" w:rsidP="00586801" w:rsidR="00EB1397">
      <w:pPr>
        <w:jc w:val="left"/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86801" w:rsidP="00586801" w:rsidR="005868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86801" w:rsidP="00586801" w:rsidR="00586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86801" w:rsidP="00586801" w:rsidR="00586801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rPr>
          <w:rFonts w:cs="Times New Roman" w:eastAsia="Times New Roman"/>
          <w:szCs w:val="24"/>
        </w:rPr>
      </w:pPr>
    </w:p>
    <w:p w:rsidRDefault="00586801" w:rsidP="00586801" w:rsidR="005868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6801" w:rsidP="00586801" w:rsidR="00586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86801" w:rsidP="00586801" w:rsidR="00586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PERFORMANS SERVIS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Tarska vala 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586801" w:rsidP="00586801" w:rsidR="00586801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>, Lika, Ispostava Poreč – Parenzo, Poreč, M. Vlašića 20,</w:t>
      </w:r>
    </w:p>
    <w:p w:rsidRDefault="00586801" w:rsidP="00586801" w:rsidR="00586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86801" w:rsidP="00586801" w:rsidR="005868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586801" w:rsidP="00586801" w:rsidR="005868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86801" w:rsidP="00586801" w:rsidR="00586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86801" w:rsidP="00586801" w:rsidR="005868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586801" w:rsidP="00586801" w:rsidR="00586801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801" w:rsidP="00586801" w:rsidR="00586801">
      <w:r>
        <w:separator/>
      </w:r>
    </w:p>
  </w:endnote>
  <w:endnote w:id="0" w:type="continuationSeparator">
    <w:p w:rsidRDefault="00586801" w:rsidP="00586801" w:rsidR="00586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801" w:rsidP="00586801" w:rsidR="00586801">
      <w:r>
        <w:separator/>
      </w:r>
    </w:p>
  </w:footnote>
  <w:footnote w:id="0" w:type="continuationSeparator">
    <w:p w:rsidRDefault="00586801" w:rsidP="00586801" w:rsidR="00586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80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13C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80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342"/>
    <w:rsid w:val="004F5027"/>
    <w:rsid w:val="00586801"/>
    <w:rsid w:val="007013CD"/>
    <w:rsid w:val="00892CC9"/>
    <w:rsid w:val="00A34CCA"/>
    <w:rsid w:val="00B06843"/>
    <w:rsid w:val="00EB1397"/>
    <w:rsid w:val="00ED134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68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68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68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8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68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8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8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3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13C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13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13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68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68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68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8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68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8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8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3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13C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13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13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PERFORMANS SERVIS d.o.o. TAR</izvorni_sadrzaj>
    <derivirana_varijabla naziv="DomainObject.Predmet.ProtustrankaFormated_1">  PERFORMANS SERVIS d.o.o. TAR</derivirana_varijabla>
  </DomainObject.Predmet.ProtustrankaFormated>
  <DomainObject.Predmet.ProtustrankaFormatedOIB>
    <izvorni_sadrzaj>  PERFORMANS SERVIS d.o.o. TAR, OIB 37434643850</izvorni_sadrzaj>
    <derivirana_varijabla naziv="DomainObject.Predmet.ProtustrankaFormatedOIB_1">  PERFORMANS SERVIS d.o.o. TAR, OIB 37434643850</derivirana_varijabla>
  </DomainObject.Predmet.ProtustrankaFormatedOIB>
  <DomainObject.Predmet.ProtustrankaFormatedWithAdress>
    <izvorni_sadrzaj> PERFORMANS SERVIS d.o.o. TAR, Tarska vala 4, 52465 Tar</izvorni_sadrzaj>
    <derivirana_varijabla naziv="DomainObject.Predmet.ProtustrankaFormatedWithAdress_1"> PERFORMANS SERVIS d.o.o. TAR, Tarska vala 4, 52465 Tar</derivirana_varijabla>
  </DomainObject.Predmet.ProtustrankaFormatedWithAdress>
  <DomainObject.Predmet.ProtustrankaFormatedWithAdressOIB>
    <izvorni_sadrzaj> PERFORMANS SERVIS d.o.o. TAR, OIB 37434643850, Tarska vala 4, 52465 Tar</izvorni_sadrzaj>
    <derivirana_varijabla naziv="DomainObject.Predmet.ProtustrankaFormatedWithAdressOIB_1"> PERFORMANS SERVIS d.o.o. TAR, OIB 37434643850, Tarska vala 4, 52465 Tar</derivirana_varijabla>
  </DomainObject.Predmet.ProtustrankaFormatedWithAdressOIB>
  <DomainObject.Predmet.ProtustrankaWithAdress>
    <izvorni_sadrzaj>PERFORMANS SERVIS d.o.o. TAR Tarska vala 4, 52465 Tar</izvorni_sadrzaj>
    <derivirana_varijabla naziv="DomainObject.Predmet.ProtustrankaWithAdress_1">PERFORMANS SERVIS d.o.o. TAR Tarska vala 4, 52465 Tar</derivirana_varijabla>
  </DomainObject.Predmet.ProtustrankaWithAdress>
  <DomainObject.Predmet.ProtustrankaWithAdressOIB>
    <izvorni_sadrzaj>PERFORMANS SERVIS d.o.o. TAR, OIB 37434643850, Tarska vala 4, 52465 Tar</izvorni_sadrzaj>
    <derivirana_varijabla naziv="DomainObject.Predmet.ProtustrankaWithAdressOIB_1">PERFORMANS SERVIS d.o.o. TAR, OIB 37434643850, Tarska vala 4, 52465 Tar</derivirana_varijabla>
  </DomainObject.Predmet.ProtustrankaWithAdressOIB>
  <DomainObject.Predmet.ProtustrankaNazivFormated>
    <izvorni_sadrzaj>PERFORMANS SERVIS d.o.o. TAR</izvorni_sadrzaj>
    <derivirana_varijabla naziv="DomainObject.Predmet.ProtustrankaNazivFormated_1">PERFORMANS SERVIS d.o.o. TAR</derivirana_varijabla>
  </DomainObject.Predmet.ProtustrankaNazivFormated>
  <DomainObject.Predmet.ProtustrankaNazivFormatedOIB>
    <izvorni_sadrzaj>PERFORMANS SERVIS d.o.o. TAR, OIB 37434643850</izvorni_sadrzaj>
    <derivirana_varijabla naziv="DomainObject.Predmet.ProtustrankaNazivFormatedOIB_1">PERFORMANS SERVIS d.o.o. TAR, OIB 37434643850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8089.84</izvorni_sadrzaj>
    <derivirana_varijabla naziv="DomainObject.Predmet.TrenutnaVrijednost_1">8089.84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PERFORMANS SERVIS d.o.o. TAR</item>
    </izvorni_sadrzaj>
    <derivirana_varijabla naziv="DomainObject.Predmet.ProtuStrankaListFormated_1">
      <item>PERFORMANS SERVIS d.o.o. TAR</item>
    </derivirana_varijabla>
  </DomainObject.Predmet.ProtuStrankaListFormated>
  <DomainObject.Predmet.ProtuStrankaListFormatedOIB>
    <izvorni_sadrzaj>
      <item>PERFORMANS SERVIS d.o.o. TAR, OIB 37434643850</item>
    </izvorni_sadrzaj>
    <derivirana_varijabla naziv="DomainObject.Predmet.ProtuStrankaListFormatedOIB_1">
      <item>PERFORMANS SERVIS d.o.o. TAR, OIB 37434643850</item>
    </derivirana_varijabla>
  </DomainObject.Predmet.ProtuStrankaListFormatedOIB>
  <DomainObject.Predmet.ProtuStrankaListFormatedWithAdress>
    <izvorni_sadrzaj>
      <item>PERFORMANS SERVIS d.o.o. TAR, Tarska vala 4, 52465 Tar</item>
    </izvorni_sadrzaj>
    <derivirana_varijabla naziv="DomainObject.Predmet.ProtuStrankaListFormatedWithAdress_1">
      <item>PERFORMANS SERVIS d.o.o. TAR, Tarska vala 4, 52465 Tar</item>
    </derivirana_varijabla>
  </DomainObject.Predmet.ProtuStrankaListFormatedWithAdress>
  <DomainObject.Predmet.ProtuStrankaListFormatedWithAdressOIB>
    <izvorni_sadrzaj>
      <item>PERFORMANS SERVIS d.o.o. TAR, OIB 37434643850, Tarska vala 4, 52465 Tar</item>
    </izvorni_sadrzaj>
    <derivirana_varijabla naziv="DomainObject.Predmet.ProtuStrankaListFormatedWithAdressOIB_1">
      <item>PERFORMANS SERVIS d.o.o. TAR, OIB 37434643850, Tarska vala 4, 52465 Tar</item>
    </derivirana_varijabla>
  </DomainObject.Predmet.ProtuStrankaListFormatedWithAdressOIB>
  <DomainObject.Predmet.ProtuStrankaListNazivFormated>
    <izvorni_sadrzaj>
      <item>PERFORMANS SERVIS d.o.o. TAR</item>
    </izvorni_sadrzaj>
    <derivirana_varijabla naziv="DomainObject.Predmet.ProtuStrankaListNazivFormated_1">
      <item>PERFORMANS SERVIS d.o.o. TAR</item>
    </derivirana_varijabla>
  </DomainObject.Predmet.ProtuStrankaListNazivFormated>
  <DomainObject.Predmet.ProtuStrankaListNazivFormatedOIB>
    <izvorni_sadrzaj>
      <item>PERFORMANS SERVIS d.o.o. TAR, OIB 37434643850</item>
    </izvorni_sadrzaj>
    <derivirana_varijabla naziv="DomainObject.Predmet.ProtuStrankaListNazivFormatedOIB_1">
      <item>PERFORMANS SERVIS d.o.o. TAR, OIB 37434643850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PERFORMANS SERVIS d.o.o. TAR</izvorni_sadrzaj>
    <derivirana_varijabla naziv="DomainObject.Predmet.ProtustrankaIDrugi_1">PERFORMANS SERVIS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PERFORMANS SERVIS d.o.o. TAR, OIB 37434643850, Tarska vala 4, 52465 Tar</izvorni_sadrzaj>
    <derivirana_varijabla naziv="DomainObject.Predmet.ProtustrankaIDrugiAdressOIB_1">PERFORMANS SERVIS d.o.o. TAR, OIB 37434643850, Tarska vala 4,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PERFORMANS SERVIS d.o.o. TAR</item>
    </izvorni_sadrzaj>
    <derivirana_varijabla naziv="DomainObject.Predmet.SudioniciListNaziv_1">
      <item>FINANCIJSKA AGENCIJA, RC RIJEKA, PODRUŽNICA PULA, PULA</item>
      <item>PERFORMANS SERVIS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PERFORMANS SERVIS d.o.o. TAR, OIB 37434643850, Tarska vala 4,52465 Tar</item>
    </izvorni_sadrzaj>
    <derivirana_varijabla naziv="DomainObject.Predmet.SudioniciListAdressOIB_1">
      <item>FINANCIJSKA AGENCIJA, RC RIJEKA, PODRUŽNICA PULA, PULA, OIB 85821130368, Giardini 5,52100 Pula</item>
      <item>PERFORMANS SERVIS d.o.o. TAR, OIB 37434643850, Tarska vala 4,52465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37434643850</item>
    </izvorni_sadrzaj>
    <derivirana_varijabla naziv="DomainObject.Predmet.SudioniciListNazivOIB_1">
      <item>, OIB 85821130368</item>
      <item>, OIB 37434643850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2983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2016-04-14T06:42:00Z</dcterms:created>
  <dc:creator>Mihaela Kaligari</dc:creator>
  <cp:lastModifiedBy>Sanja Lakošeljac</cp:lastModifiedBy>
  <cp:lastPrinted>2016-04-14T06:43:00Z</cp:lastPrinted>
  <dcterms:modified xmlns:xsi="http://www.w3.org/2001/XMLSchema-instance" xsi:type="dcterms:W3CDTF">2016-04-14T06:44:00Z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