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c4e8" w14:paraId="bd0c4e8" w:rsidRDefault="009E0215" w:rsidP="001940FB" w:rsidR="009E0215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9E0215" w:rsidR="001065A0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0E3DFE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9E0215" w:rsidP="009E0215" w:rsidR="009E0215" w:rsidRPr="009E0215">
      <w:pPr>
        <w:spacing w:lineRule="auto" w:line="276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9E0215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E0215" w:rsidP="00AA6BCF" w:rsidR="009E021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E0215" w:rsidP="009E0215" w:rsidR="009E021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E0215" w:rsidP="009E0215" w:rsidR="009E021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E021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E021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F6435" w:rsidRPr="00CF6435">
        <w:rPr>
          <w:rFonts w:cs="Calibri" w:hAnsi="Calibri" w:ascii="Calibri"/>
        </w:rPr>
        <w:t>NILIJA MILIČEVIĆ</w:t>
      </w:r>
      <w:r w:rsidR="00CF643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9E0215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CF6435" w:rsidRPr="00CF6435">
        <w:rPr>
          <w:rFonts w:cs="Calibri" w:hAnsi="Calibri" w:ascii="Calibri"/>
        </w:rPr>
        <w:t>1.904.786,57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F6435" w:rsidRPr="00CF6435">
        <w:rPr>
          <w:rFonts w:cs="Calibri" w:hAnsi="Calibri" w:ascii="Calibri"/>
        </w:rPr>
        <w:t>1.769.786,57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F6435" w:rsidRPr="00CF6435">
        <w:rPr>
          <w:rFonts w:cs="Calibri" w:hAnsi="Calibri" w:ascii="Calibri"/>
        </w:rPr>
        <w:t>135.000,00 kn</w:t>
      </w:r>
      <w:r w:rsidR="00E83404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E0215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0A4152" w:rsidR="00E8340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E021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E0215" w:rsidRPr="009E021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9E0215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9E0215" w:rsidP="000A4152" w:rsidR="009E021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A4152" w:rsidP="00AA6BCF" w:rsidR="000A4152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407209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F643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F6435">
              <w:rPr>
                <w:rFonts w:cs="Calibri" w:hAnsi="Calibri" w:ascii="Calibri"/>
              </w:rPr>
              <w:t>NILIJA MILIČEVIĆ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CF6435">
              <w:rPr>
                <w:rFonts w:cs="Calibri" w:hAnsi="Calibri" w:ascii="Calibri"/>
              </w:rPr>
              <w:t>Mosorska 59, Podstrana</w:t>
            </w:r>
            <w:r w:rsidR="000A4152" w:rsidRPr="00372EC9">
              <w:rPr>
                <w:rFonts w:cs="Calibri" w:hAnsi="Calibri" w:ascii="Calibri"/>
              </w:rPr>
              <w:t xml:space="preserve"> 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CF6435">
              <w:rPr>
                <w:rFonts w:cs="Calibri" w:hAnsi="Calibri" w:ascii="Calibri"/>
              </w:rPr>
              <w:t>43845890852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83404" w:rsidP="00E83404" w:rsidR="00AA6BCF" w:rsidRPr="00E83404">
            <w:pPr>
              <w:rPr>
                <w:rFonts w:cs="Calibri" w:hAnsi="Calibri" w:ascii="Calibri"/>
              </w:rPr>
            </w:pPr>
            <w:r w:rsidRPr="00E8340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F643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F6435">
              <w:rPr>
                <w:rFonts w:cs="Calibri" w:hAnsi="Calibri" w:ascii="Calibri"/>
              </w:rPr>
              <w:t>1.904.786,57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F6435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F6435">
              <w:rPr>
                <w:rFonts w:cs="Calibri" w:hAnsi="Calibri" w:ascii="Calibri"/>
              </w:rPr>
              <w:t>1.769.786,57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F6435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F6435">
              <w:rPr>
                <w:rFonts w:cs="Calibri" w:hAnsi="Calibri" w:ascii="Calibri"/>
              </w:rPr>
              <w:t>135.000,00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E0215" w:rsidP="009E0215" w:rsidR="009E021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110A1" w:rsidP="007B24A2" w:rsidR="007B24A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4A2" w:rsidP="007B24A2" w:rsidR="007B24A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B24A2" w:rsidP="007B24A2" w:rsidR="007B24A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B24A2" w:rsidP="007B24A2" w:rsidR="007B24A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3DB" w:rsidR="00B053DB">
      <w:pPr>
        <w:spacing w:after="0"/>
      </w:pPr>
      <w:r>
        <w:separator/>
      </w:r>
    </w:p>
  </w:endnote>
  <w:endnote w:id="0" w:type="continuationSeparator">
    <w:p w:rsidRDefault="00B053DB" w:rsidR="00B053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C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3DB" w:rsidR="00B053DB">
      <w:pPr>
        <w:spacing w:after="0"/>
      </w:pPr>
      <w:r>
        <w:separator/>
      </w:r>
    </w:p>
  </w:footnote>
  <w:footnote w:id="0" w:type="continuationSeparator">
    <w:p w:rsidRDefault="00B053DB" w:rsidR="00B053D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CA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58AA22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0FC7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3DFE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1D69"/>
    <w:rsid w:val="003B25DF"/>
    <w:rsid w:val="003C0378"/>
    <w:rsid w:val="003C084D"/>
    <w:rsid w:val="003C0D5B"/>
    <w:rsid w:val="003C5F98"/>
    <w:rsid w:val="003D018C"/>
    <w:rsid w:val="003D3D79"/>
    <w:rsid w:val="003D639A"/>
    <w:rsid w:val="003E31E5"/>
    <w:rsid w:val="003E65FE"/>
    <w:rsid w:val="003F14E9"/>
    <w:rsid w:val="003F2BB3"/>
    <w:rsid w:val="0040251C"/>
    <w:rsid w:val="0040542B"/>
    <w:rsid w:val="004110A1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086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4786"/>
    <w:rsid w:val="007629C5"/>
    <w:rsid w:val="007645BE"/>
    <w:rsid w:val="00766C5F"/>
    <w:rsid w:val="00771E09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24A2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BE4"/>
    <w:rsid w:val="009D6CD3"/>
    <w:rsid w:val="009D7193"/>
    <w:rsid w:val="009E0215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53DB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3FCC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435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5CA0"/>
    <w:rsid w:val="00D473A9"/>
    <w:rsid w:val="00D4788B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3404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45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CA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CA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CA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CA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45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CA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CA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CA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CA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74E17-5B70-455A-B28A-CC703749D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1462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St-651/2017-246 / Podnesak - Podnesak (-246.docx)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