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96ed" w14:paraId="4d196e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F7069">
        <w:t>1634</w:t>
      </w:r>
      <w:r w:rsidR="0069561D">
        <w:t>/15</w:t>
      </w:r>
      <w:r>
        <w:t xml:space="preserve">, temeljem odredbe članka 430. Stečajnog zakona (Narodne novine, broj: 71/2015), dana </w:t>
      </w:r>
      <w:r w:rsidR="008F7069">
        <w:t>28</w:t>
      </w:r>
      <w:r>
        <w:t>. siječnja 201</w:t>
      </w:r>
      <w:r w:rsidR="008F706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8F7069">
        <w:rPr>
          <w:szCs w:val="20"/>
        </w:rPr>
        <w:t>KIM RAČUNALA d.o.o., Zagreb, Slavenskoga 1, OIB: 65187713640</w:t>
      </w:r>
      <w:r w:rsidR="008F7069" w:rsidRPr="00F40CA7">
        <w:rPr>
          <w:szCs w:val="20"/>
        </w:rPr>
        <w:t xml:space="preserve">, 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8F7069">
        <w:t>285.909</w:t>
      </w:r>
      <w:r w:rsidR="0069561D">
        <w:t>,</w:t>
      </w:r>
      <w:r w:rsidR="008F7069">
        <w:t>41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F706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1777C6" w:rsidP="00DE7E19" w:rsidR="00DE7E19">
      <w:pPr>
        <w:pStyle w:val="Odlomakpopisa"/>
        <w:numPr>
          <w:ilvl w:val="0"/>
          <w:numId w:val="1"/>
        </w:numPr>
      </w:pPr>
      <w:r>
        <w:t xml:space="preserve">e - oglasna ploča, </w:t>
      </w:r>
      <w:r w:rsidR="00DE7E19">
        <w:t>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777C6"/>
    <w:rsid w:val="0019711A"/>
    <w:rsid w:val="001A1D04"/>
    <w:rsid w:val="00241F71"/>
    <w:rsid w:val="00457EF8"/>
    <w:rsid w:val="0069561D"/>
    <w:rsid w:val="007A1913"/>
    <w:rsid w:val="008F7069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St-1634/2015-5</izvorni_sadrzaj>
    <derivirana_varijabla naziv="DomainObject.Oznaka_1">St-1634/2015-5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St-1634/2015</izvorni_sadrzaj>
    <derivirana_varijabla naziv="DomainObject.Predmet.OznakaBroj_1">St-1634/2015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RAČUNALA d.o.o.</izvorni_sadrzaj>
    <derivirana_varijabla naziv="DomainObject.Predmet.ProtustrankaFormated_1">  KIM RAČUNALA d.o.o.</derivirana_varijabla>
  </DomainObject.Predmet.ProtustrankaFormated>
  <DomainObject.Predmet.ProtustrankaFormatedOIB>
    <izvorni_sadrzaj>  KIM RAČUNALA d.o.o., OIB 65187713640</izvorni_sadrzaj>
    <derivirana_varijabla naziv="DomainObject.Predmet.ProtustrankaFormatedOIB_1">  KIM RAČUNALA d.o.o., OIB 65187713640</derivirana_varijabla>
  </DomainObject.Predmet.ProtustrankaFormatedOIB>
  <DomainObject.Predmet.ProtustrankaFormatedWithAdress>
    <izvorni_sadrzaj> KIM RAČUNALA d.o.o., Slavenskoga 1, 10000 Zagreb</izvorni_sadrzaj>
    <derivirana_varijabla naziv="DomainObject.Predmet.ProtustrankaFormatedWithAdress_1"> KIM RAČUNALA d.o.o., Slavenskoga 1, 10000 Zagreb</derivirana_varijabla>
  </DomainObject.Predmet.ProtustrankaFormatedWithAdress>
  <DomainObject.Predmet.ProtustrankaFormatedWithAdressOIB>
    <izvorni_sadrzaj> KIM RAČUNALA d.o.o., OIB 65187713640, Slavenskoga 1, 10000 Zagreb</izvorni_sadrzaj>
    <derivirana_varijabla naziv="DomainObject.Predmet.ProtustrankaFormatedWithAdressOIB_1"> KIM RAČUNALA d.o.o., OIB 65187713640, Slavenskoga 1, 10000 Zagreb</derivirana_varijabla>
  </DomainObject.Predmet.ProtustrankaFormatedWithAdressOIB>
  <DomainObject.Predmet.ProtustrankaWithAdress>
    <izvorni_sadrzaj>KIM RAČUNALA d.o.o. Slavenskoga 1, 10000 Zagreb</izvorni_sadrzaj>
    <derivirana_varijabla naziv="DomainObject.Predmet.ProtustrankaWithAdress_1">KIM RAČUNALA d.o.o. Slavenskoga 1, 10000 Zagreb</derivirana_varijabla>
  </DomainObject.Predmet.ProtustrankaWithAdress>
  <DomainObject.Predmet.ProtustrankaWithAdressOIB>
    <izvorni_sadrzaj>KIM RAČUNALA d.o.o., OIB 65187713640, Slavenskoga 1, 10000 Zagreb</izvorni_sadrzaj>
    <derivirana_varijabla naziv="DomainObject.Predmet.ProtustrankaWithAdressOIB_1">KIM RAČUNALA d.o.o., OIB 65187713640, Slavenskoga 1, 10000 Zagreb</derivirana_varijabla>
  </DomainObject.Predmet.ProtustrankaWithAdressOIB>
  <DomainObject.Predmet.ProtustrankaNazivFormated>
    <izvorni_sadrzaj>KIM RAČUNALA d.o.o.</izvorni_sadrzaj>
    <derivirana_varijabla naziv="DomainObject.Predmet.ProtustrankaNazivFormated_1">KIM RAČUNALA d.o.o.</derivirana_varijabla>
  </DomainObject.Predmet.ProtustrankaNazivFormated>
  <DomainObject.Predmet.ProtustrankaNazivFormatedOIB>
    <izvorni_sadrzaj>KIM RAČUNALA d.o.o., OIB 65187713640</izvorni_sadrzaj>
    <derivirana_varijabla naziv="DomainObject.Predmet.ProtustrankaNazivFormatedOIB_1">KIM RAČUNALA d.o.o., OIB 65187713640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RAČUNALA d.o.o.</item>
    </izvorni_sadrzaj>
    <derivirana_varijabla naziv="DomainObject.Predmet.ProtuStrankaListFormated_1">
      <item>KIM RAČUNALA d.o.o.</item>
    </derivirana_varijabla>
  </DomainObject.Predmet.ProtuStrankaListFormated>
  <DomainObject.Predmet.ProtuStrankaListFormatedOIB>
    <izvorni_sadrzaj>
      <item>KIM RAČUNALA d.o.o., OIB 65187713640</item>
    </izvorni_sadrzaj>
    <derivirana_varijabla naziv="DomainObject.Predmet.ProtuStrankaListFormatedOIB_1">
      <item>KIM RAČUNALA d.o.o., OIB 65187713640</item>
    </derivirana_varijabla>
  </DomainObject.Predmet.ProtuStrankaListFormatedOIB>
  <DomainObject.Predmet.ProtuStrankaListFormatedWithAdress>
    <izvorni_sadrzaj>
      <item>KIM RAČUNALA d.o.o., Slavenskoga 1, 10000 Zagreb</item>
    </izvorni_sadrzaj>
    <derivirana_varijabla naziv="DomainObject.Predmet.ProtuStrankaListFormatedWithAdress_1">
      <item>KIM RAČUNALA d.o.o., Slavenskoga 1, 10000 Zagreb</item>
    </derivirana_varijabla>
  </DomainObject.Predmet.ProtuStrankaListFormatedWithAdress>
  <DomainObject.Predmet.ProtuStrankaListFormatedWithAdressOIB>
    <izvorni_sadrzaj>
      <item>KIM RAČUNALA d.o.o., OIB 65187713640, Slavenskoga 1, 10000 Zagreb</item>
    </izvorni_sadrzaj>
    <derivirana_varijabla naziv="DomainObject.Predmet.ProtuStrankaListFormatedWithAdressOIB_1">
      <item>KIM RAČUNALA d.o.o., OIB 65187713640, Slavenskoga 1, 10000 Zagreb</item>
    </derivirana_varijabla>
  </DomainObject.Predmet.ProtuStrankaListFormatedWithAdressOIB>
  <DomainObject.Predmet.ProtuStrankaListNazivFormated>
    <izvorni_sadrzaj>
      <item>KIM RAČUNALA d.o.o.</item>
    </izvorni_sadrzaj>
    <derivirana_varijabla naziv="DomainObject.Predmet.ProtuStrankaListNazivFormated_1">
      <item>KIM RAČUNALA d.o.o.</item>
    </derivirana_varijabla>
  </DomainObject.Predmet.ProtuStrankaListNazivFormated>
  <DomainObject.Predmet.ProtuStrankaListNazivFormatedOIB>
    <izvorni_sadrzaj>
      <item>KIM RAČUNALA d.o.o., OIB 65187713640</item>
    </izvorni_sadrzaj>
    <derivirana_varijabla naziv="DomainObject.Predmet.ProtuStrankaListNazivFormatedOIB_1">
      <item>KIM RAČUNALA d.o.o., OIB 65187713640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St-1634/2015-5</izvorni_sadrzaj>
    <derivirana_varijabla naziv="DomainObject.PoslovniBrojDokumenta_1">St-1634/2015-5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RAČUNALA d.o.o.</izvorni_sadrzaj>
    <derivirana_varijabla naziv="DomainObject.Predmet.ProtustrankaIDrugi_1">KIM RAČUNALA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 RAČUNALA d.o.o., OIB 65187713640, Slavenskoga 1, 10000 Zagreb</izvorni_sadrzaj>
    <derivirana_varijabla naziv="DomainObject.Predmet.ProtustrankaIDrugiAdressOIB_1">KIM RAČUNALA d.o.o., OIB 65187713640,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RAČUNALA d.o.o.</item>
    </izvorni_sadrzaj>
    <derivirana_varijabla naziv="DomainObject.Predmet.SudioniciListNaziv_1">
      <item>FINA Regionalni centar Zagreb</item>
      <item>KIM RAČUNALA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KIM RAČUNALA d.o.o., OIB 65187713640, Slavenskoga 1,10000 Zagreb</item>
    </izvorni_sadrzaj>
    <derivirana_varijabla naziv="DomainObject.Predmet.SudioniciListAdressOIB_1">
      <item>FINA Regionalni centar Zagreb, OIB 85821130368, Trg svibanjskih žrtava 1995. 1,10000 Zagreb</item>
      <item>KIM RAČUNALA d.o.o., OIB 65187713640, Slavenskoga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65187713640</item>
    </izvorni_sadrzaj>
    <derivirana_varijabla naziv="DomainObject.Predmet.SudioniciListNazivOIB_1">
      <item>, OIB 85821130368</item>
      <item>, OIB 65187713640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1306</properties:Characters>
  <properties:Lines>43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2016-01-28T08:32:00Z</cp:lastPrinted>
  <dcterms:modified xmlns:xsi="http://www.w3.org/2001/XMLSchema-instance" xsi:type="dcterms:W3CDTF">2016-01-28T08:35:00Z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