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b245" w14:paraId="997b245" w:rsidRDefault="00CF1CBE" w:rsidP="00AB7880" w:rsidR="00CF1CBE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82D65" w:rsidR="0056754E" w:rsidRPr="002A37B5">
        <w:trPr>
          <w:gridAfter w:val="1"/>
          <w:wAfter w:type="dxa" w:w="284"/>
        </w:trPr>
        <w:tc>
          <w:tcPr>
            <w:tcW w:type="dxa" w:w="2943"/>
          </w:tcPr>
          <w:p w:rsidRDefault="0056754E" w:rsidP="00682D65" w:rsidR="0056754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82D65" w:rsidR="0056754E" w:rsidRPr="002A37B5">
        <w:tc>
          <w:tcPr>
            <w:tcW w:type="dxa" w:w="3227"/>
            <w:gridSpan w:val="2"/>
          </w:tcPr>
          <w:p w:rsidRDefault="0056754E" w:rsidP="00682D65" w:rsidR="0056754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6754E" w:rsidP="00682D65" w:rsidR="0056754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6754E" w:rsidP="00682D65" w:rsidR="0056754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AB7880" w:rsidP="00AB7880" w:rsidR="00AB7880" w:rsidRPr="006659B9">
      <w:r w:rsidRPr="006659B9">
        <w:tab/>
      </w:r>
      <w:r w:rsidRPr="006659B9">
        <w:tab/>
      </w:r>
      <w:r w:rsidRPr="006659B9">
        <w:tab/>
      </w:r>
      <w:r w:rsidRPr="006659B9">
        <w:tab/>
      </w:r>
      <w:r w:rsidRPr="006659B9">
        <w:tab/>
      </w:r>
      <w:r w:rsidRPr="006659B9">
        <w:tab/>
      </w:r>
      <w:r w:rsidR="00A066D0" w:rsidRPr="006659B9">
        <w:t xml:space="preserve">     </w:t>
      </w:r>
      <w:r w:rsidR="007D2E41" w:rsidRPr="006659B9">
        <w:t xml:space="preserve">  </w:t>
      </w:r>
    </w:p>
    <w:p w:rsidRDefault="00AB7880" w:rsidP="00546865" w:rsidR="00AB7880" w:rsidRPr="00543E48">
      <w:pPr>
        <w:jc w:val="right"/>
        <w:rPr>
          <w:rFonts w:cs="Arial" w:hAnsi="Arial" w:ascii="Arial"/>
        </w:rPr>
      </w:pPr>
    </w:p>
    <w:p w:rsidRDefault="00546865" w:rsidP="00546865" w:rsidR="00546865" w:rsidRPr="0056754E">
      <w:pPr>
        <w:jc w:val="right"/>
      </w:pPr>
      <w:r w:rsidRPr="0056754E">
        <w:t xml:space="preserve">FINA </w:t>
      </w:r>
    </w:p>
    <w:p w:rsidRDefault="007505B7" w:rsidP="00811733" w:rsidR="007505B7" w:rsidRPr="00543E48">
      <w:pPr>
        <w:tabs>
          <w:tab w:pos="3555" w:val="left"/>
        </w:tabs>
      </w:pPr>
    </w:p>
    <w:p w:rsidRDefault="00660C80" w:rsidP="00DF3513" w:rsidR="00660C80" w:rsidRPr="00543E48">
      <w:pPr>
        <w:jc w:val="center"/>
        <w:rPr>
          <w:b/>
        </w:rPr>
      </w:pPr>
    </w:p>
    <w:p w:rsidRDefault="00756F19" w:rsidP="000471FB" w:rsidR="000471FB">
      <w:pPr>
        <w:jc w:val="both"/>
      </w:pPr>
      <w:r w:rsidRPr="00543E48">
        <w:tab/>
      </w:r>
      <w:r w:rsidR="008B1F41" w:rsidRPr="00543E48">
        <w:t xml:space="preserve">Za potrebe utvrđivanja </w:t>
      </w:r>
      <w:r w:rsidR="0056041E" w:rsidRPr="00543E48">
        <w:t>pretpostavki</w:t>
      </w:r>
      <w:r w:rsidR="008B1F41" w:rsidRPr="00543E48">
        <w:t xml:space="preserve"> za otvaranje stečajnog postupka nad </w:t>
      </w:r>
      <w:r w:rsidR="007505B7" w:rsidRPr="00543E48">
        <w:t>stečajnim dužnikom</w:t>
      </w:r>
      <w:r w:rsidR="001C250D" w:rsidRPr="001C250D">
        <w:t xml:space="preserve"> </w:t>
      </w:r>
      <w:r w:rsidR="001C250D" w:rsidRPr="00853F00">
        <w:t xml:space="preserve">DALMATINSKI TRIMARAN d.o.o., </w:t>
      </w:r>
      <w:proofErr w:type="spellStart"/>
      <w:r w:rsidR="001C250D" w:rsidRPr="00853F00">
        <w:t>Podlug</w:t>
      </w:r>
      <w:proofErr w:type="spellEnd"/>
      <w:r w:rsidR="001C250D" w:rsidRPr="00853F00">
        <w:t xml:space="preserve">, </w:t>
      </w:r>
      <w:proofErr w:type="spellStart"/>
      <w:r w:rsidR="001C250D" w:rsidRPr="00853F00">
        <w:t>Podlug</w:t>
      </w:r>
      <w:proofErr w:type="spellEnd"/>
      <w:r w:rsidR="001C250D" w:rsidRPr="00853F00">
        <w:t xml:space="preserve"> 15, OIB:30414984770</w:t>
      </w:r>
      <w:r w:rsidR="000471FB">
        <w:t xml:space="preserve">, </w:t>
      </w:r>
      <w:r w:rsidR="008B1F41" w:rsidRPr="00543E48">
        <w:t xml:space="preserve">potrebno je </w:t>
      </w:r>
      <w:r w:rsidR="001A2481" w:rsidRPr="00543E48">
        <w:t xml:space="preserve">temeljem čl. </w:t>
      </w:r>
      <w:r w:rsidR="005D151D" w:rsidRPr="00543E48">
        <w:t>123</w:t>
      </w:r>
      <w:r w:rsidR="001A2481" w:rsidRPr="00543E48">
        <w:t xml:space="preserve">. Stečajnog zakona </w:t>
      </w:r>
      <w:r w:rsidR="00F8182B">
        <w:t xml:space="preserve">da </w:t>
      </w:r>
      <w:r w:rsidR="008B1F41" w:rsidRPr="00543E48">
        <w:t>dostavit</w:t>
      </w:r>
      <w:r w:rsidR="00F8182B">
        <w:t>e</w:t>
      </w:r>
      <w:r w:rsidR="001A2481" w:rsidRPr="00543E48">
        <w:t xml:space="preserve"> podatke</w:t>
      </w:r>
      <w:r w:rsidR="000471FB">
        <w:t xml:space="preserve"> iz O</w:t>
      </w:r>
      <w:r w:rsidR="00DE78C2" w:rsidRPr="00543E48">
        <w:t xml:space="preserve">čevidnika redoslijeda plaćanja odnosno stanju blokade </w:t>
      </w:r>
      <w:r w:rsidR="001A2481" w:rsidRPr="00543E48">
        <w:t xml:space="preserve">trgovačkog društva </w:t>
      </w:r>
      <w:r w:rsidR="001C250D" w:rsidRPr="00853F00">
        <w:t xml:space="preserve">DALMATINSKI TRIMARAN d.o.o., </w:t>
      </w:r>
      <w:proofErr w:type="spellStart"/>
      <w:r w:rsidR="001C250D" w:rsidRPr="00853F00">
        <w:t>Podlug</w:t>
      </w:r>
      <w:proofErr w:type="spellEnd"/>
      <w:r w:rsidR="001C250D" w:rsidRPr="00853F00">
        <w:t xml:space="preserve">, </w:t>
      </w:r>
      <w:proofErr w:type="spellStart"/>
      <w:r w:rsidR="001C250D" w:rsidRPr="00853F00">
        <w:t>Podlug</w:t>
      </w:r>
      <w:proofErr w:type="spellEnd"/>
      <w:r w:rsidR="001C250D" w:rsidRPr="00853F00">
        <w:t xml:space="preserve"> 15, OIB:30414984770</w:t>
      </w:r>
      <w:r w:rsidR="001C250D">
        <w:t>.</w:t>
      </w:r>
    </w:p>
    <w:p w:rsidRDefault="001A2481" w:rsidP="008B1F41" w:rsidR="001A2481" w:rsidRPr="00543E48">
      <w:pPr>
        <w:jc w:val="both"/>
      </w:pPr>
    </w:p>
    <w:p w:rsidRDefault="008B1F41" w:rsidP="00CF1CBE" w:rsidR="008B1F41" w:rsidRPr="001C250D">
      <w:pPr>
        <w:jc w:val="both"/>
      </w:pPr>
      <w:r w:rsidRPr="00543E48">
        <w:tab/>
        <w:t xml:space="preserve">Podatke možete dostaviti i </w:t>
      </w:r>
      <w:proofErr w:type="spellStart"/>
      <w:r w:rsidRPr="00543E48">
        <w:t>fax</w:t>
      </w:r>
      <w:proofErr w:type="spellEnd"/>
      <w:r w:rsidRPr="00543E48">
        <w:t>-om na broj 023/</w:t>
      </w:r>
      <w:r w:rsidR="007E10DD" w:rsidRPr="00543E48">
        <w:t>292</w:t>
      </w:r>
      <w:r w:rsidRPr="00543E48">
        <w:t>-</w:t>
      </w:r>
      <w:r w:rsidR="007E10DD" w:rsidRPr="00543E48">
        <w:t>055</w:t>
      </w:r>
      <w:r w:rsidR="006E086C">
        <w:t xml:space="preserve"> ili e-mail</w:t>
      </w:r>
      <w:r w:rsidRPr="00543E48">
        <w:t xml:space="preserve">, najkasnije </w:t>
      </w:r>
      <w:r w:rsidRPr="001C250D">
        <w:t xml:space="preserve">do </w:t>
      </w:r>
      <w:r w:rsidR="001A2481" w:rsidRPr="001C250D">
        <w:t>12,00</w:t>
      </w:r>
      <w:r w:rsidRPr="001C250D">
        <w:t xml:space="preserve"> sati</w:t>
      </w:r>
      <w:r w:rsidR="001C250D" w:rsidRPr="001C250D">
        <w:t xml:space="preserve"> </w:t>
      </w:r>
      <w:r w:rsidR="00F8182B">
        <w:t xml:space="preserve">9. travnja </w:t>
      </w:r>
      <w:r w:rsidR="001C250D" w:rsidRPr="001C250D">
        <w:t xml:space="preserve">2018. </w:t>
      </w:r>
      <w:r w:rsidRPr="001C250D">
        <w:t xml:space="preserve"> </w:t>
      </w:r>
    </w:p>
    <w:p w:rsidRDefault="00DB704B" w:rsidP="00DB704B" w:rsidR="00DB704B" w:rsidRPr="006659B9">
      <w:pPr>
        <w:rPr>
          <w:b/>
        </w:rPr>
      </w:pPr>
    </w:p>
    <w:p w:rsidRDefault="00AB7880" w:rsidP="00CF1CBE" w:rsidR="00AB7880" w:rsidRPr="00543E48">
      <w:pPr>
        <w:jc w:val="center"/>
      </w:pPr>
      <w:r w:rsidRPr="00543E48">
        <w:t>U Zadru</w:t>
      </w:r>
      <w:r w:rsidR="00AB15EA">
        <w:t xml:space="preserve"> </w:t>
      </w:r>
      <w:r w:rsidR="009E1C3F">
        <w:t>1</w:t>
      </w:r>
      <w:r w:rsidR="00F8182B">
        <w:t xml:space="preserve">9. ožujka 2018. </w:t>
      </w:r>
      <w:r w:rsidR="001C250D">
        <w:t xml:space="preserve"> </w:t>
      </w:r>
      <w:r w:rsidR="006659B9">
        <w:t xml:space="preserve"> </w:t>
      </w:r>
      <w:r w:rsidR="001A2481" w:rsidRPr="00543E48">
        <w:t xml:space="preserve"> </w:t>
      </w:r>
    </w:p>
    <w:p w:rsidRDefault="00AB7880" w:rsidP="00AB7880" w:rsidR="00AB7880" w:rsidRPr="00543E48">
      <w:pPr>
        <w:jc w:val="center"/>
      </w:pPr>
    </w:p>
    <w:p w:rsidRDefault="00AB7880" w:rsidP="00AB7880" w:rsidR="00AB7880" w:rsidRPr="00543E48"/>
    <w:p w:rsidRDefault="001C250D" w:rsidP="00B53469" w:rsidR="001C250D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1C250D" w:rsidP="00B53469" w:rsidR="001C250D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="00F8182B">
        <w:t xml:space="preserve">           </w:t>
      </w:r>
      <w:r w:rsidR="00B53469">
        <w:t>Ana Markač</w:t>
      </w:r>
    </w:p>
    <w:p w:rsidRDefault="001C250D" w:rsidP="001C250D" w:rsidR="001C250D" w:rsidRPr="00543E48">
      <w:pPr>
        <w:jc w:val="center"/>
      </w:pPr>
    </w:p>
    <w:p w:rsidRDefault="005D0B2D" w:rsidP="00830F9D" w:rsidR="005D0B2D" w:rsidRPr="00543E48">
      <w:pPr>
        <w:jc w:val="right"/>
      </w:pPr>
    </w:p>
    <w:p w:rsidRDefault="005D0B2D" w:rsidP="005D0B2D" w:rsidR="005D0B2D" w:rsidRPr="00543E48"/>
    <w:p w:rsidRDefault="00AB7880" w:rsidP="005D0B2D" w:rsidR="00AB7880" w:rsidRPr="00543E48">
      <w:pPr>
        <w:jc w:val="right"/>
      </w:pPr>
    </w:p>
    <w:sectPr w:rsidR="00AB7880" w:rsidRPr="00543E4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F8182B">
      <w:t>523/2017-18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0898"/>
    <w:rsid w:val="00001849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357B"/>
    <w:rsid w:val="000F5795"/>
    <w:rsid w:val="000F7A75"/>
    <w:rsid w:val="00104A6B"/>
    <w:rsid w:val="0011036A"/>
    <w:rsid w:val="0011432B"/>
    <w:rsid w:val="0012754F"/>
    <w:rsid w:val="001430A4"/>
    <w:rsid w:val="0016008F"/>
    <w:rsid w:val="001608D4"/>
    <w:rsid w:val="00173771"/>
    <w:rsid w:val="0019019B"/>
    <w:rsid w:val="0019118F"/>
    <w:rsid w:val="001A2481"/>
    <w:rsid w:val="001C250D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784D"/>
    <w:rsid w:val="004F1F63"/>
    <w:rsid w:val="00523B13"/>
    <w:rsid w:val="00525445"/>
    <w:rsid w:val="00543E48"/>
    <w:rsid w:val="00546865"/>
    <w:rsid w:val="0056041E"/>
    <w:rsid w:val="0056754E"/>
    <w:rsid w:val="00596D73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659B9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1C3F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B15EA"/>
    <w:rsid w:val="00AB7880"/>
    <w:rsid w:val="00AF1854"/>
    <w:rsid w:val="00B2198C"/>
    <w:rsid w:val="00B4528C"/>
    <w:rsid w:val="00B53469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44B8E"/>
    <w:rsid w:val="00CC65E7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8182B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56754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3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5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5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5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5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56754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3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5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5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5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5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St-523/2017-11</izvorni_sadrzaj>
    <derivirana_varijabla naziv="DomainObject.Oznaka_1">St-523/2017-11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TRIMARAN d.o.o. za razvoj i proizvodnju</izvorni_sadrzaj>
    <derivirana_varijabla naziv="DomainObject.Predmet.ProtustrankaFormated_1">  DALMATINSKI TRIMARAN d.o.o. za razvoj i proizvodnju</derivirana_varijabla>
  </DomainObject.Predmet.ProtustrankaFormated>
  <DomainObject.Predmet.ProtustrankaFormatedOIB>
    <izvorni_sadrzaj>  DALMATINSKI TRIMARAN d.o.o. za razvoj i proizvodnju, OIB 30414984770</izvorni_sadrzaj>
    <derivirana_varijabla naziv="DomainObject.Predmet.ProtustrankaFormatedOIB_1">  DALMATINSKI TRIMARAN d.o.o. za razvoj i proizvodnju, OIB 30414984770</derivirana_varijabla>
  </DomainObject.Predmet.ProtustrankaFormatedOIB>
  <DomainObject.Predmet.ProtustrankaFormatedWithAdress>
    <izvorni_sadrzaj> DALMATINSKI TRIMARAN d.o.o. za razvoj i proizvodnju, Podlug 15, 23420 Podlug</izvorni_sadrzaj>
    <derivirana_varijabla naziv="DomainObject.Predmet.ProtustrankaFormatedWithAdress_1"> DALMATINSKI TRIMARAN d.o.o. za razvoj i proizvodnju, Podlug 15, 23420 Podlug</derivirana_varijabla>
  </DomainObject.Predmet.ProtustrankaFormatedWithAdress>
  <DomainObject.Predmet.ProtustrankaFormatedWithAdressOIB>
    <izvorni_sadrzaj> DALMATINSKI TRIMARAN d.o.o. za razvoj i proizvodnju, OIB 30414984770, Podlug 15, 23420 Podlug</izvorni_sadrzaj>
    <derivirana_varijabla naziv="DomainObject.Predmet.ProtustrankaFormatedWithAdressOIB_1"> DALMATINSKI TRIMARAN d.o.o. za razvoj i proizvodnju, OIB 30414984770, Podlug 15, 23420 Podlug</derivirana_varijabla>
  </DomainObject.Predmet.ProtustrankaFormatedWithAdressOIB>
  <DomainObject.Predmet.ProtustrankaWithAdress>
    <izvorni_sadrzaj>DALMATINSKI TRIMARAN d.o.o. za razvoj i proizvodnju Podlug 15, 23420 Podlug</izvorni_sadrzaj>
    <derivirana_varijabla naziv="DomainObject.Predmet.ProtustrankaWithAdress_1">DALMATINSKI TRIMARAN d.o.o. za razvoj i proizvodnju Podlug 15, 23420 Podlug</derivirana_varijabla>
  </DomainObject.Predmet.ProtustrankaWithAdress>
  <DomainObject.Predmet.ProtustrankaWithAdressOIB>
    <izvorni_sadrzaj>DALMATINSKI TRIMARAN d.o.o. za razvoj i proizvodnju, OIB 30414984770, Podlug 15, 23420 Podlug</izvorni_sadrzaj>
    <derivirana_varijabla naziv="DomainObject.Predmet.ProtustrankaWithAdressOIB_1">DALMATINSKI TRIMARAN d.o.o. za razvoj i proizvodnju, OIB 30414984770, Podlug 15, 23420 Podlug</derivirana_varijabla>
  </DomainObject.Predmet.ProtustrankaWithAdressOIB>
  <DomainObject.Predmet.ProtustrankaNazivFormated>
    <izvorni_sadrzaj>DALMATINSKI TRIMARAN d.o.o. za razvoj i proizvodnju</izvorni_sadrzaj>
    <derivirana_varijabla naziv="DomainObject.Predmet.ProtustrankaNazivFormated_1">DALMATINSKI TRIMARAN d.o.o. za razvoj i proizvodnju</derivirana_varijabla>
  </DomainObject.Predmet.ProtustrankaNazivFormated>
  <DomainObject.Predmet.ProtustrankaNazivFormatedOIB>
    <izvorni_sadrzaj>DALMATINSKI TRIMARAN d.o.o. za razvoj i proizvodnju, OIB 30414984770</izvorni_sadrzaj>
    <derivirana_varijabla naziv="DomainObject.Predmet.ProtustrankaNazivFormatedOIB_1">DALMATINSKI TRIMARAN d.o.o. za razvoj i proizvodnju, OIB 30414984770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TRIMARAN d.o.o. za razvoj i proizvodnju</item>
    </izvorni_sadrzaj>
    <derivirana_varijabla naziv="DomainObject.Predmet.ProtuStrankaListFormated_1">
      <item>DALMATINSKI TRIMARAN d.o.o. za razvoj i proizvodnju</item>
    </derivirana_varijabla>
  </DomainObject.Predmet.ProtuStrankaListFormated>
  <DomainObject.Predmet.ProtuStrankaListFormatedOIB>
    <izvorni_sadrzaj>
      <item>DALMATINSKI TRIMARAN d.o.o. za razvoj i proizvodnju, OIB 30414984770</item>
    </izvorni_sadrzaj>
    <derivirana_varijabla naziv="DomainObject.Predmet.ProtuStrankaListFormatedOIB_1">
      <item>DALMATINSKI TRIMARAN d.o.o. za razvoj i proizvodnju, OIB 30414984770</item>
    </derivirana_varijabla>
  </DomainObject.Predmet.ProtuStrankaListFormatedOIB>
  <DomainObject.Predmet.ProtuStrankaListFormatedWithAdress>
    <izvorni_sadrzaj>
      <item>DALMATINSKI TRIMARAN d.o.o. za razvoj i proizvodnju, Podlug 15, 23420 Podlug</item>
    </izvorni_sadrzaj>
    <derivirana_varijabla naziv="DomainObject.Predmet.ProtuStrankaListFormatedWithAdress_1">
      <item>DALMATINSKI TRIMARAN d.o.o. za razvoj i proizvodnju, Podlug 15, 23420 Podlug</item>
    </derivirana_varijabla>
  </DomainObject.Predmet.ProtuStrankaListFormatedWithAdress>
  <DomainObject.Predmet.ProtuStrankaListFormatedWithAdressOIB>
    <izvorni_sadrzaj>
      <item>DALMATINSKI TRIMARAN d.o.o. za razvoj i proizvodnju, OIB 30414984770, Podlug 15, 23420 Podlug</item>
    </izvorni_sadrzaj>
    <derivirana_varijabla naziv="DomainObject.Predmet.ProtuStrankaListFormatedWithAdressOIB_1">
      <item>DALMATINSKI TRIMARAN d.o.o. za razvoj i proizvodnju, OIB 30414984770, Podlug 15, 23420 Podlug</item>
    </derivirana_varijabla>
  </DomainObject.Predmet.ProtuStrankaListFormatedWithAdressOIB>
  <DomainObject.Predmet.ProtuStrankaListNazivFormated>
    <izvorni_sadrzaj>
      <item>DALMATINSKI TRIMARAN d.o.o. za razvoj i proizvodnju</item>
    </izvorni_sadrzaj>
    <derivirana_varijabla naziv="DomainObject.Predmet.ProtuStrankaListNazivFormated_1">
      <item>DALMATINSKI TRIMARAN d.o.o. za razvoj i proizvodnju</item>
    </derivirana_varijabla>
  </DomainObject.Predmet.ProtuStrankaListNazivFormated>
  <DomainObject.Predmet.ProtuStrankaListNazivFormatedOIB>
    <izvorni_sadrzaj>
      <item>DALMATINSKI TRIMARAN d.o.o. za razvoj i proizvodnju, OIB 30414984770</item>
    </izvorni_sadrzaj>
    <derivirana_varijabla naziv="DomainObject.Predmet.ProtuStrankaListNazivFormatedOIB_1">
      <item>DALMATINSKI TRIMARAN d.o.o. za razvoj i proizvodnju, OIB 30414984770</item>
    </derivirana_varijabla>
  </DomainObject.Predmet.ProtuStrankaListNazivFormatedOIB>
  <DomainObject.Predmet.OstaliListFormated>
    <izvorni_sadrzaj>
      <item>Jadranko Cupać</item>
    </izvorni_sadrzaj>
    <derivirana_varijabla naziv="DomainObject.Predmet.OstaliListFormated_1">
      <item>Jadranko Cupać</item>
    </derivirana_varijabla>
  </DomainObject.Predmet.OstaliListFormated>
  <DomainObject.Predmet.OstaliListFormatedOIB>
    <izvorni_sadrzaj>
      <item>Jadranko Cupać, OIB 76322367846</item>
    </izvorni_sadrzaj>
    <derivirana_varijabla naziv="DomainObject.Predmet.OstaliListFormatedOIB_1">
      <item>Jadranko Cupać, OIB 76322367846</item>
    </derivirana_varijabla>
  </DomainObject.Predmet.OstaliListFormatedOIB>
  <DomainObject.Predmet.OstaliListFormatedWithAdress>
    <izvorni_sadrzaj>
      <item>Jadranko Cupać, Islam Grčki 24, 23420 Islam Grčki</item>
    </izvorni_sadrzaj>
    <derivirana_varijabla naziv="DomainObject.Predmet.OstaliListFormatedWithAdress_1">
      <item>Jadranko Cupać, Islam Grčki 24, 23420 Islam Grčki</item>
    </derivirana_varijabla>
  </DomainObject.Predmet.OstaliListFormatedWithAdress>
  <DomainObject.Predmet.OstaliListFormatedWithAdressOIB>
    <izvorni_sadrzaj>
      <item>Jadranko Cupać, OIB 76322367846, Islam Grčki 24, 23420 Islam Grčki</item>
    </izvorni_sadrzaj>
    <derivirana_varijabla naziv="DomainObject.Predmet.OstaliListFormatedWithAdressOIB_1">
      <item>Jadranko Cupać, OIB 76322367846, Islam Grčki 24, 23420 Islam Grčki</item>
    </derivirana_varijabla>
  </DomainObject.Predmet.OstaliListFormatedWithAdressOIB>
  <DomainObject.Predmet.OstaliListNazivFormated>
    <izvorni_sadrzaj>
      <item>Jadranko Cupać</item>
    </izvorni_sadrzaj>
    <derivirana_varijabla naziv="DomainObject.Predmet.OstaliListNazivFormated_1">
      <item>Jadranko Cupać</item>
    </derivirana_varijabla>
  </DomainObject.Predmet.OstaliListNazivFormated>
  <DomainObject.Predmet.OstaliListNazivFormatedOIB>
    <izvorni_sadrzaj>
      <item>Jadranko Cupać, OIB 76322367846</item>
    </izvorni_sadrzaj>
    <derivirana_varijabla naziv="DomainObject.Predmet.OstaliListNazivFormatedOIB_1">
      <item>Jadranko Cupać, OIB 76322367846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St-523/2017-11</izvorni_sadrzaj>
    <derivirana_varijabla naziv="DomainObject.PoslovniBrojDokumenta_1">St-523/2017-11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TRIMARAN d.o.o. za razvoj i proizvodnju</izvorni_sadrzaj>
    <derivirana_varijabla naziv="DomainObject.Predmet.ProtustrankaIDrugi_1">DALMATINSKI TRIMARAN d.o.o. za razvoj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TRIMARAN d.o.o. za razvoj i proizvodnju, OIB 30414984770, Podlug 15, 23420 Podlug</izvorni_sadrzaj>
    <derivirana_varijabla naziv="DomainObject.Predmet.ProtustrankaIDrugiAdressOIB_1">DALMATINSKI TRIMARAN d.o.o. za razvoj i proizvodnju, OIB 30414984770, Podlug 15, 23420 Podlug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DALMATINSKI TRIMARAN d.o.o. za razvoj i proizvodnju</item>
      <item>FINA</item>
      <item>Jadranko Cupać</item>
    </izvorni_sadrzaj>
    <derivirana_varijabla naziv="DomainObject.Predmet.SudioniciListNaziv_1">
      <item>DALMATINSKI TRIMARAN d.o.o. za razvoj i proizvodnju</item>
      <item>FINA</item>
      <item>Jadranko Cupać</item>
    </derivirana_varijabla>
  </DomainObject.Predmet.SudioniciListNaziv>
  <DomainObject.Predmet.SudioniciListAdressOIB>
    <izvorni_sadrzaj>
      <item>DALMATINSKI TRIMARAN d.o.o. za razvoj i proizvodnju, OIB 30414984770, Podlug 15,23420 Podlug</item>
      <item>FINA, OIB 85821130368</item>
      <item>Jadranko Cupać, OIB 76322367846, Islam Grčki 24,23420 Islam Grčki</item>
    </izvorni_sadrzaj>
    <derivirana_varijabla naziv="DomainObject.Predmet.SudioniciListAdressOIB_1">
      <item>DALMATINSKI TRIMARAN d.o.o. za razvoj i proizvodnju, OIB 30414984770, Podlug 15,23420 Podlug</item>
      <item>FINA, OIB 85821130368</item>
      <item>Jadranko Cupać, OIB 76322367846, Islam Grčki 24,23420 Islam Grčki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30414984770</item>
      <item>, OIB 85821130368</item>
      <item>, OIB 76322367846</item>
    </izvorni_sadrzaj>
    <derivirana_varijabla naziv="DomainObject.Predmet.SudioniciListNazivOIB_1">
      <item>, OIB 30414984770</item>
      <item>, OIB 85821130368</item>
      <item>, OIB 76322367846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56456-4C42-4F01-87F8-36CE2C1B5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81</properties:Words>
  <properties:Characters>513</properties:Characters>
  <properties:Lines>27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2018-03-16T12:04:00Z</dcterms:created>
  <dc:creator>Administrator</dc:creator>
  <cp:lastModifiedBy>Merlina Klišmanić</cp:lastModifiedBy>
  <cp:lastPrinted>2018-03-16T12:05:00Z</cp:lastPrinted>
  <dcterms:modified xmlns:xsi="http://www.w3.org/2001/XMLSchema-instance" xsi:type="dcterms:W3CDTF">2018-03-19T07:46:00Z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St-523/2017-11 / Odluka - Dopis (St-523-17__fina_stanje_računa_-_19.3.2018.2018)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