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ff6b" w14:paraId="dc2ff6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3742B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St-6743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346027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3742B" w:rsidRPr="00A3742B">
        <w:t xml:space="preserve"> </w:t>
      </w:r>
      <w:r w:rsidR="00A3742B" w:rsidRPr="00A374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 2 </w:t>
      </w:r>
      <w:r w:rsidR="00C20494">
        <w:rPr>
          <w:rFonts w:cs="Times New Roman" w:eastAsia="Times New Roman" w:hAnsi="Times New Roman" w:ascii="Times New Roman"/>
          <w:sz w:val="24"/>
          <w:szCs w:val="24"/>
          <w:lang w:eastAsia="hr-HR"/>
        </w:rPr>
        <w:t>GRAĐANSKI ODBOR ZA LJUDSKA PRAVA</w:t>
      </w:r>
      <w:r w:rsidR="00A3742B" w:rsidRPr="00A3742B">
        <w:rPr>
          <w:rFonts w:cs="Times New Roman" w:eastAsia="Times New Roman" w:hAnsi="Times New Roman" w:ascii="Times New Roman"/>
          <w:sz w:val="24"/>
          <w:szCs w:val="24"/>
          <w:lang w:eastAsia="hr-HR"/>
        </w:rPr>
        <w:t>, Karlovac, Domobranska 5, OIB: 50959466209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742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15. ožujka</w:t>
      </w:r>
      <w:r w:rsidR="007E78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E78FB" w:rsidP="007E78FB" w:rsidR="009F1EB1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Poziva se predlagatelj u </w:t>
      </w:r>
      <w:r w:rsidRPr="007E78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roku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od 8 (osam) dana od dana primitka prijepisa ovog rješenja </w:t>
      </w:r>
      <w:r w:rsidRPr="007E78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ispraviti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zahtjev za provedbu skraćenog stečajnog postupka na način da kao dužnik</w:t>
      </w:r>
      <w:r w:rsidRPr="007E78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 </w:t>
      </w:r>
      <w:r w:rsidR="00C55C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ispravno na</w:t>
      </w:r>
      <w:r w:rsidRPr="007E78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znači osobu koja može biti stranka u postupku jer će u protivnom sud odbaciti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zahtjev</w:t>
      </w:r>
      <w:r w:rsidRPr="007E78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(čl. 77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Pr="007E78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Pr="007E78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čl. 83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Pr="007E78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1, 3 i 5 Zakona o parničnom postupku,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</w:t>
      </w:r>
      <w:r w:rsidRPr="007E78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broj 53/91, 91/92, 112/99, 88/01, 117/03, 88/05, 2/07 - odluka USRH, 84/08, 123/08, 57/11, 25/13, 28/13, 89/14 - odluka USRH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u svezi sa čl. 10. Stečajnog zakona NN broj 71/15).</w:t>
      </w:r>
    </w:p>
    <w:p w:rsidRDefault="007E78FB" w:rsidP="007E78FB" w:rsidR="007E78FB" w:rsidRPr="00C64D92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3742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27</w:t>
      </w:r>
      <w:r w:rsidR="007E78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</w:t>
      </w:r>
      <w:r w:rsidR="007E78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naznačenim subjektom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</w:t>
      </w:r>
      <w:r w:rsidR="007E78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SZ-a.</w:t>
      </w:r>
    </w:p>
    <w:p w:rsidRDefault="007E78FB" w:rsidP="006A7C4C" w:rsidR="007E78F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E78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C310A6" w:rsidP="006A7C4C" w:rsidR="007E78F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registar udruga</w:t>
      </w:r>
      <w:r w:rsidR="00A3742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ovaj sud je utvrdio da naziv dužnika kako ga je naznačila FINA ne odgovara OIB-u dužnika u registru udruga. </w:t>
      </w:r>
    </w:p>
    <w:p w:rsidRDefault="00A3742B" w:rsidP="00A3742B" w:rsidR="000C4A6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Stoga je valjalo pozvati predlagatelja u smislu odredbe </w:t>
      </w:r>
      <w:r w:rsidRPr="00A3742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čl. 77. st. 1. i čl. 83. st. 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Pr="00A3742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Pr="00A3742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ZPP-a, a koje odredbe se analogno primjenjuju u stečajnom postupku sukladno odredbi čl. 10. SZ-a na ispravak zahtjeva za provedbu skraćenog stečajnog postupka sukladno izreci rješenja uz upozorenje da će sud zahtjev odbaciti ukoliko isti ne bude ispravlje</w:t>
      </w:r>
      <w:r w:rsidR="007719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n.</w:t>
      </w:r>
    </w:p>
    <w:p w:rsidRDefault="00A3742B" w:rsidP="00BA36F5" w:rsidR="00A3742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742B" w:rsidP="007719F9" w:rsidR="00A3742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15. ožujka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7719F9" w:rsidR="00A3742B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7719F9" w:rsidP="007719F9" w:rsidR="007719F9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719F9" w:rsidP="007719F9" w:rsidR="007719F9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</w:t>
      </w:r>
      <w:r w:rsidR="00A374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nije </w:t>
      </w:r>
      <w:r w:rsidR="007719F9">
        <w:rPr>
          <w:rFonts w:cs="Times New Roman" w:eastAsia="Times New Roman" w:hAnsi="Times New Roman" w:ascii="Times New Roman"/>
          <w:sz w:val="24"/>
          <w:szCs w:val="20"/>
          <w:lang w:eastAsia="hr-HR"/>
        </w:rPr>
        <w:t>dopuštena žalba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(čl. </w:t>
      </w:r>
      <w:r w:rsidR="007719F9">
        <w:rPr>
          <w:rFonts w:cs="Times New Roman" w:eastAsia="Times New Roman" w:hAnsi="Times New Roman" w:ascii="Times New Roman"/>
          <w:sz w:val="24"/>
          <w:szCs w:val="20"/>
          <w:lang w:eastAsia="hr-HR"/>
        </w:rPr>
        <w:t>83.st.6. ZPP-a, u svezi sa čl. 10. SZ-a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)</w:t>
      </w:r>
      <w:r w:rsidR="007719F9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C204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Podružnica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04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Karlovac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na adresu</w:t>
      </w:r>
      <w:r w:rsidR="00C204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2132B" w:rsidP="0012132B" w:rsidR="007719F9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Sect="00C20494" w:rsidR="007719F9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494" w:rsidR="00C20494" w:rsidRPr="00C2049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C20494">
      <w:rPr>
        <w:rFonts w:cs="Times New Roman" w:hAnsi="Times New Roman" w:ascii="Times New Roman"/>
        <w:sz w:val="24"/>
        <w:szCs w:val="24"/>
      </w:rPr>
      <w:fldChar w:fldCharType="begin"/>
    </w:r>
    <w:r w:rsidRPr="00C20494">
      <w:rPr>
        <w:rFonts w:cs="Times New Roman" w:hAnsi="Times New Roman" w:ascii="Times New Roman"/>
        <w:sz w:val="24"/>
        <w:szCs w:val="24"/>
      </w:rPr>
      <w:instrText>PAGE   \* MERGEFORMAT</w:instrText>
    </w:r>
    <w:r w:rsidRPr="00C20494">
      <w:rPr>
        <w:rFonts w:cs="Times New Roman" w:hAnsi="Times New Roman" w:ascii="Times New Roman"/>
        <w:sz w:val="24"/>
        <w:szCs w:val="24"/>
      </w:rPr>
      <w:fldChar w:fldCharType="separate"/>
    </w:r>
    <w:r w:rsidR="005D6278">
      <w:rPr>
        <w:rFonts w:cs="Times New Roman" w:hAnsi="Times New Roman" w:ascii="Times New Roman"/>
        <w:noProof/>
        <w:sz w:val="24"/>
        <w:szCs w:val="24"/>
      </w:rPr>
      <w:t>2</w:t>
    </w:r>
    <w:r w:rsidRPr="00C20494">
      <w:rPr>
        <w:rFonts w:cs="Times New Roman" w:hAnsi="Times New Roman" w:ascii="Times New Roman"/>
        <w:sz w:val="24"/>
        <w:szCs w:val="24"/>
      </w:rPr>
      <w:fldChar w:fldCharType="end"/>
    </w:r>
    <w:r w:rsidRPr="00C20494">
      <w:rPr>
        <w:rFonts w:cs="Times New Roman" w:hAnsi="Times New Roman" w:ascii="Times New Roman"/>
        <w:sz w:val="24"/>
        <w:szCs w:val="24"/>
      </w:rPr>
      <w:tab/>
      <w:t>22. St-6743/2015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8717D"/>
    <w:rsid w:val="002A0260"/>
    <w:rsid w:val="002B5FFE"/>
    <w:rsid w:val="00310BF1"/>
    <w:rsid w:val="00346027"/>
    <w:rsid w:val="003928AF"/>
    <w:rsid w:val="00393011"/>
    <w:rsid w:val="003A1F20"/>
    <w:rsid w:val="003C0253"/>
    <w:rsid w:val="00461F04"/>
    <w:rsid w:val="0050115D"/>
    <w:rsid w:val="005727D3"/>
    <w:rsid w:val="00594DC2"/>
    <w:rsid w:val="005D6278"/>
    <w:rsid w:val="00604F51"/>
    <w:rsid w:val="006A7C4C"/>
    <w:rsid w:val="00741848"/>
    <w:rsid w:val="007659BE"/>
    <w:rsid w:val="007719F9"/>
    <w:rsid w:val="007E78FB"/>
    <w:rsid w:val="007E7B9C"/>
    <w:rsid w:val="009D1BD2"/>
    <w:rsid w:val="009F1EB1"/>
    <w:rsid w:val="009F41A1"/>
    <w:rsid w:val="009F7260"/>
    <w:rsid w:val="00A15DB0"/>
    <w:rsid w:val="00A3609A"/>
    <w:rsid w:val="00A362F8"/>
    <w:rsid w:val="00A3742B"/>
    <w:rsid w:val="00AE1B31"/>
    <w:rsid w:val="00BA36F5"/>
    <w:rsid w:val="00BC723A"/>
    <w:rsid w:val="00BE3395"/>
    <w:rsid w:val="00BF306D"/>
    <w:rsid w:val="00C13481"/>
    <w:rsid w:val="00C20494"/>
    <w:rsid w:val="00C310A6"/>
    <w:rsid w:val="00C537FD"/>
    <w:rsid w:val="00C55C2E"/>
    <w:rsid w:val="00C64D92"/>
    <w:rsid w:val="00C94225"/>
    <w:rsid w:val="00C9607A"/>
    <w:rsid w:val="00CA6C01"/>
    <w:rsid w:val="00CC2990"/>
    <w:rsid w:val="00DA38AC"/>
    <w:rsid w:val="00DC1676"/>
    <w:rsid w:val="00DE5400"/>
    <w:rsid w:val="00DE71BE"/>
    <w:rsid w:val="00DF4FA7"/>
    <w:rsid w:val="00EC61CA"/>
    <w:rsid w:val="00EE39CF"/>
    <w:rsid w:val="00EF6B1B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D6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27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D627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D627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D627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D6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2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D62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D62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D62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6743</izvorni_sadrzaj>
    <derivirana_varijabla naziv="DomainObject.Predmet.Broj_1">6743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St-6743/2015</izvorni_sadrzaj>
    <derivirana_varijabla naziv="DomainObject.Predmet.OznakaBroj_1">St-6743/2015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 2 Građanski odbor za ljudska prava</izvorni_sadrzaj>
    <derivirana_varijabla naziv="DomainObject.Predmet.ProtustrankaFormated_1">  KA 2 Građanski odbor za ljudska prava</derivirana_varijabla>
  </DomainObject.Predmet.ProtustrankaFormated>
  <DomainObject.Predmet.ProtustrankaFormatedOIB>
    <izvorni_sadrzaj>  KA 2 Građanski odbor za ljudska prava, OIB 50959466209</izvorni_sadrzaj>
    <derivirana_varijabla naziv="DomainObject.Predmet.ProtustrankaFormatedOIB_1">  KA 2 Građanski odbor za ljudska prava, OIB 50959466209</derivirana_varijabla>
  </DomainObject.Predmet.ProtustrankaFormatedOIB>
  <DomainObject.Predmet.ProtustrankaFormatedWithAdress>
    <izvorni_sadrzaj> KA 2 Građanski odbor za ljudska prava, Domobranska 5, 47000 Karlovac</izvorni_sadrzaj>
    <derivirana_varijabla naziv="DomainObject.Predmet.ProtustrankaFormatedWithAdress_1"> KA 2 Građanski odbor za ljudska prava, Domobranska 5, 47000 Karlovac</derivirana_varijabla>
  </DomainObject.Predmet.ProtustrankaFormatedWithAdress>
  <DomainObject.Predmet.ProtustrankaFormatedWithAdressOIB>
    <izvorni_sadrzaj> KA 2 Građanski odbor za ljudska prava, OIB 50959466209, Domobranska 5, 47000 Karlovac</izvorni_sadrzaj>
    <derivirana_varijabla naziv="DomainObject.Predmet.ProtustrankaFormatedWithAdressOIB_1"> KA 2 Građanski odbor za ljudska prava, OIB 50959466209, Domobranska 5, 47000 Karlovac</derivirana_varijabla>
  </DomainObject.Predmet.ProtustrankaFormatedWithAdressOIB>
  <DomainObject.Predmet.ProtustrankaWithAdress>
    <izvorni_sadrzaj>KA 2 Građanski odbor za ljudska prava Domobranska 5, 47000 Karlovac</izvorni_sadrzaj>
    <derivirana_varijabla naziv="DomainObject.Predmet.ProtustrankaWithAdress_1">KA 2 Građanski odbor za ljudska prava Domobranska 5, 47000 Karlovac</derivirana_varijabla>
  </DomainObject.Predmet.ProtustrankaWithAdress>
  <DomainObject.Predmet.ProtustrankaWithAdressOIB>
    <izvorni_sadrzaj>KA 2 Građanski odbor za ljudska prava, OIB 50959466209, Domobranska 5, 47000 Karlovac</izvorni_sadrzaj>
    <derivirana_varijabla naziv="DomainObject.Predmet.ProtustrankaWithAdressOIB_1">KA 2 Građanski odbor za ljudska prava, OIB 50959466209, Domobranska 5, 47000 Karlovac</derivirana_varijabla>
  </DomainObject.Predmet.ProtustrankaWithAdressOIB>
  <DomainObject.Predmet.ProtustrankaNazivFormated>
    <izvorni_sadrzaj>KA 2 Građanski odbor za ljudska prava</izvorni_sadrzaj>
    <derivirana_varijabla naziv="DomainObject.Predmet.ProtustrankaNazivFormated_1">KA 2 Građanski odbor za ljudska prava</derivirana_varijabla>
  </DomainObject.Predmet.ProtustrankaNazivFormated>
  <DomainObject.Predmet.ProtustrankaNazivFormatedOIB>
    <izvorni_sadrzaj>KA 2 Građanski odbor za ljudska prava, OIB 50959466209</izvorni_sadrzaj>
    <derivirana_varijabla naziv="DomainObject.Predmet.ProtustrankaNazivFormatedOIB_1">KA 2 Građanski odbor za ljudska prava, OIB 50959466209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KA 2 Građanski odbor za ljudska prava</item>
    </izvorni_sadrzaj>
    <derivirana_varijabla naziv="DomainObject.Predmet.ProtuStrankaListFormated_1">
      <item>KA 2 Građanski odbor za ljudska prava</item>
    </derivirana_varijabla>
  </DomainObject.Predmet.ProtuStrankaListFormated>
  <DomainObject.Predmet.ProtuStrankaListFormatedOIB>
    <izvorni_sadrzaj>
      <item>KA 2 Građanski odbor za ljudska prava, OIB 50959466209</item>
    </izvorni_sadrzaj>
    <derivirana_varijabla naziv="DomainObject.Predmet.ProtuStrankaListFormatedOIB_1">
      <item>KA 2 Građanski odbor za ljudska prava, OIB 50959466209</item>
    </derivirana_varijabla>
  </DomainObject.Predmet.ProtuStrankaListFormatedOIB>
  <DomainObject.Predmet.ProtuStrankaListFormatedWithAdress>
    <izvorni_sadrzaj>
      <item>KA 2 Građanski odbor za ljudska prava, Domobranska 5, 47000 Karlovac</item>
    </izvorni_sadrzaj>
    <derivirana_varijabla naziv="DomainObject.Predmet.ProtuStrankaListFormatedWithAdress_1">
      <item>KA 2 Građanski odbor za ljudska prava, Domobranska 5, 47000 Karlovac</item>
    </derivirana_varijabla>
  </DomainObject.Predmet.ProtuStrankaListFormatedWithAdress>
  <DomainObject.Predmet.ProtuStrankaListFormatedWithAdressOIB>
    <izvorni_sadrzaj>
      <item>KA 2 Građanski odbor za ljudska prava, OIB 50959466209, Domobranska 5, 47000 Karlovac</item>
    </izvorni_sadrzaj>
    <derivirana_varijabla naziv="DomainObject.Predmet.ProtuStrankaListFormatedWithAdressOIB_1">
      <item>KA 2 Građanski odbor za ljudska prava, OIB 50959466209, Domobranska 5, 47000 Karlovac</item>
    </derivirana_varijabla>
  </DomainObject.Predmet.ProtuStrankaListFormatedWithAdressOIB>
  <DomainObject.Predmet.ProtuStrankaListNazivFormated>
    <izvorni_sadrzaj>
      <item>KA 2 Građanski odbor za ljudska prava</item>
    </izvorni_sadrzaj>
    <derivirana_varijabla naziv="DomainObject.Predmet.ProtuStrankaListNazivFormated_1">
      <item>KA 2 Građanski odbor za ljudska prava</item>
    </derivirana_varijabla>
  </DomainObject.Predmet.ProtuStrankaListNazivFormated>
  <DomainObject.Predmet.ProtuStrankaListNazivFormatedOIB>
    <izvorni_sadrzaj>
      <item>KA 2 Građanski odbor za ljudska prava, OIB 50959466209</item>
    </izvorni_sadrzaj>
    <derivirana_varijabla naziv="DomainObject.Predmet.ProtuStrankaListNazivFormatedOIB_1">
      <item>KA 2 Građanski odbor za ljudska prava, OIB 50959466209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KA 2 Građanski odbor za ljudska prava</izvorni_sadrzaj>
    <derivirana_varijabla naziv="DomainObject.Predmet.ProtustrankaIDrugi_1">KA 2 Građanski odbor za ljudska prava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KA 2 Građanski odbor za ljudska prava, OIB 50959466209, Domobranska 5, 47000 Karlovac</izvorni_sadrzaj>
    <derivirana_varijabla naziv="DomainObject.Predmet.ProtustrankaIDrugiAdressOIB_1">KA 2 Građanski odbor za ljudska prava, OIB 50959466209, Domobranska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KA 2 Građanski odbor za ljudska prava</item>
    </izvorni_sadrzaj>
    <derivirana_varijabla naziv="DomainObject.Predmet.SudioniciListNaziv_1">
      <item>FINA Regionalni centar Zagreb Podružnica Karlovac</item>
      <item>KA 2 Građanski odbor za ljudska prava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KA 2 Građanski odbor za ljudska prava, OIB 50959466209, Domobranska 5,47000 Karlovac</item>
    </izvorni_sadrzaj>
    <derivirana_varijabla naziv="DomainObject.Predmet.SudioniciListAdressOIB_1">
      <item>FINA Regionalni centar Zagreb Podružnica Karlovac, OIB 85821130368, Ul. Pavla Vitezovića 1,47000 Karlovac</item>
      <item>KA 2 Građanski odbor za ljudska prava, OIB 50959466209, Domobranska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50959466209</item>
    </izvorni_sadrzaj>
    <derivirana_varijabla naziv="DomainObject.Predmet.SudioniciListNazivOIB_1">
      <item>, OIB 85821130368</item>
      <item>, OIB 50959466209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1910</properties:Characters>
  <properties:Lines>49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2016-01-25T14:26:00Z</dcterms:created>
  <dc:creator>Ivan Turčić</dc:creator>
  <cp:lastModifiedBy>Ivan Turčić</cp:lastModifiedBy>
  <dcterms:modified xmlns:xsi="http://www.w3.org/2001/XMLSchema-instance" xsi:type="dcterms:W3CDTF">2016-03-15T09:33:00Z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