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8477" w14:paraId="7f98477" w:rsidRDefault="00AE649C" w:rsidP="00DE7300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DE7300" w:rsidP="00DE730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E7300" w:rsidP="00DE7300" w:rsidR="00DE7300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    Poslovni broj: 4 St-26/15-12</w:t>
      </w:r>
    </w:p>
    <w:p w:rsidRDefault="00DE7300" w:rsidP="00DE7300" w:rsidR="00DE7300">
      <w:pPr>
        <w:spacing w:after="0"/>
        <w:jc w:val="both"/>
        <w:rPr>
          <w:rFonts w:cs="Times New Roman"/>
          <w:lang w:val="pt-BR"/>
        </w:rPr>
      </w:pPr>
    </w:p>
    <w:p w:rsidRDefault="00DE7300" w:rsidP="00DE7300" w:rsidR="00DE7300" w:rsidRPr="00DE7300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cs="Times New Roman"/>
          <w:bCs/>
        </w:rPr>
        <w:tab/>
      </w:r>
    </w:p>
    <w:p w:rsidRDefault="00DE7300" w:rsidP="00DE7300" w:rsidR="00DE7300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DE7300" w:rsidP="00DE7300" w:rsidR="00DE7300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DE7300" w:rsidP="00DE7300" w:rsidR="00DE730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DE7300" w:rsidP="00DE7300" w:rsidR="00DE7300">
      <w:pPr>
        <w:spacing w:after="0"/>
        <w:jc w:val="both"/>
        <w:rPr>
          <w:rFonts w:cs="Times New Roman"/>
        </w:rPr>
      </w:pPr>
    </w:p>
    <w:p w:rsidRDefault="00DE7300" w:rsidP="00DE7300" w:rsidR="00DE730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</w:p>
    <w:p w:rsidRDefault="00DE7300" w:rsidP="00DE7300" w:rsidR="00DE7300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kao stečajnom sucu, povodom prijedloga predlagatelja/dužnika NOĆNA DOSTAVA SVEMIRKO j.d.o.o., ZAVNOH-a 6, Čakovec, OIB: 53572583227, dana 15. listopada 2015., donio je slijedeći</w:t>
      </w:r>
    </w:p>
    <w:p w:rsidRDefault="00DE7300" w:rsidP="00DE7300" w:rsidR="00DE7300">
      <w:pPr>
        <w:spacing w:after="0"/>
        <w:jc w:val="both"/>
        <w:rPr>
          <w:rFonts w:cs="Times New Roman"/>
        </w:rPr>
      </w:pPr>
    </w:p>
    <w:p w:rsidRDefault="00DE7300" w:rsidP="00DE7300" w:rsidR="00DE7300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O G L A S</w:t>
      </w:r>
    </w:p>
    <w:p w:rsidRDefault="00DE7300" w:rsidP="00DE7300" w:rsidR="00DE7300">
      <w:pPr>
        <w:spacing w:after="0"/>
        <w:jc w:val="both"/>
        <w:rPr>
          <w:rFonts w:cs="Times New Roman"/>
        </w:rPr>
      </w:pPr>
    </w:p>
    <w:p w:rsidRDefault="00DE7300" w:rsidP="00DE7300" w:rsidR="00DE730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Pozivaju se osobe koje imaju pravni interes za provedbom stečajnog postupka nad dužnikom NOĆNA DOSTAVA SVEMIRKO j.d.o.o., ZAVNOH-a 6, Čakovec, OIB: 53572583227, da u roku od 15 dana od dana objave oglasa na mrežnoj stranici e-Oglasna ploča suda na žiro-račun ovog suda otvoren kod Hrvatske poštanske banke broj: HR6223900011300002746, poziv na broj odobrenja: 64 5045-3574-2202615, iznos od 8.000,00 kn na ime predujmljivanja troškova prethodnog i otvorenog stečajnog postupka.</w:t>
      </w:r>
    </w:p>
    <w:p w:rsidRDefault="00DE7300" w:rsidP="00DE7300" w:rsidR="00DE730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DE7300" w:rsidP="00DE7300" w:rsidR="00DE7300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15. listopada 2015.</w:t>
      </w:r>
    </w:p>
    <w:p w:rsidRDefault="00DE7300" w:rsidP="00DE7300" w:rsidR="00DE7300">
      <w:pPr>
        <w:spacing w:after="0"/>
        <w:jc w:val="center"/>
        <w:rPr>
          <w:rFonts w:cs="Times New Roman"/>
        </w:rPr>
      </w:pPr>
    </w:p>
    <w:p w:rsidRDefault="00DE7300" w:rsidP="00DE7300" w:rsidR="00DE730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DE7300" w:rsidP="00DE7300" w:rsidR="00DE7300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 </w:t>
      </w:r>
    </w:p>
    <w:p w:rsidRDefault="00DE7300" w:rsidP="00DE7300" w:rsidR="00DE7300">
      <w:pPr>
        <w:spacing w:after="0"/>
        <w:jc w:val="both"/>
        <w:rPr>
          <w:rFonts w:cs="Times New Roman"/>
        </w:rPr>
      </w:pPr>
    </w:p>
    <w:p w:rsidRDefault="00DE7300" w:rsidP="00DE7300" w:rsidR="00DE7300">
      <w:pPr>
        <w:spacing w:after="0"/>
        <w:ind w:firstLine="708" w:left="5664"/>
        <w:jc w:val="both"/>
        <w:rPr>
          <w:rFonts w:cs="Times New Roman"/>
        </w:rPr>
      </w:pPr>
    </w:p>
    <w:p w:rsidRDefault="00DE7300" w:rsidP="00DE7300" w:rsidR="00DE730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DE7300" w:rsidP="00DE7300" w:rsidR="00DE730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DE7300" w:rsidP="00DE7300" w:rsidR="00DE7300">
      <w:pPr>
        <w:spacing w:after="0"/>
        <w:rPr>
          <w:rFonts w:hAnsiTheme="minorHAnsi" w:asciiTheme="minorHAnsi"/>
          <w:sz w:val="22"/>
          <w:szCs w:val="22"/>
        </w:rPr>
      </w:pPr>
    </w:p>
    <w:p w:rsidRDefault="00CB0EA4" w:rsidP="00DE7300" w:rsidR="00CB0EA4">
      <w:pPr>
        <w:pStyle w:val="Naslovdokumenta"/>
        <w:spacing w:after="0"/>
      </w:pPr>
    </w:p>
    <w:p w:rsidRDefault="0071688E" w:rsidP="00DE7300" w:rsidR="0071688E">
      <w:pPr>
        <w:pStyle w:val="Poetniodjeljak"/>
        <w:spacing w:after="0"/>
      </w:pPr>
    </w:p>
    <w:p w:rsidRDefault="00A21F0D" w:rsidP="00DE7300" w:rsidR="00A21F0D">
      <w:pPr>
        <w:pStyle w:val="NormaleSPIS"/>
        <w:spacing w:after="0"/>
        <w:rPr>
          <w:noProof/>
        </w:rPr>
      </w:pPr>
    </w:p>
    <w:p w:rsidRDefault="00DA0242" w:rsidP="00DE7300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300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747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St-26/2015-12</izvorni_sadrzaj>
    <derivirana_varijabla naziv="DomainObject.Oznaka_1">St-26/2015-12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provođenje st. postupka</izvorni_sadrzaj>
    <derivirana_varijabla naziv="DomainObject.Predmet.Opis_1">Zahtjev za provođenje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NOĆNA DOSTAVA SVEMIRKO jednostavno društvo s ograničenom odgovornošću za trgovinu, proizvodnju i usluge</izvorni_sadrzaj>
    <derivirana_varijabla naziv="DomainObject.Predmet.StrankaFormated_1">  NOĆNA DOSTAVA SVEMIRKO jednostavno društvo s ograničenom odgovornošću za trgovinu, proizvodnju i usluge</derivirana_varijabla>
  </DomainObject.Predmet.StrankaFormated>
  <DomainObject.Predmet.StrankaFormatedOIB>
    <izvorni_sadrzaj>  NOĆNA DOSTAVA SVEMIRKO jednostavno društvo s ograničenom odgovornošću za trgovinu, proizvodnju i usluge, OIB 53572583227</izvorni_sadrzaj>
    <derivirana_varijabla naziv="DomainObject.Predmet.StrankaFormatedOIB_1">  NOĆNA DOSTAVA SVEMIRKO jednostavno društvo s ograničenom odgovornošću za trgovinu, proizvodnju i usluge, OIB 53572583227</derivirana_varijabla>
  </DomainObject.Predmet.StrankaFormatedOIB>
  <DomainObject.Predmet.StrankaFormatedWithAdress>
    <izvorni_sadrzaj> NOĆNA DOSTAVA SVEMIRKO jednostavno društvo s ograničenom odgovornošću za trgovinu, proizvodnju i usluge, Zavnoh-a 6, 40000 Čakovec</izvorni_sadrzaj>
    <derivirana_varijabla naziv="DomainObject.Predmet.StrankaFormatedWithAdress_1"> NOĆNA DOSTAVA SVEMIRKO jednostavno društvo s ograničenom odgovornošću za trgovinu, proizvodnju i usluge, Zavnoh-a 6, 40000 Čakovec</derivirana_varijabla>
  </DomainObject.Predmet.StrankaFormatedWithAdress>
  <DomainObject.Predmet.StrankaFormatedWithAdressOIB>
    <izvorni_sadrzaj> NOĆNA DOSTAVA SVEMIRKO jednostavno društvo s ograničenom odgovornošću za trgovinu, proizvodnju i usluge, OIB 53572583227, Zavnoh-a 6, 40000 Čakovec</izvorni_sadrzaj>
    <derivirana_varijabla naziv="DomainObject.Predmet.StrankaFormatedWithAdressOIB_1"> NOĆNA DOSTAVA SVEMIRKO jednostavno društvo s ograničenom odgovornošću za trgovinu, proizvodnju i usluge, OIB 53572583227, Zavnoh-a 6, 40000 Čakovec</derivirana_varijabla>
  </DomainObject.Predmet.StrankaFormatedWithAdressOIB>
  <DomainObject.Predmet.StrankaWithAdress>
    <izvorni_sadrzaj>NOĆNA DOSTAVA SVEMIRKO jednostavno društvo s ograničenom odgovornošću za trgovinu, proizvodnju i usluge Zavnoh-a 6,40000 Čakovec</izvorni_sadrzaj>
    <derivirana_varijabla naziv="DomainObject.Predmet.StrankaWithAdress_1">NOĆNA DOSTAVA SVEMIRKO jednostavno društvo s ograničenom odgovornošću za trgovinu, proizvodnju i usluge Zavnoh-a 6,40000 Čakovec</derivirana_varijabla>
  </DomainObject.Predmet.StrankaWithAdress>
  <DomainObject.Predmet.StrankaWithAdressOIB>
    <izvorni_sadrzaj>NOĆNA DOSTAVA SVEMIRKO jednostavno društvo s ograničenom odgovornošću za trgovinu, proizvodnju i usluge, OIB 53572583227, Zavnoh-a 6,40000 Čakovec</izvorni_sadrzaj>
    <derivirana_varijabla naziv="DomainObject.Predmet.StrankaWithAdressOIB_1">NOĆNA DOSTAVA SVEMIRKO jednostavno društvo s ograničenom odgovornošću za trgovinu, proizvodnju i usluge, OIB 53572583227, Zavnoh-a 6,40000 Čakovec</derivirana_varijabla>
  </DomainObject.Predmet.StrankaWithAdressOIB>
  <DomainObject.Predmet.StrankaNazivFormated>
    <izvorni_sadrzaj>NOĆNA DOSTAVA SVEMIRKO jednostavno društvo s ograničenom odgovornošću za trgovinu, proizvodnju i usluge</izvorni_sadrzaj>
    <derivirana_varijabla naziv="DomainObject.Predmet.StrankaNazivFormated_1">NOĆNA DOSTAVA SVEMIRKO jednostavno društvo s ograničenom odgovornošću za trgovinu, proizvodnju i usluge</derivirana_varijabla>
  </DomainObject.Predmet.StrankaNazivFormated>
  <DomainObject.Predmet.StrankaNazivFormatedOIB>
    <izvorni_sadrzaj>NOĆNA DOSTAVA SVEMIRKO jednostavno društvo s ograničenom odgovornošću za trgovinu, proizvodnju i usluge, OIB 53572583227</izvorni_sadrzaj>
    <derivirana_varijabla naziv="DomainObject.Predmet.StrankaNazivFormatedOIB_1">NOĆNA DOSTAVA SVEMIRKO jednostavno društvo s ograničenom odgovornošću za trgovinu, proizvodnju i usluge, OIB 53572583227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NOĆNA DOSTAVA SVEMIRKO jednostavno društvo s ograničenom odgovornošću za trgovinu, proizvodnju i usluge</item>
    </izvorni_sadrzaj>
    <derivirana_varijabla naziv="DomainObject.Predmet.StrankaListFormated_1">
      <item>NOĆNA DOSTAVA SVEMIRKO jednostavno društvo s ograničenom odgovornošću za trgovinu, proizvodnju i usluge</item>
    </derivirana_varijabla>
  </DomainObject.Predmet.StrankaListFormated>
  <DomainObject.Predmet.StrankaListFormatedOIB>
    <izvorni_sadrzaj>
      <item>NOĆNA DOSTAVA SVEMIRKO jednostavno društvo s ograničenom odgovornošću za trgovinu, proizvodnju i usluge, OIB 53572583227</item>
    </izvorni_sadrzaj>
    <derivirana_varijabla naziv="DomainObject.Predmet.StrankaListFormatedOIB_1">
      <item>NOĆNA DOSTAVA SVEMIRKO jednostavno društvo s ograničenom odgovornošću za trgovinu, proizvodnju i usluge, OIB 53572583227</item>
    </derivirana_varijabla>
  </DomainObject.Predmet.StrankaListFormatedOIB>
  <DomainObject.Predmet.StrankaListFormatedWithAdress>
    <izvorni_sadrzaj>
      <item>NOĆNA DOSTAVA SVEMIRKO jednostavno društvo s ograničenom odgovornošću za trgovinu, proizvodnju i usluge, Zavnoh-a 6, 40000 Čakovec</item>
    </izvorni_sadrzaj>
    <derivirana_varijabla naziv="DomainObject.Predmet.StrankaListFormatedWithAdress_1">
      <item>NOĆNA DOSTAVA SVEMIRKO jednostavno društvo s ograničenom odgovornošću za trgovinu, proizvodnju i usluge, Zavnoh-a 6, 40000 Čakovec</item>
    </derivirana_varijabla>
  </DomainObject.Predmet.StrankaListFormatedWithAdress>
  <DomainObject.Predmet.StrankaListFormatedWithAdressOIB>
    <izvorni_sadrzaj>
      <item>NOĆNA DOSTAVA SVEMIRKO jednostavno društvo s ograničenom odgovornošću za trgovinu, proizvodnju i usluge, OIB 53572583227, Zavnoh-a 6, 40000 Čakovec</item>
    </izvorni_sadrzaj>
    <derivirana_varijabla naziv="DomainObject.Predmet.StrankaListFormatedWithAdressOIB_1">
      <item>NOĆNA DOSTAVA SVEMIRKO jednostavno društvo s ograničenom odgovornošću za trgovinu, proizvodnju i usluge, OIB 53572583227, Zavnoh-a 6, 40000 Čakovec</item>
    </derivirana_varijabla>
  </DomainObject.Predmet.StrankaListFormatedWithAdressOIB>
  <DomainObject.Predmet.StrankaListNazivFormated>
    <izvorni_sadrzaj>
      <item>NOĆNA DOSTAVA SVEMIRKO jednostavno društvo s ograničenom odgovornošću za trgovinu, proizvodnju i usluge</item>
    </izvorni_sadrzaj>
    <derivirana_varijabla naziv="DomainObject.Predmet.StrankaListNazivFormated_1">
      <item>NOĆNA DOSTAVA SVEMIRKO jednostavno društvo s ograničenom odgovornošću za trgovinu, proizvodnju i usluge</item>
    </derivirana_varijabla>
  </DomainObject.Predmet.StrankaListNazivFormated>
  <DomainObject.Predmet.StrankaListNazivFormatedOIB>
    <izvorni_sadrzaj>
      <item>NOĆNA DOSTAVA SVEMIRKO jednostavno društvo s ograničenom odgovornošću za trgovinu, proizvodnju i usluge, OIB 53572583227</item>
    </izvorni_sadrzaj>
    <derivirana_varijabla naziv="DomainObject.Predmet.StrankaListNazivFormatedOIB_1">
      <item>NOĆNA DOSTAVA SVEMIRKO jednostavno društvo s ograničenom odgovornošću za trgovinu, proizvodnju i usluge, OIB 53572583227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Darko Hradel</item>
      <item>Sudski registar</item>
      <item>ŽDO Varaždin, Građansko upravni odjel</item>
    </izvorni_sadrzaj>
    <derivirana_varijabla naziv="DomainObject.Predmet.OstaliListFormated_1">
      <item>Darko Hradel</item>
      <item>Sudski registar</item>
      <item>ŽDO Varaždin, Građansko upravni odjel</item>
    </derivirana_varijabla>
  </DomainObject.Predmet.OstaliListFormated>
  <DomainObject.Predmet.OstaliListFormatedOIB>
    <izvorni_sadrzaj>
      <item>Darko Hradel, OIB 14302994985</item>
      <item>Sudski registar</item>
      <item>ŽDO Varaždin, Građansko upravni odjel</item>
    </izvorni_sadrzaj>
    <derivirana_varijabla naziv="DomainObject.Predmet.OstaliListFormatedOIB_1">
      <item>Darko Hradel, OIB 14302994985</item>
      <item>Sudski registar</item>
      <item>ŽDO Varaždin, Građansko upravni odjel</item>
    </derivirana_varijabla>
  </DomainObject.Predmet.OstaliListFormatedOIB>
  <DomainObject.Predmet.OstaliListFormatedWithAdress>
    <izvorni_sadrzaj>
      <item>Darko Hradel, Ulica Zavnoh-a 6, 40000 Čakovec</item>
      <item>Sudski registar, B.Radića 2, 42000 Varaždin</item>
      <item>ŽDO Varaždin, Građansko upravni odjel</item>
    </izvorni_sadrzaj>
    <derivirana_varijabla naziv="DomainObject.Predmet.OstaliListFormatedWithAdress_1">
      <item>Darko Hradel, Ulica Zavnoh-a 6, 40000 Čakovec</item>
      <item>Sudski registar, B.Radića 2, 42000 Varaždin</item>
      <item>ŽDO Varaždin, Građansko upravni odjel</item>
    </derivirana_varijabla>
  </DomainObject.Predmet.OstaliListFormatedWithAdress>
  <DomainObject.Predmet.OstaliListFormatedWithAdressOIB>
    <izvorni_sadrzaj>
      <item>Darko Hradel, OIB 14302994985, Ulica Zavnoh-a 6, 40000 Čakovec</item>
      <item>Sudski registar, B.Radića 2, 42000 Varaždin</item>
      <item>ŽDO Varaždin, Građansko upravni odjel</item>
    </izvorni_sadrzaj>
    <derivirana_varijabla naziv="DomainObject.Predmet.OstaliListFormatedWithAdressOIB_1">
      <item>Darko Hradel, OIB 14302994985, Ulica Zavnoh-a 6, 40000 Čakovec</item>
      <item>Sudski registar, B.Radića 2, 42000 Varaždin</item>
      <item>ŽDO Varaždin, Građansko upravni odjel</item>
    </derivirana_varijabla>
  </DomainObject.Predmet.OstaliListFormatedWithAdressOIB>
  <DomainObject.Predmet.OstaliListNazivFormated>
    <izvorni_sadrzaj>
      <item>Darko Hradel</item>
      <item>Sudski registar</item>
      <item>ŽDO Varaždin, Građansko upravni odjel</item>
    </izvorni_sadrzaj>
    <derivirana_varijabla naziv="DomainObject.Predmet.OstaliListNazivFormated_1">
      <item>Darko Hradel</item>
      <item>Sudski registar</item>
      <item>ŽDO Varaždin, Građansko upravni odjel</item>
    </derivirana_varijabla>
  </DomainObject.Predmet.OstaliListNazivFormated>
  <DomainObject.Predmet.OstaliListNazivFormatedOIB>
    <izvorni_sadrzaj>
      <item>Darko Hradel, OIB 14302994985</item>
      <item>Sudski registar</item>
      <item>ŽDO Varaždin, Građansko upravni odjel</item>
    </izvorni_sadrzaj>
    <derivirana_varijabla naziv="DomainObject.Predmet.OstaliListNazivFormatedOIB_1">
      <item>Darko Hradel, OIB 14302994985</item>
      <item>Sudski registar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St-26/2015-12</izvorni_sadrzaj>
    <derivirana_varijabla naziv="DomainObject.PoslovniBrojDokumenta_1">St-26/2015-12</derivirana_varijabla>
  </DomainObject.PoslovniBrojDokumenta>
  <DomainObject.Predmet.StrankaIDrugi>
    <izvorni_sadrzaj>NOĆNA DOSTAVA SVEMIRKO jednostavno društvo s ograničenom odgovornošću za trgovinu, proizvodnju i usluge</izvorni_sadrzaj>
    <derivirana_varijabla naziv="DomainObject.Predmet.StrankaIDrugi_1">NOĆNA DOSTAVA SVEMIRKO jednostavno društvo s ograničenom odgovornošću za trgovinu,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NOĆNA DOSTAVA SVEMIRKO jednostavno društvo s ograničenom odgovornošću za trgovinu, proizvodnju i usluge, OIB 53572583227, Zavnoh-a 6, 40000 Čakovec</izvorni_sadrzaj>
    <derivirana_varijabla naziv="DomainObject.Predmet.StrankaIDrugiAdressOIB_1">NOĆNA DOSTAVA SVEMIRKO jednostavno društvo s ograničenom odgovornošću za trgovinu, proizvodnju i usluge, OIB 53572583227, Zavnoh-a 6,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NOĆNA DOSTAVA SVEMIRKO jednostavno društvo s ograničenom odgovornošću za trgovinu, proizvodnju i usluge</item>
      <item>Darko Hradel</item>
      <item>Sudski registar</item>
      <item>ŽDO Varaždin, Građansko upravni odjel</item>
    </izvorni_sadrzaj>
    <derivirana_varijabla naziv="DomainObject.Predmet.SudioniciListNaziv_1">
      <item>NOĆNA DOSTAVA SVEMIRKO jednostavno društvo s ograničenom odgovornošću za trgovinu, proizvodnju i usluge</item>
      <item>Darko Hradel</item>
      <item>Sudski registar</item>
      <item>ŽDO Varaždin, Građansko upravni odjel</item>
    </derivirana_varijabla>
  </DomainObject.Predmet.SudioniciListNaziv>
  <DomainObject.Predmet.SudioniciListAdressOIB>
    <izvorni_sadrzaj>
      <item>NOĆNA DOSTAVA SVEMIRKO jednostavno društvo s ograničenom odgovornošću za trgovinu, proizvodnju i usluge, OIB 53572583227, Zavnoh-a 6,40000 Čakovec</item>
      <item>Darko Hradel, OIB 14302994985, Ulica Zavnoh-a 6,40000 Čakovec</item>
      <item>Sudski registar, B.Radića 2,42000 Varaždin</item>
      <item>ŽDO Varaždin, Građansko upravni odjel</item>
    </izvorni_sadrzaj>
    <derivirana_varijabla naziv="DomainObject.Predmet.SudioniciListAdressOIB_1">
      <item>NOĆNA DOSTAVA SVEMIRKO jednostavno društvo s ograničenom odgovornošću za trgovinu, proizvodnju i usluge, OIB 53572583227, Zavnoh-a 6,40000 Čakovec</item>
      <item>Darko Hradel, OIB 14302994985, Ulica Zavnoh-a 6,40000 Čakovec</item>
      <item>Sudski registar, B.Radića 2,42000 Varaždin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EDA441-E5C9-432F-A2A3-B43651D261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1039</properties:Characters>
  <properties:Lines>39</properties:Lines>
  <properties:Paragraphs>13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2015-10-15T12:31:00Z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St-26/2015-12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