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ce47" w14:paraId="867ce47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 w:rsidRPr="00AC7A58">
      <w:pPr>
        <w:pStyle w:val="Zaglavlje"/>
        <w:jc w:val="right"/>
      </w:pPr>
    </w:p>
    <w:p w:rsidRDefault="00210957" w:rsidP="000A275A" w:rsidR="00210957" w:rsidRPr="00AC7A58">
      <w:pPr>
        <w:pStyle w:val="Zaglavlje"/>
        <w:jc w:val="right"/>
      </w:pPr>
    </w:p>
    <w:p w:rsidRDefault="005D48FC" w:rsidP="005D48FC" w:rsidR="009A0EA4">
      <w:pPr>
        <w:pStyle w:val="Zaglavlje"/>
        <w:jc w:val="center"/>
      </w:pPr>
      <w:r w:rsidRPr="00AC7A58">
        <w:t>Z A K LJ U Č A K</w:t>
      </w:r>
    </w:p>
    <w:p w:rsidRDefault="00D25082" w:rsidP="005D48FC" w:rsidR="00D25082" w:rsidRPr="00AC7A58">
      <w:pPr>
        <w:pStyle w:val="Zaglavlje"/>
        <w:jc w:val="center"/>
      </w:pPr>
    </w:p>
    <w:p w:rsidRDefault="005325BE" w:rsidP="00210957" w:rsidR="005325BE" w:rsidRPr="009B3960">
      <w:pPr>
        <w:spacing w:lineRule="auto" w:line="240" w:after="0"/>
      </w:pPr>
    </w:p>
    <w:p w:rsidRDefault="00210957" w:rsidP="00210957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 xml:space="preserve">čajnog postupka nad dužnikom </w:t>
      </w:r>
      <w:r w:rsidR="00354C5D" w:rsidRPr="00354C5D">
        <w:t>GRAČINA METAL j.d.o.o.</w:t>
      </w:r>
      <w:r w:rsidR="00354C5D">
        <w:t>, Gračina 19, Križevci</w:t>
      </w:r>
      <w:r w:rsidR="00D25082">
        <w:t xml:space="preserve">, OIB: </w:t>
      </w:r>
      <w:r w:rsidR="00354C5D" w:rsidRPr="00354C5D">
        <w:t>22248750424</w:t>
      </w:r>
      <w:r>
        <w:t xml:space="preserve">, </w:t>
      </w:r>
      <w:r w:rsidR="005A1CAB">
        <w:t>4. svibnja 2017</w:t>
      </w:r>
      <w:r w:rsidRPr="001838E0">
        <w:t xml:space="preserve">.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354C5D" w:rsidR="007705CF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354C5D" w:rsidRPr="00354C5D">
        <w:t>GRAČINA METAL j.d.o.o</w:t>
      </w:r>
      <w:r w:rsidR="00354C5D">
        <w:t>.</w:t>
      </w:r>
      <w:r w:rsidR="00D25082">
        <w:t>,</w:t>
      </w:r>
      <w:r w:rsidR="00365CDA">
        <w:t xml:space="preserve"> </w:t>
      </w:r>
      <w:r w:rsidR="00354C5D">
        <w:rPr>
          <w:u w:val="single"/>
        </w:rPr>
        <w:t>Zdravku Vukaloviću iz Gračina, Gračina 19</w:t>
      </w:r>
      <w:r w:rsidR="00D25082" w:rsidRPr="00D25082">
        <w:rPr>
          <w:u w:val="single"/>
        </w:rPr>
        <w:t>,</w:t>
      </w:r>
      <w:r w:rsidR="00F06989" w:rsidRPr="00D25082">
        <w:rPr>
          <w:u w:val="single"/>
        </w:rPr>
        <w:t xml:space="preserve"> OIB: </w:t>
      </w:r>
      <w:r w:rsidR="00354C5D" w:rsidRPr="00354C5D">
        <w:rPr>
          <w:u w:val="single"/>
        </w:rPr>
        <w:t xml:space="preserve">95685420815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365CDA" w:rsidR="00365CDA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D25082" w:rsidP="00D25082" w:rsidR="00D25082">
      <w:pPr>
        <w:pStyle w:val="Odlomakpopisa"/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354C5D">
        <w:t>21</w:t>
      </w:r>
      <w:r w:rsidR="005A1CAB">
        <w:t>. veljače 2017</w:t>
      </w:r>
      <w:r w:rsidR="00365CDA">
        <w:t xml:space="preserve">. </w:t>
      </w:r>
      <w:r w:rsidR="00E8151E">
        <w:t xml:space="preserve">u Očevidniku redoslijeda osnova za plaćanje ima evidentirane neizvršene osnove za plaćanje u </w:t>
      </w:r>
      <w:r w:rsidR="005A1CAB">
        <w:t xml:space="preserve">u neprekinutom razdoblju od 120 dana u </w:t>
      </w:r>
      <w:r w:rsidR="00E8151E">
        <w:t>ukupnom iznosu od</w:t>
      </w:r>
      <w:r w:rsidR="00365CDA">
        <w:t xml:space="preserve"> </w:t>
      </w:r>
      <w:r w:rsidR="005A1CAB">
        <w:t>17.318,83</w:t>
      </w:r>
      <w:r w:rsidR="00365CDA">
        <w:t xml:space="preserve"> kn</w:t>
      </w:r>
      <w:r w:rsidR="00365CDA" w:rsidRPr="002341E5">
        <w:t xml:space="preserve"> </w:t>
      </w:r>
      <w:r w:rsidR="007C54C3">
        <w:t xml:space="preserve">te da dužnik </w:t>
      </w:r>
      <w:r w:rsidR="007572C4">
        <w:t xml:space="preserve">ima 1 zaposlenog. 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A1CAB">
        <w:rPr>
          <w:rFonts w:eastAsia="Times New Roman"/>
          <w:lang w:eastAsia="hr-HR"/>
        </w:rPr>
        <w:t>4. svibnja 2017.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A027DA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027D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027DA" w:rsidP="00A027DA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027DA" w:rsidP="00A027DA" w:rsidR="00A027D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 točnost otpravka-ovlašteni službenik: </w:t>
            </w:r>
          </w:p>
        </w:tc>
      </w:tr>
    </w:tbl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9B3960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354C5D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281AFC">
        <w:t xml:space="preserve">dužnika, </w:t>
      </w:r>
      <w:r w:rsidR="00354C5D" w:rsidRPr="00354C5D">
        <w:t>Zdravku Vukaloviću iz Gračina, Gračina 19</w:t>
      </w:r>
    </w:p>
    <w:p w:rsidRDefault="000B41E0" w:rsidP="000B41E0" w:rsidR="00162F87" w:rsidRPr="00281AFC">
      <w:pPr>
        <w:spacing w:lineRule="auto" w:line="240" w:after="0"/>
        <w:jc w:val="both"/>
      </w:pPr>
      <w:r w:rsidRPr="00281AFC">
        <w:t>2</w:t>
      </w:r>
      <w:r w:rsidR="007F6649" w:rsidRPr="00281AFC">
        <w:t xml:space="preserve">. </w:t>
      </w:r>
      <w:r w:rsidR="00162F87" w:rsidRPr="00281AFC">
        <w:t>e-Oglasna ploča suda</w:t>
      </w:r>
    </w:p>
    <w:p w:rsidRDefault="00190844" w:rsidP="00190844" w:rsidR="00190844" w:rsidRPr="00281AFC">
      <w:pPr>
        <w:spacing w:lineRule="auto" w:line="240" w:after="0"/>
        <w:jc w:val="both"/>
      </w:pPr>
    </w:p>
    <w:sectPr w:rsidSect="00CD4711" w:rsidR="00190844" w:rsidRPr="00281AF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7B4" w:rsidP="00CD4711" w:rsidR="00E207B4">
      <w:pPr>
        <w:spacing w:lineRule="auto" w:line="240" w:after="0"/>
      </w:pPr>
      <w:r>
        <w:separator/>
      </w:r>
    </w:p>
  </w:endnote>
  <w:end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7B4" w:rsidP="00CD4711" w:rsidR="00E207B4">
      <w:pPr>
        <w:spacing w:lineRule="auto" w:line="240" w:after="0"/>
      </w:pPr>
      <w:r>
        <w:separator/>
      </w:r>
    </w:p>
  </w:footnote>
  <w:footnote w:id="0" w:type="continuationSeparator">
    <w:p w:rsidRDefault="00E207B4" w:rsidP="00CD4711" w:rsidR="00E207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CE6">
          <w:rPr>
            <w:noProof/>
          </w:rPr>
          <w:t>2</w:t>
        </w:r>
        <w:r>
          <w:fldChar w:fldCharType="end"/>
        </w:r>
      </w:p>
    </w:sdtContent>
  </w:sdt>
  <w:p w:rsidRDefault="000F59CB" w:rsidP="000F59CB" w:rsidR="000F59CB" w:rsidRPr="009B3960">
    <w:pPr>
      <w:pStyle w:val="Zaglavlje"/>
      <w:jc w:val="right"/>
    </w:pPr>
    <w:r>
      <w:t>Poslovni broj: 4</w:t>
    </w:r>
    <w:r w:rsidRPr="009B3960">
      <w:t xml:space="preserve"> St-</w:t>
    </w:r>
    <w:r w:rsidR="00354C5D">
      <w:t>105</w:t>
    </w:r>
    <w:r>
      <w:t>/17-3</w:t>
    </w:r>
  </w:p>
  <w:p w:rsidRDefault="00CD4711" w:rsidP="00D25082" w:rsidR="00CD47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CE6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354C5D">
      <w:t>105</w:t>
    </w:r>
    <w:r w:rsidR="000F59CB">
      <w:t>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866FD"/>
    <w:rsid w:val="00097B6F"/>
    <w:rsid w:val="000A1E56"/>
    <w:rsid w:val="000A275A"/>
    <w:rsid w:val="000B1B63"/>
    <w:rsid w:val="000B41E0"/>
    <w:rsid w:val="000B60BC"/>
    <w:rsid w:val="000F59CB"/>
    <w:rsid w:val="00111801"/>
    <w:rsid w:val="0011358F"/>
    <w:rsid w:val="00132CAF"/>
    <w:rsid w:val="00133DA0"/>
    <w:rsid w:val="00162F87"/>
    <w:rsid w:val="00190844"/>
    <w:rsid w:val="001A069D"/>
    <w:rsid w:val="001A2133"/>
    <w:rsid w:val="001E56E4"/>
    <w:rsid w:val="00210957"/>
    <w:rsid w:val="00277CE6"/>
    <w:rsid w:val="00281AFC"/>
    <w:rsid w:val="002B7ABE"/>
    <w:rsid w:val="002D5FD6"/>
    <w:rsid w:val="002E3F7D"/>
    <w:rsid w:val="00334A2B"/>
    <w:rsid w:val="003548DA"/>
    <w:rsid w:val="00354C5D"/>
    <w:rsid w:val="00365CDA"/>
    <w:rsid w:val="003A7B96"/>
    <w:rsid w:val="003C596F"/>
    <w:rsid w:val="00402657"/>
    <w:rsid w:val="00410548"/>
    <w:rsid w:val="004D2BBB"/>
    <w:rsid w:val="00500381"/>
    <w:rsid w:val="005325BE"/>
    <w:rsid w:val="005422A2"/>
    <w:rsid w:val="00554D73"/>
    <w:rsid w:val="005A1CAB"/>
    <w:rsid w:val="005C1573"/>
    <w:rsid w:val="005D0BC6"/>
    <w:rsid w:val="005D48FC"/>
    <w:rsid w:val="005E497D"/>
    <w:rsid w:val="00605C60"/>
    <w:rsid w:val="00624B88"/>
    <w:rsid w:val="0064771B"/>
    <w:rsid w:val="006A4DA1"/>
    <w:rsid w:val="006C1BA0"/>
    <w:rsid w:val="00727175"/>
    <w:rsid w:val="007572C4"/>
    <w:rsid w:val="007705CF"/>
    <w:rsid w:val="007C54C3"/>
    <w:rsid w:val="007D5935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C7A58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25082"/>
    <w:rsid w:val="00D33569"/>
    <w:rsid w:val="00E01330"/>
    <w:rsid w:val="00E207B4"/>
    <w:rsid w:val="00E24435"/>
    <w:rsid w:val="00E271F2"/>
    <w:rsid w:val="00E8151E"/>
    <w:rsid w:val="00EC7C95"/>
    <w:rsid w:val="00ED5DD7"/>
    <w:rsid w:val="00F06989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C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C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C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C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C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C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C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C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GRAČINA METAL jednostavno društvo s ograničenom odgovornošću za proizvodnju, usluge trgovinu zastupanog po punomoćniku Zdravko Vukalović, direktor</izvorni_sadrzaj>
    <derivirana_varijabla naziv="DomainObject.Predmet.ProtustrankaFormated_1">  GRAČINA METAL jednostavno društvo s ograničenom odgovornošću za proizvodnju, usluge trgovinu zastupanog po punomoćniku Zdravko Vukalović, direktor</derivirana_varijabla>
  </DomainObject.Predmet.ProtustrankaFormated>
  <DomainObject.Predmet.ProtustrankaFormatedOIB>
    <izvorni_sadrzaj>  GRAČINA METAL jednostavno društvo s ograničenom odgovornošću za proizvodnju, usluge trgovinu, OIB 22248750424 zastupanog po punomoćniku Zdravko Vukalović, direktor</izvorni_sadrzaj>
    <derivirana_varijabla naziv="DomainObject.Predmet.ProtustrankaFormatedOIB_1">  GRAČINA METAL jednostavno društvo s ograničenom odgovornošću za proizvodnju, usluge trgovinu, OIB 22248750424 zastupanog po punomoćniku Zdravko Vukalović, direktor</derivirana_varijabla>
  </DomainObject.Predmet.ProtustrankaFormatedOIB>
  <DomainObject.Predmet.ProtustrankaFormatedWithAdress>
    <izvorni_sadrzaj> GRAČINA METAL jednostavno društvo s ograničenom odgovornošću za proizvodnju, usluge trgovinu, Gračina 19, 48260 Križevci zastupanog po punomoćniku Zdravko Vukalović, direktor</izvorni_sadrzaj>
    <derivirana_varijabla naziv="DomainObject.Predmet.ProtustrankaFormatedWithAdress_1"> GRAČINA METAL jednostavno društvo s ograničenom odgovornošću za proizvodnju, usluge trgovinu, Gračina 19, 48260 Križevci zastupanog po punomoćniku Zdravko Vukalović, direktor</derivirana_varijabla>
  </DomainObject.Predmet.ProtustrankaFormatedWithAdress>
  <DomainObject.Predmet.ProtustrankaFormatedWithAdressOIB>
    <izvorni_sadrzaj> GRAČINA METAL jednostavno društvo s ograničenom odgovornošću za proizvodnju, usluge trgovinu, OIB 22248750424, Gračina 19, 48260 Križevci zastupanog po punomoćniku Zdravko Vukalović, direktor</izvorni_sadrzaj>
    <derivirana_varijabla naziv="DomainObject.Predmet.ProtustrankaFormatedWithAdressOIB_1"> GRAČINA METAL jednostavno društvo s ograničenom odgovornošću za proizvodnju, usluge trgovinu, OIB 22248750424, Gračina 19, 48260 Križevci zastupanog po punomoćniku Zdravko Vukalović, direktor</derivirana_varijabla>
  </DomainObject.Predmet.ProtustrankaFormatedWithAdressOIB>
  <DomainObject.Predmet.ProtustrankaWithAdress>
    <izvorni_sadrzaj>GRAČINA METAL jednostavno društvo s ograničenom odgovornošću za proizvodnju, usluge trgovinu Gračina 19, 48260 Križevci</izvorni_sadrzaj>
    <derivirana_varijabla naziv="DomainObject.Predmet.ProtustrankaWithAdress_1">GRAČINA METAL jednostavno društvo s ograničenom odgovornošću za proizvodnju, usluge trgovinu Gračina 19, 48260 Križevci</derivirana_varijabla>
  </DomainObject.Predmet.ProtustrankaWithAdress>
  <DomainObject.Predmet.ProtustrankaWithAdressOIB>
    <izvorni_sadrzaj>GRAČINA METAL jednostavno društvo s ograničenom odgovornošću za proizvodnju, usluge trgovinu, OIB 22248750424, Gračina 19, 48260 Križevci</izvorni_sadrzaj>
    <derivirana_varijabla naziv="DomainObject.Predmet.ProtustrankaWithAdressOIB_1">GRAČINA METAL jednostavno društvo s ograničenom odgovornošću za proizvodnju, usluge trgovinu, OIB 22248750424, Gračina 19, 48260 Križevci</derivirana_varijabla>
  </DomainObject.Predmet.ProtustrankaWithAdressOIB>
  <DomainObject.Predmet.ProtustrankaNazivFormated>
    <izvorni_sadrzaj>GRAČINA METAL jednostavno društvo s ograničenom odgovornošću za proizvodnju, usluge trgovinu</izvorni_sadrzaj>
    <derivirana_varijabla naziv="DomainObject.Predmet.ProtustrankaNazivFormated_1">GRAČINA METAL jednostavno društvo s ograničenom odgovornošću za proizvodnju, usluge trgovinu</derivirana_varijabla>
  </DomainObject.Predmet.ProtustrankaNazivFormated>
  <DomainObject.Predmet.ProtustrankaNazivFormatedOIB>
    <izvorni_sadrzaj>GRAČINA METAL jednostavno društvo s ograničenom odgovornošću za proizvodnju, usluge trgovinu, OIB 22248750424</izvorni_sadrzaj>
    <derivirana_varijabla naziv="DomainObject.Predmet.ProtustrankaNazivFormatedOIB_1">GRAČINA METAL jednostavno društvo s ograničenom odgovornošću za proizvodnju, usluge trgovinu, OIB 22248750424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32235.68</izvorni_sadrzaj>
    <derivirana_varijabla naziv="DomainObject.Predmet.TrenutnaVrijednost_1">32235.68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GRAČINA METAL jednostavno društvo s ograničenom odgovornošću za proizvodnju, usluge trgovinu zastupanog po punomoćniku Zdravko Vukalović, direktor</item>
    </izvorni_sadrzaj>
    <derivirana_varijabla naziv="DomainObject.Predmet.ProtuStrankaListFormated_1">
      <item>GRAČINA METAL jednostavno društvo s ograničenom odgovornošću za proizvodnju, usluge trgovinu zastupanog po punomoćniku Zdravko Vukalović, direktor</item>
    </derivirana_varijabla>
  </DomainObject.Predmet.ProtuStrankaListFormated>
  <DomainObject.Predmet.ProtuStrankaListFormatedOIB>
    <izvorni_sadrzaj>
      <item>GRAČINA METAL jednostavno društvo s ograničenom odgovornošću za proizvodnju, usluge trgovinu, OIB 22248750424 zastupanog po punomoćniku Zdravko Vukalović, direktor</item>
    </izvorni_sadrzaj>
    <derivirana_varijabla naziv="DomainObject.Predmet.ProtuStrankaListFormatedOIB_1">
      <item>GRAČINA METAL jednostavno društvo s ograničenom odgovornošću za proizvodnju, usluge trgovinu, OIB 22248750424 zastupanog po punomoćniku Zdravko Vukalović, direktor</item>
    </derivirana_varijabla>
  </DomainObject.Predmet.ProtuStrankaListFormatedOIB>
  <DomainObject.Predmet.ProtuStrankaListFormatedWithAdress>
    <izvorni_sadrzaj>
      <item>GRAČINA METAL jednostavno društvo s ograničenom odgovornošću za proizvodnju, usluge trgovinu, Gračina 19, 48260 Križevci zastupanog po punomoćniku Zdravko Vukalović, direktor</item>
    </izvorni_sadrzaj>
    <derivirana_varijabla naziv="DomainObject.Predmet.ProtuStrankaListFormatedWithAdress_1">
      <item>GRAČINA METAL jednostavno društvo s ograničenom odgovornošću za proizvodnju, usluge trgovinu, Gračina 19, 48260 Križevci zastupanog po punomoćniku Zdravko Vukalović, direktor</item>
    </derivirana_varijabla>
  </DomainObject.Predmet.ProtuStrankaListFormatedWithAdress>
  <DomainObject.Predmet.ProtuStrankaListFormatedWithAdressOIB>
    <izvorni_sadrzaj>
      <item>GRAČINA METAL jednostavno društvo s ograničenom odgovornošću za proizvodnju, usluge trgovinu, OIB 22248750424, Gračina 19, 48260 Križevci zastupanog po punomoćniku Zdravko Vukalović, direktor</item>
    </izvorni_sadrzaj>
    <derivirana_varijabla naziv="DomainObject.Predmet.ProtuStrankaListFormatedWithAdressOIB_1">
      <item>GRAČINA METAL jednostavno društvo s ograničenom odgovornošću za proizvodnju, usluge trgovinu, OIB 22248750424, Gračina 19, 48260 Križevci zastupanog po punomoćniku Zdravko Vukalović, direktor</item>
    </derivirana_varijabla>
  </DomainObject.Predmet.ProtuStrankaListFormatedWithAdressOIB>
  <DomainObject.Predmet.ProtuStrankaListNazivFormated>
    <izvorni_sadrzaj>
      <item>GRAČINA METAL jednostavno društvo s ograničenom odgovornošću za proizvodnju, usluge trgovinu</item>
    </izvorni_sadrzaj>
    <derivirana_varijabla naziv="DomainObject.Predmet.ProtuStrankaListNazivFormated_1">
      <item>GRAČINA METAL jednostavno društvo s ograničenom odgovornošću za proizvodnju, usluge trgovinu</item>
    </derivirana_varijabla>
  </DomainObject.Predmet.ProtuStrankaListNazivFormated>
  <DomainObject.Predmet.ProtuStrankaListNazivFormatedOIB>
    <izvorni_sadrzaj>
      <item>GRAČINA METAL jednostavno društvo s ograničenom odgovornošću za proizvodnju, usluge trgovinu, OIB 22248750424</item>
    </izvorni_sadrzaj>
    <derivirana_varijabla naziv="DomainObject.Predmet.ProtuStrankaListNazivFormatedOIB_1">
      <item>GRAČINA METAL jednostavno društvo s ograničenom odgovornošću za proizvodnju, usluge trgovinu, OIB 22248750424</item>
    </derivirana_varijabla>
  </DomainObject.Predmet.ProtuStrankaListNazivFormatedOIB>
  <DomainObject.Predmet.OstaliListFormated>
    <izvorni_sadrzaj>
      <item>Sudski registar</item>
      <item>e-oglasna ploča</item>
      <item>Zdravko Vukalović, direktor punomoćnik sudionika u postupku GRAČINA METAL jednostavno društvo s ograničenom odgovornošću za proizvodnju, usluge trgovinu</item>
    </izvorni_sadrzaj>
    <derivirana_varijabla naziv="DomainObject.Predmet.OstaliListFormated_1">
      <item>Sudski registar</item>
      <item>e-oglasna ploča</item>
      <item>Zdravko Vukalović, direktor punomoćnik sudionika u postupku GRAČINA METAL jednostavno društvo s ograničenom odgovornošću za proizvodnju, usluge trgovinu</item>
    </derivirana_varijabla>
  </DomainObject.Predmet.OstaliListFormated>
  <DomainObject.Predmet.OstaliListFormatedOIB>
    <izvorni_sadrzaj>
      <item>Sudski registar</item>
      <item>e-oglasna ploča</item>
      <item>Zdravko Vukalović, direktor, OIB 95685420815 punomoćnik sudionika u postupku GRAČINA METAL jednostavno društvo s ograničenom odgovornošću za proizvodnju, usluge trgovinu</item>
    </izvorni_sadrzaj>
    <derivirana_varijabla naziv="DomainObject.Predmet.OstaliListFormatedOIB_1">
      <item>Sudski registar</item>
      <item>e-oglasna ploča</item>
      <item>Zdravko Vukalović, direktor, OIB 95685420815 punomoćnik sudionika u postupku GRAČINA METAL jednostavno društvo s ograničenom odgovornošću za proizvodnju, usluge trgovinu</item>
    </derivirana_varijabla>
  </DomainObject.Predmet.OstaliListFormatedOIB>
  <DomainObject.Predmet.OstaliListFormatedWithAdress>
    <izvorni_sadrzaj>
      <item>Sudski registar</item>
      <item>e-oglasna ploča</item>
      <item>Zdravko Vukalović, direktor, Gračina 19, 48260 Gračina punomoćnik sudionika u postupku GRAČINA METAL jednostavno društvo s ograničenom odgovornošću za proizvodnju, usluge trgovinu</item>
    </izvorni_sadrzaj>
    <derivirana_varijabla naziv="DomainObject.Predmet.OstaliListFormatedWithAdress_1">
      <item>Sudski registar</item>
      <item>e-oglasna ploča</item>
      <item>Zdravko Vukalović, direktor, Gračina 19, 48260 Gračina punomoćnik sudionika u postupku GRAČINA METAL jednostavno društvo s ograničenom odgovornošću za proizvodnju, usluge trgovinu</item>
    </derivirana_varijabla>
  </DomainObject.Predmet.OstaliListFormatedWithAdress>
  <DomainObject.Predmet.OstaliListFormatedWithAdressOIB>
    <izvorni_sadrzaj>
      <item>Sudski registar</item>
      <item>e-oglasna ploča</item>
      <item>Zdravko Vukalović, direktor, OIB 95685420815, Gračina 19, 48260 Gračina punomoćnik sudionika u postupku GRAČINA METAL jednostavno društvo s ograničenom odgovornošću za proizvodnju, usluge trgovinu</item>
    </izvorni_sadrzaj>
    <derivirana_varijabla naziv="DomainObject.Predmet.OstaliListFormatedWithAdressOIB_1">
      <item>Sudski registar</item>
      <item>e-oglasna ploča</item>
      <item>Zdravko Vukalović, direktor, OIB 95685420815, Gračina 19, 48260 Gračina punomoćnik sudionika u postupku GRAČINA METAL jednostavno društvo s ograničenom odgovornošću za proizvodnju, usluge trgovinu</item>
    </derivirana_varijabla>
  </DomainObject.Predmet.OstaliListFormatedWithAdressOIB>
  <DomainObject.Predmet.OstaliListNazivFormated>
    <izvorni_sadrzaj>
      <item>Sudski registar</item>
      <item>e-oglasna ploča</item>
      <item>Zdravko Vukalović, direktor</item>
    </izvorni_sadrzaj>
    <derivirana_varijabla naziv="DomainObject.Predmet.OstaliListNazivFormated_1">
      <item>Sudski registar</item>
      <item>e-oglasna ploča</item>
      <item>Zdravko Vukalović, direktor</item>
    </derivirana_varijabla>
  </DomainObject.Predmet.OstaliListNazivFormated>
  <DomainObject.Predmet.OstaliListNazivFormatedOIB>
    <izvorni_sadrzaj>
      <item>Sudski registar</item>
      <item>e-oglasna ploča</item>
      <item>Zdravko Vukalović, direktor, OIB 95685420815</item>
    </izvorni_sadrzaj>
    <derivirana_varijabla naziv="DomainObject.Predmet.OstaliListNazivFormatedOIB_1">
      <item>Sudski registar</item>
      <item>e-oglasna ploča</item>
      <item>Zdravko Vukalović, direktor, OIB 95685420815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GRAČINA METAL jednostavno društvo s ograničenom odgovornošću za proizvodnju, usluge trgovinu</izvorni_sadrzaj>
    <derivirana_varijabla naziv="DomainObject.Predmet.ProtustrankaIDrugi_1">GRAČINA METAL jednostavno društvo s ograničenom odgovornošću za proizvodnju, usluge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GRAČINA METAL jednostavno društvo s ograničenom odgovornošću za proizvodnju, usluge trgovinu, OIB 22248750424, Gračina 19, 48260 Križevci</izvorni_sadrzaj>
    <derivirana_varijabla naziv="DomainObject.Predmet.ProtustrankaIDrugiAdressOIB_1">GRAČINA METAL jednostavno društvo s ograničenom odgovornošću za proizvodnju, usluge trgovinu, OIB 22248750424, Gračina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GRAČINA METAL jednostavno društvo s ograničenom odgovornošću za proizvodnju, usluge trgovinu</item>
      <item>Sudski registar</item>
      <item>e-oglasna ploča</item>
      <item>Zdravko Vukalović, direktor</item>
    </izvorni_sadrzaj>
    <derivirana_varijabla naziv="DomainObject.Predmet.SudioniciListNaziv_1">
      <item>Financijska agencija</item>
      <item>GRAČINA METAL jednostavno društvo s ograničenom odgovornošću za proizvodnju, usluge trgovinu</item>
      <item>Sudski registar</item>
      <item>e-oglasna ploča</item>
      <item>Zdravko Vukalović, direktor</item>
    </derivirana_varijabla>
  </DomainObject.Predmet.SudioniciListNaziv>
  <DomainObject.Predmet.SudioniciListAdressOIB>
    <izvorni_sadrzaj>
      <item>Financijska agencija, OIB 85821130368, Ulica grada Vukovara 70,10000 Zagreb</item>
      <item>GRAČINA METAL jednostavno društvo s ograničenom odgovornošću za proizvodnju, usluge trgovinu, OIB 22248750424, Gračina 19,48260 Križevci</item>
      <item>Sudski registar</item>
      <item>e-oglasna ploča</item>
      <item>Zdravko Vukalović, direktor, OIB 95685420815, Gračina 19,48260 Gračina</item>
    </izvorni_sadrzaj>
    <derivirana_varijabla naziv="DomainObject.Predmet.SudioniciListAdressOIB_1">
      <item>Financijska agencija, OIB 85821130368, Ulica grada Vukovara 70,10000 Zagreb</item>
      <item>GRAČINA METAL jednostavno društvo s ograničenom odgovornošću za proizvodnju, usluge trgovinu, OIB 22248750424, Gračina 19,48260 Križevci</item>
      <item>Sudski registar</item>
      <item>e-oglasna ploča</item>
      <item>Zdravko Vukalović, direktor, OIB 95685420815, Gračina 19,48260 Gračina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22248750424</item>
      <item>, OIB null</item>
      <item>, OIB null</item>
      <item>, OIB 95685420815</item>
    </izvorni_sadrzaj>
    <derivirana_varijabla naziv="DomainObject.Predmet.SudioniciListNazivOIB_1">
      <item>, OIB 85821130368</item>
      <item>, OIB 22248750424</item>
      <item>, OIB null</item>
      <item>, OIB null</item>
      <item>, OIB 95685420815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2187</properties:Characters>
  <properties:Lines>76</properties:Lines>
  <properties:Paragraphs>33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2015-09-29T10:47:00Z</dcterms:created>
  <dc:creator>Maja Valušnig</dc:creator>
  <cp:lastModifiedBy>Tihana Martinez</cp:lastModifiedBy>
  <cp:lastPrinted>2016-07-08T07:11:00Z</cp:lastPrinted>
  <dcterms:modified xmlns:xsi="http://www.w3.org/2001/XMLSchema-instance" xsi:type="dcterms:W3CDTF">2017-05-04T12:38:00Z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