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935e" w14:paraId="a76935e" w:rsidRDefault="008F229B" w:rsidP="008F229B" w:rsidR="008F229B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229B" w:rsidP="008F229B" w:rsidR="008F229B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8F229B" w:rsidP="008F229B" w:rsidR="008F229B">
      <w:pPr>
        <w:rPr>
          <w:szCs w:val="24"/>
        </w:rPr>
      </w:pPr>
      <w:r>
        <w:rPr>
          <w:szCs w:val="24"/>
        </w:rPr>
        <w:t>Trgovački sud u Varaždinu</w:t>
      </w:r>
    </w:p>
    <w:p w:rsidRDefault="008F229B" w:rsidP="008F229B" w:rsidR="008F229B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8F229B" w:rsidP="008F229B" w:rsidR="008F229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7 St-341/2018-4</w:t>
      </w:r>
    </w:p>
    <w:p w:rsidRDefault="008F229B" w:rsidP="008F229B" w:rsidR="008F229B">
      <w:pPr>
        <w:jc w:val="center"/>
        <w:rPr>
          <w:szCs w:val="24"/>
        </w:rPr>
      </w:pPr>
    </w:p>
    <w:p w:rsidRDefault="008F229B" w:rsidP="008F229B" w:rsidR="008F229B">
      <w:pPr>
        <w:jc w:val="center"/>
        <w:rPr>
          <w:szCs w:val="24"/>
        </w:rPr>
      </w:pPr>
    </w:p>
    <w:p w:rsidRDefault="008F229B" w:rsidP="008F229B" w:rsidR="008F229B">
      <w:pPr>
        <w:jc w:val="center"/>
        <w:rPr>
          <w:szCs w:val="24"/>
        </w:rPr>
      </w:pPr>
    </w:p>
    <w:p w:rsidRDefault="008F229B" w:rsidP="008F229B" w:rsidR="008F229B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8F229B" w:rsidP="008F229B" w:rsidR="008F229B">
      <w:pPr>
        <w:rPr>
          <w:szCs w:val="24"/>
        </w:rPr>
      </w:pPr>
    </w:p>
    <w:p w:rsidRDefault="008F229B" w:rsidP="008F229B" w:rsidR="008F229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F229B" w:rsidP="008F229B" w:rsidR="008F229B">
      <w:pPr>
        <w:rPr>
          <w:szCs w:val="24"/>
        </w:rPr>
      </w:pPr>
    </w:p>
    <w:p w:rsidRDefault="008F229B" w:rsidP="008F229B" w:rsidR="008F229B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MONSTER j.d.o.o. </w:t>
      </w:r>
      <w:proofErr w:type="spellStart"/>
      <w:r>
        <w:t>Topličica</w:t>
      </w:r>
      <w:proofErr w:type="spellEnd"/>
      <w:r>
        <w:t xml:space="preserve"> (Grad Novi Marof), </w:t>
      </w:r>
      <w:proofErr w:type="spellStart"/>
      <w:r>
        <w:t>Grebengradska</w:t>
      </w:r>
      <w:proofErr w:type="spellEnd"/>
      <w:r>
        <w:t xml:space="preserve"> ulica 59, OIB: 23758016225, 7.  studenoga 2018., </w:t>
      </w:r>
    </w:p>
    <w:p w:rsidRDefault="008F229B" w:rsidP="008F229B" w:rsidR="008F229B">
      <w:pPr>
        <w:jc w:val="both"/>
      </w:pPr>
    </w:p>
    <w:p w:rsidRDefault="008F229B" w:rsidP="008F229B" w:rsidR="008F229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F229B" w:rsidP="008F229B" w:rsidR="008F229B">
      <w:pPr>
        <w:rPr>
          <w:szCs w:val="24"/>
        </w:rPr>
      </w:pPr>
    </w:p>
    <w:p w:rsidRDefault="008F229B" w:rsidP="008F229B" w:rsidR="008F229B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MONSTER j.d.o.o. </w:t>
      </w:r>
      <w:proofErr w:type="spellStart"/>
      <w:r>
        <w:t>Topličica</w:t>
      </w:r>
      <w:proofErr w:type="spellEnd"/>
      <w:r>
        <w:t xml:space="preserve"> (Grad Novi Marof), </w:t>
      </w:r>
      <w:proofErr w:type="spellStart"/>
      <w:r>
        <w:t>Grebengradska</w:t>
      </w:r>
      <w:proofErr w:type="spellEnd"/>
      <w:r>
        <w:t xml:space="preserve"> ulica 59, OIB: 23758016225</w:t>
      </w:r>
      <w:r>
        <w:rPr>
          <w:szCs w:val="24"/>
        </w:rPr>
        <w:t>, s danom 7. studenoga 2018. u 14,15 sati.</w:t>
      </w:r>
    </w:p>
    <w:p w:rsidRDefault="008F229B" w:rsidP="008F229B" w:rsidR="008F229B">
      <w:pPr>
        <w:ind w:hanging="705" w:left="1413"/>
        <w:jc w:val="both"/>
        <w:rPr>
          <w:szCs w:val="24"/>
        </w:rPr>
      </w:pPr>
    </w:p>
    <w:p w:rsidRDefault="008F229B" w:rsidP="008F229B" w:rsidR="008F229B">
      <w:pPr>
        <w:ind w:hanging="705" w:left="1410"/>
        <w:jc w:val="both"/>
      </w:pPr>
      <w:r>
        <w:t>II</w:t>
      </w:r>
      <w:r>
        <w:tab/>
        <w:t xml:space="preserve">Za stečajnog upravitelja imenuje se Siniša </w:t>
      </w:r>
      <w:proofErr w:type="spellStart"/>
      <w:r>
        <w:t>Rajnović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>, Sv. Trojstva 87, OIB. 86217384445.</w:t>
      </w:r>
    </w:p>
    <w:p w:rsidRDefault="008F229B" w:rsidP="008F229B" w:rsidR="008F229B">
      <w:pPr>
        <w:ind w:hanging="705" w:left="1413"/>
        <w:jc w:val="both"/>
        <w:rPr>
          <w:szCs w:val="24"/>
        </w:rPr>
      </w:pPr>
    </w:p>
    <w:p w:rsidRDefault="008F229B" w:rsidP="008F229B" w:rsidR="008F229B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MONSTER j.d.o.o. </w:t>
      </w:r>
      <w:proofErr w:type="spellStart"/>
      <w:r>
        <w:t>Topličica</w:t>
      </w:r>
      <w:proofErr w:type="spellEnd"/>
      <w:r>
        <w:t xml:space="preserve"> (Grad Novi Marof), </w:t>
      </w:r>
      <w:proofErr w:type="spellStart"/>
      <w:r>
        <w:t>Grebengradska</w:t>
      </w:r>
      <w:proofErr w:type="spellEnd"/>
      <w:r>
        <w:t xml:space="preserve"> ulica 59, OIB: 23758016225</w:t>
      </w:r>
      <w:r>
        <w:rPr>
          <w:szCs w:val="24"/>
        </w:rPr>
        <w:t>.</w:t>
      </w:r>
    </w:p>
    <w:p w:rsidRDefault="008F229B" w:rsidP="008F229B" w:rsidR="008F229B">
      <w:pPr>
        <w:ind w:hanging="705" w:left="1410"/>
        <w:jc w:val="both"/>
      </w:pPr>
    </w:p>
    <w:p w:rsidRDefault="008F229B" w:rsidP="008F229B" w:rsidR="008F229B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8F229B" w:rsidP="008F229B" w:rsidR="008F229B">
      <w:pPr>
        <w:jc w:val="both"/>
        <w:rPr>
          <w:szCs w:val="24"/>
        </w:rPr>
      </w:pPr>
    </w:p>
    <w:p w:rsidRDefault="008F229B" w:rsidP="008F229B" w:rsidR="008F229B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MONSTER j.d.o.o. </w:t>
      </w:r>
      <w:proofErr w:type="spellStart"/>
      <w:r>
        <w:t>Topličica</w:t>
      </w:r>
      <w:proofErr w:type="spellEnd"/>
      <w:r>
        <w:t xml:space="preserve"> (Grad Novi Marof), </w:t>
      </w:r>
      <w:proofErr w:type="spellStart"/>
      <w:r>
        <w:t>Grebengradska</w:t>
      </w:r>
      <w:proofErr w:type="spellEnd"/>
      <w:r>
        <w:t xml:space="preserve"> ulica 59, OIB: 23758016225,</w:t>
      </w:r>
      <w:r>
        <w:rPr>
          <w:szCs w:val="24"/>
        </w:rPr>
        <w:t xml:space="preserve"> bit će brisan iz sudskog registra.</w:t>
      </w:r>
    </w:p>
    <w:p w:rsidRDefault="008F229B" w:rsidP="008F229B" w:rsidR="008F229B">
      <w:pPr>
        <w:jc w:val="center"/>
        <w:rPr>
          <w:szCs w:val="24"/>
        </w:rPr>
      </w:pPr>
    </w:p>
    <w:p w:rsidRDefault="008F229B" w:rsidP="008F229B" w:rsidR="008F229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F229B" w:rsidP="008F229B" w:rsidR="008F229B">
      <w:pPr>
        <w:rPr>
          <w:szCs w:val="24"/>
        </w:rPr>
      </w:pPr>
    </w:p>
    <w:p w:rsidRDefault="008F229B" w:rsidP="008F229B" w:rsidR="008F229B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5. rujna 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8F229B" w:rsidP="008F229B" w:rsidR="008F229B">
      <w:pPr>
        <w:rPr>
          <w:szCs w:val="24"/>
        </w:rPr>
      </w:pPr>
    </w:p>
    <w:p w:rsidRDefault="008F229B" w:rsidP="008F229B" w:rsidR="008F229B">
      <w:pPr>
        <w:jc w:val="both"/>
        <w:rPr>
          <w:szCs w:val="24"/>
        </w:rPr>
      </w:pPr>
      <w:r>
        <w:rPr>
          <w:szCs w:val="24"/>
        </w:rPr>
        <w:tab/>
      </w:r>
    </w:p>
    <w:p w:rsidRDefault="008F229B" w:rsidP="008F229B" w:rsidR="008F229B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8F229B" w:rsidP="008F229B" w:rsidR="008F229B">
      <w:pPr>
        <w:rPr>
          <w:szCs w:val="24"/>
        </w:rPr>
      </w:pPr>
    </w:p>
    <w:p w:rsidRDefault="008F229B" w:rsidP="008F229B" w:rsidR="008F229B">
      <w:pPr>
        <w:jc w:val="center"/>
        <w:rPr>
          <w:szCs w:val="24"/>
        </w:rPr>
      </w:pPr>
      <w:r>
        <w:rPr>
          <w:szCs w:val="24"/>
        </w:rPr>
        <w:t>U Varaždinu 7. studenoga 2018.</w:t>
      </w:r>
    </w:p>
    <w:p w:rsidRDefault="008F229B" w:rsidP="008F229B" w:rsidR="008F229B">
      <w:pPr>
        <w:jc w:val="center"/>
        <w:rPr>
          <w:szCs w:val="24"/>
        </w:rPr>
      </w:pPr>
    </w:p>
    <w:p w:rsidRDefault="008F229B" w:rsidP="008F229B" w:rsidR="008F229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8F229B" w:rsidP="008F229B" w:rsidR="008F229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Sudac:</w:t>
      </w:r>
    </w:p>
    <w:p w:rsidRDefault="008F229B" w:rsidP="008F229B" w:rsidR="008F229B">
      <w:pPr>
        <w:rPr>
          <w:szCs w:val="24"/>
        </w:rPr>
      </w:pPr>
    </w:p>
    <w:p w:rsidRDefault="008F229B" w:rsidP="008F229B" w:rsidR="008F229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Marija Levanić-Škerbić,v. r. </w:t>
      </w:r>
    </w:p>
    <w:p w:rsidRDefault="008F229B" w:rsidP="008F229B" w:rsidR="008F229B">
      <w:pPr>
        <w:rPr>
          <w:szCs w:val="24"/>
        </w:rPr>
      </w:pPr>
    </w:p>
    <w:p w:rsidRDefault="008F229B" w:rsidP="008F229B" w:rsidR="008F229B">
      <w:pPr>
        <w:rPr>
          <w:szCs w:val="24"/>
        </w:rPr>
      </w:pPr>
    </w:p>
    <w:p w:rsidRDefault="008F229B" w:rsidP="008F229B" w:rsidR="008F229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8F229B" w:rsidP="008F229B" w:rsidR="008F229B">
      <w:pPr>
        <w:rPr>
          <w:szCs w:val="24"/>
        </w:rPr>
      </w:pPr>
    </w:p>
    <w:p w:rsidRDefault="008F229B" w:rsidP="008F229B" w:rsidR="008F229B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8F229B" w:rsidP="008F229B" w:rsidR="008F229B">
      <w:r>
        <w:tab/>
        <w:t>Uputa o pravnom lijeku:</w:t>
      </w:r>
    </w:p>
    <w:p w:rsidRDefault="008F229B" w:rsidP="008F229B" w:rsidR="008F229B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8F229B" w:rsidP="008F229B" w:rsidR="008F229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F229B" w:rsidP="008F229B" w:rsidR="008F229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8F229B" w:rsidP="008F229B" w:rsidR="008F229B">
      <w:pPr>
        <w:rPr>
          <w:szCs w:val="24"/>
        </w:rPr>
      </w:pPr>
    </w:p>
    <w:p w:rsidRDefault="008F229B" w:rsidP="008F229B" w:rsidR="008F229B">
      <w:pPr>
        <w:rPr>
          <w:szCs w:val="24"/>
        </w:rPr>
      </w:pPr>
      <w:r>
        <w:rPr>
          <w:szCs w:val="24"/>
        </w:rPr>
        <w:t>DNA:</w:t>
      </w:r>
    </w:p>
    <w:p w:rsidRDefault="008F229B" w:rsidP="008F229B" w:rsidR="008F229B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F229B" w:rsidP="008F229B" w:rsidR="008F229B">
      <w:pPr>
        <w:numPr>
          <w:ilvl w:val="0"/>
          <w:numId w:val="47"/>
        </w:numPr>
        <w:jc w:val="both"/>
        <w:rPr>
          <w:szCs w:val="24"/>
        </w:rPr>
      </w:pPr>
      <w:r>
        <w:t>Županijsko državno odvjetništvo u Varaždinu, Braće Radića 2</w:t>
      </w:r>
    </w:p>
    <w:p w:rsidRDefault="008F229B" w:rsidP="008F229B" w:rsidR="008F229B">
      <w:pPr>
        <w:numPr>
          <w:ilvl w:val="0"/>
          <w:numId w:val="47"/>
        </w:numPr>
        <w:jc w:val="both"/>
        <w:rPr>
          <w:szCs w:val="24"/>
        </w:rPr>
      </w:pPr>
      <w:r>
        <w:t xml:space="preserve">Dužnik - MONSTER j.d.o.o. </w:t>
      </w:r>
      <w:proofErr w:type="spellStart"/>
      <w:r>
        <w:t>Topličica</w:t>
      </w:r>
      <w:proofErr w:type="spellEnd"/>
      <w:r>
        <w:t xml:space="preserve"> (Grad Novi Marof), </w:t>
      </w:r>
      <w:proofErr w:type="spellStart"/>
      <w:r>
        <w:t>Grebengradska</w:t>
      </w:r>
      <w:proofErr w:type="spellEnd"/>
      <w:r>
        <w:t xml:space="preserve"> ulica 59</w:t>
      </w:r>
    </w:p>
    <w:p w:rsidRDefault="008F229B" w:rsidP="008F229B" w:rsidR="008F229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Stjepan </w:t>
      </w:r>
      <w:proofErr w:type="spellStart"/>
      <w:r>
        <w:rPr>
          <w:szCs w:val="24"/>
        </w:rPr>
        <w:t>Žugec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Možđenec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Možđenec</w:t>
      </w:r>
      <w:proofErr w:type="spellEnd"/>
      <w:r>
        <w:rPr>
          <w:szCs w:val="24"/>
        </w:rPr>
        <w:t xml:space="preserve"> 35, 42 220 Novi Marof</w:t>
      </w:r>
    </w:p>
    <w:p w:rsidRDefault="008F229B" w:rsidP="008F229B" w:rsidR="008F229B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8F229B" w:rsidP="008F229B" w:rsidR="008F229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Varaždin</w:t>
      </w:r>
    </w:p>
    <w:p w:rsidRDefault="008F229B" w:rsidP="008F229B" w:rsidR="008F229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Siniša </w:t>
      </w:r>
      <w:proofErr w:type="spellStart"/>
      <w:r>
        <w:rPr>
          <w:szCs w:val="24"/>
        </w:rPr>
        <w:t>Rajnović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Milanovac</w:t>
      </w:r>
      <w:proofErr w:type="spellEnd"/>
      <w:r>
        <w:rPr>
          <w:szCs w:val="24"/>
        </w:rPr>
        <w:t>, Sv. Trojstva 87, 33000 Virovitica</w:t>
      </w:r>
    </w:p>
    <w:p w:rsidRDefault="008F229B" w:rsidP="008F229B" w:rsidR="008F229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8F229B" w:rsidR="00AE649C" w:rsidRPr="008F229B"/>
    <w:sectPr w:rsidSect="0032366B" w:rsidR="00AE649C" w:rsidRPr="008F229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29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F229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F229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94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St-341/2018-4</izvorni_sadrzaj>
    <derivirana_varijabla naziv="DomainObject.Oznaka_1">St-341/2018-4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St-341/2018</izvorni_sadrzaj>
    <derivirana_varijabla naziv="DomainObject.Predmet.OznakaBroj_1">St-341/2018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MONSTER jednostavno društvo s ograničenom odgovornošću za ugostiteljstvo, građevinarstvo i trgovinu zastupanog po punomoćniku Stjepan Žugec</izvorni_sadrzaj>
    <derivirana_varijabla naziv="DomainObject.Predmet.ProtustrankaFormated_1">  MONSTER jednostavno društvo s ograničenom odgovornošću za ugostiteljstvo, građevinarstvo i trgovinu zastupanog po punomoćniku Stjepan Žugec</derivirana_varijabla>
  </DomainObject.Predmet.ProtustrankaFormated>
  <DomainObject.Predmet.ProtustrankaFormatedOIB>
    <izvorni_sadrzaj>  MONSTER jednostavno društvo s ograničenom odgovornošću za ugostiteljstvo, građevinarstvo i trgovinu, OIB 23758016225 zastupanog po punomoćniku Stjepan Žugec</izvorni_sadrzaj>
    <derivirana_varijabla naziv="DomainObject.Predmet.ProtustrankaFormatedOIB_1">  MONSTER jednostavno društvo s ograničenom odgovornošću za ugostiteljstvo, građevinarstvo i trgovinu, OIB 23758016225 zastupanog po punomoćniku Stjepan Žugec</derivirana_varijabla>
  </DomainObject.Predmet.ProtustrankaFormatedOIB>
  <DomainObject.Predmet.ProtustrankaFormatedWithAdress>
    <izvorni_sadrzaj> MONSTER jednostavno društvo s ograničenom odgovornošću za ugostiteljstvo, građevinarstvo i trgovinu, Grebengradska ulica 59, 42220 Topličica zastupanog po punomoćniku Stjepan Žugec</izvorni_sadrzaj>
    <derivirana_varijabla naziv="DomainObject.Predmet.ProtustrankaFormatedWithAdress_1"> MONSTER jednostavno društvo s ograničenom odgovornošću za ugostiteljstvo, građevinarstvo i trgovinu, Grebengradska ulica 59, 42220 Topličica zastupanog po punomoćniku Stjepan Žugec</derivirana_varijabla>
  </DomainObject.Predmet.ProtustrankaFormatedWithAdress>
  <DomainObject.Predmet.ProtustrankaFormatedWithAdressOIB>
    <izvorni_sadrzaj> MONSTER jednostavno društvo s ograničenom odgovornošću za ugostiteljstvo, građevinarstvo i trgovinu, OIB 23758016225, Grebengradska ulica 59, 42220 Topličica zastupanog po punomoćniku Stjepan Žugec</izvorni_sadrzaj>
    <derivirana_varijabla naziv="DomainObject.Predmet.ProtustrankaFormatedWithAdressOIB_1"> MONSTER jednostavno društvo s ograničenom odgovornošću za ugostiteljstvo, građevinarstvo i trgovinu, OIB 23758016225, Grebengradska ulica 59, 42220 Topličica zastupanog po punomoćniku Stjepan Žugec</derivirana_varijabla>
  </DomainObject.Predmet.ProtustrankaFormatedWithAdressOIB>
  <DomainObject.Predmet.ProtustrankaWithAdress>
    <izvorni_sadrzaj>MONSTER jednostavno društvo s ograničenom odgovornošću za ugostiteljstvo, građevinarstvo i trgovinu Grebengradska ulica 59, 42220 Topličica</izvorni_sadrzaj>
    <derivirana_varijabla naziv="DomainObject.Predmet.ProtustrankaWithAdress_1">MONSTER jednostavno društvo s ograničenom odgovornošću za ugostiteljstvo, građevinarstvo i trgovinu Grebengradska ulica 59, 42220 Topličica</derivirana_varijabla>
  </DomainObject.Predmet.ProtustrankaWithAdress>
  <DomainObject.Predmet.ProtustrankaWithAdressOIB>
    <izvorni_sadrzaj>MONSTER jednostavno društvo s ograničenom odgovornošću za ugostiteljstvo, građevinarstvo i trgovinu, OIB 23758016225, Grebengradska ulica 59, 42220 Topličica</izvorni_sadrzaj>
    <derivirana_varijabla naziv="DomainObject.Predmet.ProtustrankaWithAdressOIB_1">MONSTER jednostavno društvo s ograničenom odgovornošću za ugostiteljstvo, građevinarstvo i trgovinu, OIB 23758016225, Grebengradska ulica 59, 42220 Topličica</derivirana_varijabla>
  </DomainObject.Predmet.ProtustrankaWithAdressOIB>
  <DomainObject.Predmet.ProtustrankaNazivFormated>
    <izvorni_sadrzaj>MONSTER jednostavno društvo s ograničenom odgovornošću za ugostiteljstvo, građevinarstvo i trgovinu</izvorni_sadrzaj>
    <derivirana_varijabla naziv="DomainObject.Predmet.ProtustrankaNazivFormated_1">MONSTER jednostavno društvo s ograničenom odgovornošću za ugostiteljstvo, građevinarstvo i trgovinu</derivirana_varijabla>
  </DomainObject.Predmet.ProtustrankaNazivFormated>
  <DomainObject.Predmet.ProtustrankaNazivFormatedOIB>
    <izvorni_sadrzaj>MONSTER jednostavno društvo s ograničenom odgovornošću za ugostiteljstvo, građevinarstvo i trgovinu, OIB 23758016225</izvorni_sadrzaj>
    <derivirana_varijabla naziv="DomainObject.Predmet.ProtustrankaNazivFormatedOIB_1">MONSTER jednostavno društvo s ograničenom odgovornošću za ugostiteljstvo, građevinarstvo i trgovinu, OIB 23758016225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7843.37</izvorni_sadrzaj>
    <derivirana_varijabla naziv="DomainObject.Predmet.TrenutnaVrijednost_1">7843.37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MONSTER jednostavno društvo s ograničenom odgovornošću za ugostiteljstvo, građevinarstvo i trgovinu zastupanog po punomoćniku Stjepan Žugec</item>
    </izvorni_sadrzaj>
    <derivirana_varijabla naziv="DomainObject.Predmet.ProtuStrankaListFormated_1">
      <item>MONSTER jednostavno društvo s ograničenom odgovornošću za ugostiteljstvo, građevinarstvo i trgovinu zastupanog po punomoćniku Stjepan Žugec</item>
    </derivirana_varijabla>
  </DomainObject.Predmet.ProtuStrankaListFormated>
  <DomainObject.Predmet.ProtuStrankaListFormatedOIB>
    <izvorni_sadrzaj>
      <item>MONSTER jednostavno društvo s ograničenom odgovornošću za ugostiteljstvo, građevinarstvo i trgovinu, OIB 23758016225 zastupanog po punomoćniku Stjepan Žugec</item>
    </izvorni_sadrzaj>
    <derivirana_varijabla naziv="DomainObject.Predmet.ProtuStrankaListFormatedOIB_1">
      <item>MONSTER jednostavno društvo s ograničenom odgovornošću za ugostiteljstvo, građevinarstvo i trgovinu, OIB 23758016225 zastupanog po punomoćniku Stjepan Žugec</item>
    </derivirana_varijabla>
  </DomainObject.Predmet.ProtuStrankaListFormatedOIB>
  <DomainObject.Predmet.ProtuStrankaListFormatedWithAdress>
    <izvorni_sadrzaj>
      <item>MONSTER jednostavno društvo s ograničenom odgovornošću za ugostiteljstvo, građevinarstvo i trgovinu, Grebengradska ulica 59, 42220 Topličica zastupanog po punomoćniku Stjepan Žugec</item>
    </izvorni_sadrzaj>
    <derivirana_varijabla naziv="DomainObject.Predmet.ProtuStrankaListFormatedWithAdress_1">
      <item>MONSTER jednostavno društvo s ograničenom odgovornošću za ugostiteljstvo, građevinarstvo i trgovinu, Grebengradska ulica 59, 42220 Topličica zastupanog po punomoćniku Stjepan Žugec</item>
    </derivirana_varijabla>
  </DomainObject.Predmet.ProtuStrankaListFormatedWithAdress>
  <DomainObject.Predmet.ProtuStrankaListFormatedWithAdressOIB>
    <izvorni_sadrzaj>
      <item>MONSTER jednostavno društvo s ograničenom odgovornošću za ugostiteljstvo, građevinarstvo i trgovinu, OIB 23758016225, Grebengradska ulica 59, 42220 Topličica zastupanog po punomoćniku Stjepan Žugec</item>
    </izvorni_sadrzaj>
    <derivirana_varijabla naziv="DomainObject.Predmet.ProtuStrankaListFormatedWithAdressOIB_1">
      <item>MONSTER jednostavno društvo s ograničenom odgovornošću za ugostiteljstvo, građevinarstvo i trgovinu, OIB 23758016225, Grebengradska ulica 59, 42220 Topličica zastupanog po punomoćniku Stjepan Žugec</item>
    </derivirana_varijabla>
  </DomainObject.Predmet.ProtuStrankaListFormatedWithAdressOIB>
  <DomainObject.Predmet.ProtuStrankaListNazivFormated>
    <izvorni_sadrzaj>
      <item>MONSTER jednostavno društvo s ograničenom odgovornošću za ugostiteljstvo, građevinarstvo i trgovinu</item>
    </izvorni_sadrzaj>
    <derivirana_varijabla naziv="DomainObject.Predmet.ProtuStrankaListNazivFormated_1">
      <item>MONSTER jednostavno društvo s ograničenom odgovornošću za ugostiteljstvo, građevinarstvo i trgovinu</item>
    </derivirana_varijabla>
  </DomainObject.Predmet.ProtuStrankaListNazivFormated>
  <DomainObject.Predmet.ProtuStrankaListNazivFormatedOIB>
    <izvorni_sadrzaj>
      <item>MONSTER jednostavno društvo s ograničenom odgovornošću za ugostiteljstvo, građevinarstvo i trgovinu, OIB 23758016225</item>
    </izvorni_sadrzaj>
    <derivirana_varijabla naziv="DomainObject.Predmet.ProtuStrankaListNazivFormatedOIB_1">
      <item>MONSTER jednostavno društvo s ograničenom odgovornošću za ugostiteljstvo, građevinarstvo i trgovinu, OIB 23758016225</item>
    </derivirana_varijabla>
  </DomainObject.Predmet.ProtuStrankaListNazivFormatedOIB>
  <DomainObject.Predmet.OstaliListFormated>
    <izvorni_sadrzaj>
      <item>Stjepan Žugec punomoćnik sudionika u postupku MONSTER jednostavno društvo s ograničenom odgovornošću za ugostiteljstvo, građevinarstvo i trgovinu</item>
      <item>Sudski registar</item>
    </izvorni_sadrzaj>
    <derivirana_varijabla naziv="DomainObject.Predmet.OstaliListFormated_1">
      <item>Stjepan Žugec punomoćnik sudionika u postupku MONSTER jednostavno društvo s ograničenom odgovornošću za ugostiteljstvo, građevinarstvo i trgovinu</item>
      <item>Sudski registar</item>
    </derivirana_varijabla>
  </DomainObject.Predmet.OstaliListFormated>
  <DomainObject.Predmet.OstaliListFormatedOIB>
    <izvorni_sadrzaj>
      <item>Stjepan Žugec, OIB 36499633233 punomoćnik sudionika u postupku MONSTER jednostavno društvo s ograničenom odgovornošću za ugostiteljstvo, građevinarstvo i trgovinu</item>
      <item>Sudski registar</item>
    </izvorni_sadrzaj>
    <derivirana_varijabla naziv="DomainObject.Predmet.OstaliListFormatedOIB_1">
      <item>Stjepan Žugec, OIB 36499633233 punomoćnik sudionika u postupku MONSTER jednostavno društvo s ograničenom odgovornošću za ugostiteljstvo, građevinarstvo i trgovinu</item>
      <item>Sudski registar</item>
    </derivirana_varijabla>
  </DomainObject.Predmet.OstaliListFormatedOIB>
  <DomainObject.Predmet.OstaliListFormatedWithAdress>
    <izvorni_sadrzaj>
      <item>Stjepan Žugec, Matije Gupca 30, 42220 Novi Marof punomoćnik sudionika u postupku MONSTER jednostavno društvo s ograničenom odgovornošću za ugostiteljstvo, građevinarstvo i trgovinu</item>
      <item>Sudski registar</item>
    </izvorni_sadrzaj>
    <derivirana_varijabla naziv="DomainObject.Predmet.OstaliListFormatedWithAdress_1">
      <item>Stjepan Žugec, Matije Gupca 30, 42220 Novi Marof punomoćnik sudionika u postupku MONSTER jednostavno društvo s ograničenom odgovornošću za ugostiteljstvo, građevinarstvo i trgovinu</item>
      <item>Sudski registar</item>
    </derivirana_varijabla>
  </DomainObject.Predmet.OstaliListFormatedWithAdress>
  <DomainObject.Predmet.OstaliListFormatedWithAdressOIB>
    <izvorni_sadrzaj>
      <item>Stjepan Žugec, OIB 36499633233, Matije Gupca 30, 42220 Novi Marof punomoćnik sudionika u postupku MONSTER jednostavno društvo s ograničenom odgovornošću za ugostiteljstvo, građevinarstvo i trgovinu</item>
      <item>Sudski registar</item>
    </izvorni_sadrzaj>
    <derivirana_varijabla naziv="DomainObject.Predmet.OstaliListFormatedWithAdressOIB_1">
      <item>Stjepan Žugec, OIB 36499633233, Matije Gupca 30, 42220 Novi Marof punomoćnik sudionika u postupku MONSTER jednostavno društvo s ograničenom odgovornošću za ugostiteljstvo, građevinarstvo i trgovinu</item>
      <item>Sudski registar</item>
    </derivirana_varijabla>
  </DomainObject.Predmet.OstaliListFormatedWithAdressOIB>
  <DomainObject.Predmet.OstaliListNazivFormated>
    <izvorni_sadrzaj>
      <item>Stjepan Žugec</item>
      <item>Sudski registar</item>
    </izvorni_sadrzaj>
    <derivirana_varijabla naziv="DomainObject.Predmet.OstaliListNazivFormated_1">
      <item>Stjepan Žugec</item>
      <item>Sudski registar</item>
    </derivirana_varijabla>
  </DomainObject.Predmet.OstaliListNazivFormated>
  <DomainObject.Predmet.OstaliListNazivFormatedOIB>
    <izvorni_sadrzaj>
      <item>Stjepan Žugec, OIB 36499633233</item>
      <item>Sudski registar</item>
    </izvorni_sadrzaj>
    <derivirana_varijabla naziv="DomainObject.Predmet.OstaliListNazivFormatedOIB_1">
      <item>Stjepan Žugec, OIB 36499633233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St-341/2018-4</izvorni_sadrzaj>
    <derivirana_varijabla naziv="DomainObject.PoslovniBrojDokumenta_1">St-341/2018-4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MONSTER jednostavno društvo s ograničenom odgovornošću za ugostiteljstvo, građevinarstvo i trgovinu</izvorni_sadrzaj>
    <derivirana_varijabla naziv="DomainObject.Predmet.ProtustrankaIDrugi_1">MONSTER jednostavno društvo s ograničenom odgovornošću za ugostiteljstvo,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MONSTER jednostavno društvo s ograničenom odgovornošću za ugostiteljstvo, građevinarstvo i trgovinu, OIB 23758016225, Grebengradska ulica 59, 42220 Topličica</izvorni_sadrzaj>
    <derivirana_varijabla naziv="DomainObject.Predmet.ProtustrankaIDrugiAdressOIB_1">MONSTER jednostavno društvo s ograničenom odgovornošću za ugostiteljstvo, građevinarstvo i trgovinu, OIB 23758016225, Grebengradska ulica 59, 42220 Topličica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MONSTER jednostavno društvo s ograničenom odgovornošću za ugostiteljstvo, građevinarstvo i trgovinu</item>
      <item>Stjepan Žugec</item>
      <item>Sudski registar</item>
    </izvorni_sadrzaj>
    <derivirana_varijabla naziv="DomainObject.Predmet.SudioniciListNaziv_1">
      <item>Financijska agencija</item>
      <item>MONSTER jednostavno društvo s ograničenom odgovornošću za ugostiteljstvo, građevinarstvo i trgovinu</item>
      <item>Stjepan Žugec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MONSTER jednostavno društvo s ograničenom odgovornošću za ugostiteljstvo, građevinarstvo i trgovinu, OIB 23758016225, Grebengradska ulica 59,42220 Topličica</item>
      <item>Stjepan Žugec, OIB 36499633233, Matije Gupca 30,42220 Novi Marof</item>
      <item>Sudski registar</item>
    </izvorni_sadrzaj>
    <derivirana_varijabla naziv="DomainObject.Predmet.SudioniciListAdressOIB_1">
      <item>Financijska agencija, OIB 85821130368, A. Cesarca 2,42000 Varaždin</item>
      <item>MONSTER jednostavno društvo s ograničenom odgovornošću za ugostiteljstvo, građevinarstvo i trgovinu, OIB 23758016225, Grebengradska ulica 59,42220 Topličica</item>
      <item>Stjepan Žugec, OIB 36499633233, Matije Gupca 30,42220 Novi Marof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1C27A-E236-49E1-8C58-4B5592AEE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2941</properties:Characters>
  <properties:Lines>87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2018-11-07T13:15:00Z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St-341/2018-4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