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1aa12" w14:paraId="281aa12" w:rsidRDefault="008275E1" w:rsidP="009212B6" w:rsidR="008A32D6" w:rsidRPr="009212B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8A32D6">
        <w:tab/>
      </w:r>
      <w:r w:rsidR="008A32D6">
        <w:tab/>
      </w:r>
      <w:r w:rsidR="008A32D6">
        <w:tab/>
      </w:r>
      <w:r w:rsidR="008A32D6">
        <w:tab/>
      </w:r>
      <w:r w:rsidR="008A32D6">
        <w:tab/>
      </w:r>
      <w:r w:rsidR="008A32D6">
        <w:tab/>
      </w:r>
      <w:r w:rsidR="008A32D6">
        <w:tab/>
      </w:r>
      <w:r w:rsidR="008A32D6">
        <w:tab/>
      </w:r>
      <w:r w:rsidR="008A32D6">
        <w:tab/>
      </w:r>
      <w:r w:rsidR="008A32D6" w:rsidRPr="008A32D6">
        <w:rPr>
          <w:b/>
        </w:rPr>
        <w:t>1</w:t>
      </w:r>
      <w:r w:rsidR="008A32D6">
        <w:rPr>
          <w:b/>
        </w:rPr>
        <w:t>.</w:t>
      </w:r>
      <w:r w:rsidR="008A32D6" w:rsidRPr="008A32D6">
        <w:rPr>
          <w:b/>
        </w:rPr>
        <w:t>St-</w:t>
      </w:r>
      <w:r>
        <w:rPr>
          <w:b/>
        </w:rPr>
        <w:t>1929</w:t>
      </w:r>
      <w:r w:rsidR="008A32D6" w:rsidRPr="008A32D6">
        <w:rPr>
          <w:b/>
        </w:rPr>
        <w:t>/2015</w:t>
      </w:r>
    </w:p>
    <w:p w:rsidRDefault="008A32D6" w:rsidP="008A32D6" w:rsidR="008A32D6"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A32D6" w:rsidP="008A32D6" w:rsidR="008A32D6" w:rsidRPr="008A32D6">
      <w:pPr>
        <w:rPr>
          <w:b/>
        </w:rPr>
      </w:pPr>
      <w:r w:rsidRPr="008A32D6">
        <w:rPr>
          <w:b/>
        </w:rPr>
        <w:t>REPUBLIKA HRVATSKA</w:t>
      </w:r>
    </w:p>
    <w:p w:rsidRDefault="008A32D6" w:rsidP="008A32D6" w:rsidR="008A32D6" w:rsidRPr="008A32D6">
      <w:pPr>
        <w:rPr>
          <w:b/>
        </w:rPr>
      </w:pPr>
      <w:r w:rsidRPr="008A32D6">
        <w:rPr>
          <w:b/>
        </w:rPr>
        <w:t xml:space="preserve">TRGOVAČKI SUD U SPLITU             </w:t>
      </w:r>
      <w:r w:rsidRPr="008A32D6">
        <w:rPr>
          <w:b/>
        </w:rPr>
        <w:tab/>
      </w:r>
      <w:r w:rsidRPr="008A32D6">
        <w:rPr>
          <w:b/>
        </w:rPr>
        <w:tab/>
      </w:r>
      <w:r w:rsidRPr="008A32D6">
        <w:rPr>
          <w:b/>
        </w:rPr>
        <w:tab/>
        <w:t xml:space="preserve">      </w:t>
      </w:r>
    </w:p>
    <w:p w:rsidRDefault="008A32D6" w:rsidP="008A32D6" w:rsidR="008A32D6" w:rsidRPr="008A32D6">
      <w:pPr>
        <w:rPr>
          <w:b/>
        </w:rPr>
      </w:pPr>
      <w:r w:rsidRPr="008A32D6">
        <w:rPr>
          <w:b/>
        </w:rPr>
        <w:t>Split, Sukoišanska br. 6</w:t>
      </w:r>
    </w:p>
    <w:p w:rsidRDefault="008A32D6" w:rsidP="008A32D6" w:rsidR="008A32D6"/>
    <w:p w:rsidRDefault="008A32D6" w:rsidP="008A32D6" w:rsidR="008A32D6" w:rsidRPr="008A32D6">
      <w:pPr>
        <w:jc w:val="center"/>
        <w:rPr>
          <w:b/>
        </w:rPr>
      </w:pPr>
      <w:r w:rsidRPr="008A32D6">
        <w:rPr>
          <w:b/>
        </w:rPr>
        <w:t>U   I M E   R E P U B L I K E   H R V A T S K E</w:t>
      </w:r>
    </w:p>
    <w:p w:rsidRDefault="008A32D6" w:rsidP="008A32D6" w:rsidR="008A32D6" w:rsidRPr="008A32D6">
      <w:pPr>
        <w:jc w:val="center"/>
        <w:rPr>
          <w:b/>
        </w:rPr>
      </w:pPr>
    </w:p>
    <w:p w:rsidRDefault="008A32D6" w:rsidP="008A32D6" w:rsidR="008A32D6" w:rsidRPr="008A32D6">
      <w:pPr>
        <w:jc w:val="center"/>
        <w:rPr>
          <w:b/>
        </w:rPr>
      </w:pPr>
      <w:r w:rsidRPr="008A32D6">
        <w:rPr>
          <w:b/>
        </w:rPr>
        <w:t>R J E Š E NJ E</w:t>
      </w:r>
    </w:p>
    <w:p w:rsidRDefault="008A32D6" w:rsidP="008A32D6" w:rsidR="008A32D6"/>
    <w:p w:rsidRDefault="008A32D6" w:rsidP="008A32D6" w:rsidR="008A32D6">
      <w:r>
        <w:tab/>
        <w:t>TRGOVAČKI SUD U SPLITU , po sucu tog suda Velimiru Vukoviću , kao stečajnom sucu, u pravnoj stvari podnositelja zahtjeva FINANCIJSKE AGENCIJE, Regionalni centar Split, Mažuranićevo šetalište 24b, OIB: 85821130368, za provedbu skraćenog stečajnog postupka nad dužnikom</w:t>
      </w:r>
      <w:r w:rsidR="008275E1">
        <w:t xml:space="preserve"> </w:t>
      </w:r>
      <w:r w:rsidR="008275E1" w:rsidRPr="008275E1">
        <w:t>TRAGOS d.o.o. za usluge</w:t>
      </w:r>
      <w:r w:rsidR="009212B6">
        <w:t xml:space="preserve">, </w:t>
      </w:r>
      <w:r w:rsidR="008275E1">
        <w:t>OIB:</w:t>
      </w:r>
      <w:r w:rsidR="008275E1" w:rsidRPr="008275E1">
        <w:t xml:space="preserve"> 09142679993</w:t>
      </w:r>
      <w:r w:rsidR="008275E1">
        <w:t xml:space="preserve">, Split, Obala hrvatskog narodnog preporoda 6., </w:t>
      </w:r>
      <w:r>
        <w:t xml:space="preserve"> dana  </w:t>
      </w:r>
      <w:r w:rsidR="008275E1">
        <w:t>7. lipnja</w:t>
      </w:r>
      <w:r>
        <w:t xml:space="preserve">  2016. godine</w:t>
      </w:r>
      <w:r w:rsidR="00F20D86">
        <w:t>,</w:t>
      </w:r>
    </w:p>
    <w:p w:rsidRDefault="00F20D86" w:rsidP="008A32D6" w:rsidR="00F20D86"/>
    <w:p w:rsidRDefault="008A32D6" w:rsidP="008A32D6" w:rsidR="008A32D6" w:rsidRPr="008A32D6">
      <w:pPr>
        <w:jc w:val="center"/>
      </w:pPr>
      <w:r w:rsidRPr="008A32D6">
        <w:t>r i j e š i o   j e</w:t>
      </w:r>
    </w:p>
    <w:p w:rsidRDefault="008A32D6" w:rsidP="008A32D6" w:rsidR="008A32D6"/>
    <w:p w:rsidRDefault="008A32D6" w:rsidP="009212B6" w:rsidR="00626AB9">
      <w:pPr>
        <w:ind w:firstLine="708"/>
      </w:pPr>
      <w:r>
        <w:t>Odbacuje se zahtjev Financijske agencije za provedbu skraćenog stečajnog postupka nad dužnikom</w:t>
      </w:r>
      <w:r w:rsidR="009212B6" w:rsidRPr="009212B6">
        <w:t xml:space="preserve"> </w:t>
      </w:r>
      <w:r w:rsidR="008275E1" w:rsidRPr="008275E1">
        <w:t>TRAGOS d.o.o. za usluge</w:t>
      </w:r>
      <w:r w:rsidR="008275E1">
        <w:t>, OIB:</w:t>
      </w:r>
      <w:r w:rsidR="008275E1" w:rsidRPr="008275E1">
        <w:t xml:space="preserve"> 09142679993</w:t>
      </w:r>
      <w:r w:rsidR="008275E1">
        <w:t>, Split, Obala hrvatskog narodnog preporoda 6.</w:t>
      </w:r>
    </w:p>
    <w:p w:rsidRDefault="008A32D6" w:rsidP="008A32D6" w:rsidR="008A32D6">
      <w:pPr>
        <w:jc w:val="center"/>
      </w:pPr>
      <w:r>
        <w:t xml:space="preserve">Obrazloženje : </w:t>
      </w:r>
    </w:p>
    <w:p w:rsidRDefault="008A32D6" w:rsidP="008A32D6" w:rsidR="008A32D6"/>
    <w:p w:rsidRDefault="008A32D6" w:rsidP="008A32D6" w:rsidR="008A32D6">
      <w:pPr>
        <w:ind w:firstLine="708"/>
      </w:pPr>
      <w:r>
        <w:t xml:space="preserve">Financijska agencija, Regionalni centar Split podnijela je ovom sudu </w:t>
      </w:r>
      <w:r w:rsidR="008275E1">
        <w:t>11</w:t>
      </w:r>
      <w:r>
        <w:t>.</w:t>
      </w:r>
      <w:r w:rsidR="009212B6">
        <w:t>11</w:t>
      </w:r>
      <w:r>
        <w:t>.2015. god. zahtjev za provedbu skraćenog stečajnog postupka nad dužnikom</w:t>
      </w:r>
      <w:r w:rsidR="009212B6">
        <w:t xml:space="preserve"> </w:t>
      </w:r>
      <w:r w:rsidR="009212B6" w:rsidRPr="009212B6">
        <w:t xml:space="preserve"> </w:t>
      </w:r>
      <w:r w:rsidR="008275E1" w:rsidRPr="008275E1">
        <w:t>TRAGOS d.o.o. za usluge</w:t>
      </w:r>
      <w:r w:rsidR="008275E1">
        <w:t>, OIB:</w:t>
      </w:r>
      <w:r w:rsidR="008275E1" w:rsidRPr="008275E1">
        <w:t xml:space="preserve"> 09142679993</w:t>
      </w:r>
      <w:r w:rsidR="008275E1">
        <w:t>, Split, Obala hrvatskog narodnog preporoda 6</w:t>
      </w:r>
      <w:r>
        <w:t>, a koji zahtjev je podnesen na temelju odredbe čl. 444. st. 1. Stečajnog zakona (Narodne novine broj 71/15, dalje SZ).</w:t>
      </w:r>
    </w:p>
    <w:p w:rsidRDefault="008A32D6" w:rsidP="008A32D6" w:rsidR="008A32D6"/>
    <w:p w:rsidRDefault="008A32D6" w:rsidP="008A32D6" w:rsidR="008A32D6">
      <w:pPr>
        <w:ind w:firstLine="708"/>
      </w:pPr>
      <w:r>
        <w:t xml:space="preserve">Provjerom u stečajnoj pisarnici ovog suda utvrđeno je da je u odnosu na navedenog dužnika već podnesen prijedlog  </w:t>
      </w:r>
      <w:r w:rsidR="009212B6">
        <w:t xml:space="preserve"> HETA ASSET RESOLUTION AG, Klagenfurt, Austrija </w:t>
      </w:r>
      <w:r w:rsidR="00F20D86">
        <w:t xml:space="preserve">, </w:t>
      </w:r>
      <w:r>
        <w:t xml:space="preserve">za otvaranje stečajnog postupka </w:t>
      </w:r>
      <w:r w:rsidR="00626AB9">
        <w:t xml:space="preserve"> nad dužnikom</w:t>
      </w:r>
      <w:r w:rsidR="008275E1">
        <w:t xml:space="preserve"> </w:t>
      </w:r>
      <w:r w:rsidR="008275E1" w:rsidRPr="008275E1">
        <w:t>TRAGOS d.o.o. za usluge</w:t>
      </w:r>
      <w:r w:rsidR="008275E1">
        <w:t>, OIB:</w:t>
      </w:r>
      <w:r w:rsidR="008275E1" w:rsidRPr="008275E1">
        <w:t xml:space="preserve"> 09142679993</w:t>
      </w:r>
      <w:r w:rsidR="007D17C9">
        <w:t xml:space="preserve"> </w:t>
      </w:r>
      <w:r w:rsidR="008275E1">
        <w:t>, Split, Obala hrvatskog narodnog preporoda 6</w:t>
      </w:r>
      <w:r w:rsidR="009212B6">
        <w:t>,</w:t>
      </w:r>
      <w:r w:rsidR="00626AB9">
        <w:t xml:space="preserve"> </w:t>
      </w:r>
      <w:r>
        <w:t xml:space="preserve">koji se kod ovog suda vodi pod brojem </w:t>
      </w:r>
      <w:r w:rsidR="00F20D86">
        <w:t>1</w:t>
      </w:r>
      <w:r>
        <w:t>.St-</w:t>
      </w:r>
      <w:r w:rsidR="009212B6">
        <w:t>1</w:t>
      </w:r>
      <w:r w:rsidR="008275E1">
        <w:t>20</w:t>
      </w:r>
      <w:r>
        <w:t>/2015.</w:t>
      </w:r>
    </w:p>
    <w:p w:rsidRDefault="008A32D6" w:rsidP="008A32D6" w:rsidR="008A32D6"/>
    <w:p w:rsidRDefault="008A32D6" w:rsidP="008275E1" w:rsidR="008A32D6">
      <w:pPr>
        <w:ind w:firstLine="708"/>
      </w:pPr>
      <w:r>
        <w:t>Kako je dakle već podnesen zahtjev za provođenje stečajnog postupka nad dužnikom</w:t>
      </w:r>
      <w:r w:rsidR="00626AB9">
        <w:t xml:space="preserve"> </w:t>
      </w:r>
      <w:r>
        <w:t>,</w:t>
      </w:r>
      <w:r w:rsidR="00626AB9" w:rsidRPr="00626AB9">
        <w:t xml:space="preserve"> </w:t>
      </w:r>
      <w:r w:rsidR="008275E1" w:rsidRPr="008275E1">
        <w:t>TRAGOS d.o.o. za usluge</w:t>
      </w:r>
      <w:r w:rsidR="008275E1">
        <w:t>, OIB:</w:t>
      </w:r>
      <w:r w:rsidR="008275E1" w:rsidRPr="008275E1">
        <w:t xml:space="preserve"> 09142679993</w:t>
      </w:r>
      <w:r w:rsidR="008275E1">
        <w:t xml:space="preserve">, Split, </w:t>
      </w:r>
      <w:r>
        <w:t xml:space="preserve">zahtjev Financijske agencije u ovom predmetu je  na temelju odredbe čl. 428. SZ-a trebalo odbaciti. </w:t>
      </w:r>
    </w:p>
    <w:p w:rsidRDefault="007D17C9" w:rsidP="008275E1" w:rsidR="007D17C9">
      <w:pPr>
        <w:ind w:firstLine="708"/>
      </w:pPr>
    </w:p>
    <w:p w:rsidRDefault="008A32D6" w:rsidP="008A32D6" w:rsidR="008A32D6">
      <w:pPr>
        <w:ind w:firstLine="708"/>
      </w:pPr>
      <w:r>
        <w:t xml:space="preserve">Slijedom naprijed navedenog, odlučeno je kao u izreci ovog rješenja. </w:t>
      </w:r>
    </w:p>
    <w:p w:rsidRDefault="008A32D6" w:rsidP="008A32D6" w:rsidR="008A32D6"/>
    <w:p w:rsidRDefault="008A32D6" w:rsidP="009212B6" w:rsidR="008A32D6">
      <w:pPr>
        <w:ind w:firstLine="708" w:left="1416"/>
      </w:pPr>
      <w:r>
        <w:t xml:space="preserve">U Splitu, </w:t>
      </w:r>
      <w:r w:rsidR="008275E1">
        <w:t>7.lipnja</w:t>
      </w:r>
      <w:r>
        <w:t xml:space="preserve">  2016. godine.</w:t>
      </w:r>
    </w:p>
    <w:p w:rsidRDefault="008A32D6" w:rsidP="008A32D6" w:rsidR="008A32D6">
      <w:pPr>
        <w:ind w:left="6372"/>
      </w:pPr>
      <w:r>
        <w:t xml:space="preserve">S U D A C </w:t>
      </w:r>
    </w:p>
    <w:p w:rsidRDefault="008A32D6" w:rsidP="008A32D6" w:rsidR="008A32D6">
      <w:pPr>
        <w:ind w:left="6372"/>
      </w:pPr>
    </w:p>
    <w:p w:rsidRDefault="008A32D6" w:rsidP="007D17C9" w:rsidR="008A32D6">
      <w:pPr>
        <w:ind w:left="6372"/>
      </w:pPr>
      <w:r>
        <w:t xml:space="preserve">Velimir Vuković </w:t>
      </w:r>
    </w:p>
    <w:p w:rsidRDefault="008A32D6" w:rsidP="008A32D6" w:rsidR="008A32D6"/>
    <w:p w:rsidRDefault="00626AB9" w:rsidP="008A32D6" w:rsidR="00626AB9"/>
    <w:p w:rsidRDefault="008A32D6" w:rsidP="008A32D6" w:rsidR="008A32D6">
      <w:r>
        <w:lastRenderedPageBreak/>
        <w:t xml:space="preserve">POUKA O PRAVNOM LIJEKU: </w:t>
      </w:r>
    </w:p>
    <w:p w:rsidRDefault="008A32D6" w:rsidP="008A32D6" w:rsidR="008A32D6">
      <w:r>
        <w:t xml:space="preserve">Protiv ovog rješenja dopuštena je žalba Visokom trgovačkom sudu Republike Hrvatske u Zagrebu. Žalba se podnosi putem ovog suda, pismeno u tri primjerka, u roku od 8 dana od dostave rješenja. </w:t>
      </w:r>
    </w:p>
    <w:p w:rsidRDefault="008A32D6" w:rsidP="008A32D6" w:rsidR="008A32D6"/>
    <w:p w:rsidRDefault="008A32D6" w:rsidP="008A32D6" w:rsidR="008A32D6"/>
    <w:p w:rsidRDefault="008A32D6" w:rsidP="008A32D6" w:rsidR="008A32D6">
      <w:r>
        <w:t>DNA:</w:t>
      </w:r>
    </w:p>
    <w:p w:rsidRDefault="008A32D6" w:rsidP="008A32D6" w:rsidR="008A32D6">
      <w:r>
        <w:t>-  podnositelju zahtjeva – FINA, RC Split</w:t>
      </w:r>
    </w:p>
    <w:p w:rsidRDefault="008A32D6" w:rsidP="008A32D6" w:rsidR="008A32D6">
      <w:r>
        <w:t>-  e-Oglasna ploča – 8 dana</w:t>
      </w:r>
    </w:p>
    <w:p w:rsidRDefault="008A32D6" w:rsidP="008A32D6" w:rsidR="008A32D6">
      <w:r>
        <w:t>-  u spis</w:t>
      </w:r>
    </w:p>
    <w:p w:rsidRDefault="008A32D6" w:rsidP="008A32D6" w:rsidR="008A32D6"/>
    <w:p w:rsidRDefault="008A32D6" w:rsidP="008A32D6" w:rsidR="008A32D6"/>
    <w:p w:rsidRDefault="008A32D6" w:rsidP="008A32D6" w:rsidR="008A32D6"/>
    <w:p w:rsidRDefault="008A32D6" w:rsidP="008A32D6" w:rsidR="008A32D6"/>
    <w:p w:rsidRDefault="00DE6989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2D6"/>
    <w:rsid w:val="003A4819"/>
    <w:rsid w:val="00454D6B"/>
    <w:rsid w:val="00543C6E"/>
    <w:rsid w:val="0055047E"/>
    <w:rsid w:val="005F20F8"/>
    <w:rsid w:val="00626AB9"/>
    <w:rsid w:val="007D17C9"/>
    <w:rsid w:val="008275E1"/>
    <w:rsid w:val="008A32D6"/>
    <w:rsid w:val="009212B6"/>
    <w:rsid w:val="00AB6E49"/>
    <w:rsid w:val="00AC09D9"/>
    <w:rsid w:val="00B01348"/>
    <w:rsid w:val="00B874FD"/>
    <w:rsid w:val="00DC5101"/>
    <w:rsid w:val="00DE6989"/>
    <w:rsid w:val="00E72187"/>
    <w:rsid w:val="00EF5686"/>
    <w:rsid w:val="00F2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A32D6"/>
  </w:style>
  <w:style w:styleId="Tekstbalonia" w:type="paragraph">
    <w:name w:val="Balloon Text"/>
    <w:basedOn w:val="Normal"/>
    <w:link w:val="TekstbaloniaChar"/>
    <w:uiPriority w:val="99"/>
    <w:semiHidden/>
    <w:unhideWhenUsed/>
    <w:rsid w:val="008A3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3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69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9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9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9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9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A32D6"/>
  </w:style>
  <w:style w:styleId="Tekstbalonia" w:type="paragraph">
    <w:name w:val="Balloon Text"/>
    <w:basedOn w:val="Normal"/>
    <w:link w:val="TekstbaloniaChar"/>
    <w:uiPriority w:val="99"/>
    <w:semiHidden/>
    <w:unhideWhenUsed/>
    <w:rsid w:val="008A3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3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69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9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9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9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9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1929</izvorni_sadrzaj>
    <derivirana_varijabla naziv="DomainObject.Predmet.Broj_1">1929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St-1929/2015</izvorni_sadrzaj>
    <derivirana_varijabla naziv="DomainObject.Predmet.OznakaBroj_1">St-1929/2015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TRAGOS d.o.o. za usluge</izvorni_sadrzaj>
    <derivirana_varijabla naziv="DomainObject.Predmet.ProtustrankaFormated_1">  TRAGOS d.o.o. za usluge</derivirana_varijabla>
  </DomainObject.Predmet.ProtustrankaFormated>
  <DomainObject.Predmet.ProtustrankaFormatedOIB>
    <izvorni_sadrzaj>  TRAGOS d.o.o. za usluge, OIB 09142679993</izvorni_sadrzaj>
    <derivirana_varijabla naziv="DomainObject.Predmet.ProtustrankaFormatedOIB_1">  TRAGOS d.o.o. za usluge, OIB 09142679993</derivirana_varijabla>
  </DomainObject.Predmet.ProtustrankaFormatedOIB>
  <DomainObject.Predmet.ProtustrankaFormatedWithAdress>
    <izvorni_sadrzaj> TRAGOS d.o.o. za usluge, Obala Hrvatskog Narodnog Preporoda 6, 21000 Split</izvorni_sadrzaj>
    <derivirana_varijabla naziv="DomainObject.Predmet.ProtustrankaFormatedWithAdress_1"> TRAGOS d.o.o. za usluge, Obala Hrvatskog Narodnog Preporoda 6, 21000 Split</derivirana_varijabla>
  </DomainObject.Predmet.ProtustrankaFormatedWithAdress>
  <DomainObject.Predmet.ProtustrankaFormatedWithAdressOIB>
    <izvorni_sadrzaj> TRAGOS d.o.o. za usluge, OIB 09142679993, Obala Hrvatskog Narodnog Preporoda 6, 21000 Split</izvorni_sadrzaj>
    <derivirana_varijabla naziv="DomainObject.Predmet.ProtustrankaFormatedWithAdressOIB_1"> TRAGOS d.o.o. za usluge, OIB 09142679993, Obala Hrvatskog Narodnog Preporoda 6, 21000 Split</derivirana_varijabla>
  </DomainObject.Predmet.ProtustrankaFormatedWithAdressOIB>
  <DomainObject.Predmet.ProtustrankaWithAdress>
    <izvorni_sadrzaj>TRAGOS d.o.o. za usluge Obala Hrvatskog Narodnog Preporoda 6, 21000 Split</izvorni_sadrzaj>
    <derivirana_varijabla naziv="DomainObject.Predmet.ProtustrankaWithAdress_1">TRAGOS d.o.o. za usluge Obala Hrvatskog Narodnog Preporoda 6, 21000 Split</derivirana_varijabla>
  </DomainObject.Predmet.ProtustrankaWithAdress>
  <DomainObject.Predmet.ProtustrankaWithAdressOIB>
    <izvorni_sadrzaj>TRAGOS d.o.o. za usluge, OIB 09142679993, Obala Hrvatskog Narodnog Preporoda 6, 21000 Split</izvorni_sadrzaj>
    <derivirana_varijabla naziv="DomainObject.Predmet.ProtustrankaWithAdressOIB_1">TRAGOS d.o.o. za usluge, OIB 09142679993, Obala Hrvatskog Narodnog Preporoda 6, 21000 Split</derivirana_varijabla>
  </DomainObject.Predmet.ProtustrankaWithAdressOIB>
  <DomainObject.Predmet.ProtustrankaNazivFormated>
    <izvorni_sadrzaj>TRAGOS d.o.o. za usluge</izvorni_sadrzaj>
    <derivirana_varijabla naziv="DomainObject.Predmet.ProtustrankaNazivFormated_1">TRAGOS d.o.o. za usluge</derivirana_varijabla>
  </DomainObject.Predmet.ProtustrankaNazivFormated>
  <DomainObject.Predmet.ProtustrankaNazivFormatedOIB>
    <izvorni_sadrzaj>TRAGOS d.o.o. za usluge, OIB 09142679993</izvorni_sadrzaj>
    <derivirana_varijabla naziv="DomainObject.Predmet.ProtustrankaNazivFormatedOIB_1">TRAGOS d.o.o. za usluge, OIB 09142679993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20400.31</izvorni_sadrzaj>
    <derivirana_varijabla naziv="DomainObject.Predmet.TrenutnaVrijednost_1">20400.31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TRAGOS d.o.o. za usluge</item>
    </izvorni_sadrzaj>
    <derivirana_varijabla naziv="DomainObject.Predmet.ProtuStrankaListFormated_1">
      <item>TRAGOS d.o.o. za usluge</item>
    </derivirana_varijabla>
  </DomainObject.Predmet.ProtuStrankaListFormated>
  <DomainObject.Predmet.ProtuStrankaListFormatedOIB>
    <izvorni_sadrzaj>
      <item>TRAGOS d.o.o. za usluge, OIB 09142679993</item>
    </izvorni_sadrzaj>
    <derivirana_varijabla naziv="DomainObject.Predmet.ProtuStrankaListFormatedOIB_1">
      <item>TRAGOS d.o.o. za usluge, OIB 09142679993</item>
    </derivirana_varijabla>
  </DomainObject.Predmet.ProtuStrankaListFormatedOIB>
  <DomainObject.Predmet.ProtuStrankaListFormatedWithAdress>
    <izvorni_sadrzaj>
      <item>TRAGOS d.o.o. za usluge, Obala Hrvatskog Narodnog Preporoda 6, 21000 Split</item>
    </izvorni_sadrzaj>
    <derivirana_varijabla naziv="DomainObject.Predmet.ProtuStrankaListFormatedWithAdress_1">
      <item>TRAGOS d.o.o. za usluge, Obala Hrvatskog Narodnog Preporoda 6, 21000 Split</item>
    </derivirana_varijabla>
  </DomainObject.Predmet.ProtuStrankaListFormatedWithAdress>
  <DomainObject.Predmet.ProtuStrankaListFormatedWithAdressOIB>
    <izvorni_sadrzaj>
      <item>TRAGOS d.o.o. za usluge, OIB 09142679993, Obala Hrvatskog Narodnog Preporoda 6, 21000 Split</item>
    </izvorni_sadrzaj>
    <derivirana_varijabla naziv="DomainObject.Predmet.ProtuStrankaListFormatedWithAdressOIB_1">
      <item>TRAGOS d.o.o. za usluge, OIB 09142679993, Obala Hrvatskog Narodnog Preporoda 6, 21000 Split</item>
    </derivirana_varijabla>
  </DomainObject.Predmet.ProtuStrankaListFormatedWithAdressOIB>
  <DomainObject.Predmet.ProtuStrankaListNazivFormated>
    <izvorni_sadrzaj>
      <item>TRAGOS d.o.o. za usluge</item>
    </izvorni_sadrzaj>
    <derivirana_varijabla naziv="DomainObject.Predmet.ProtuStrankaListNazivFormated_1">
      <item>TRAGOS d.o.o. za usluge</item>
    </derivirana_varijabla>
  </DomainObject.Predmet.ProtuStrankaListNazivFormated>
  <DomainObject.Predmet.ProtuStrankaListNazivFormatedOIB>
    <izvorni_sadrzaj>
      <item>TRAGOS d.o.o. za usluge, OIB 09142679993</item>
    </izvorni_sadrzaj>
    <derivirana_varijabla naziv="DomainObject.Predmet.ProtuStrankaListNazivFormatedOIB_1">
      <item>TRAGOS d.o.o. za usluge, OIB 09142679993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TRAGOS d.o.o. za usluge</izvorni_sadrzaj>
    <derivirana_varijabla naziv="DomainObject.Predmet.ProtustrankaIDrugi_1">TRAGOS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TRAGOS d.o.o. za usluge, OIB 09142679993, Obala Hrvatskog Narodnog Preporoda 6, 21000 Split</izvorni_sadrzaj>
    <derivirana_varijabla naziv="DomainObject.Predmet.ProtustrankaIDrugiAdressOIB_1">TRAGOS d.o.o. za usluge, OIB 09142679993,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TRAGOS d.o.o. za usluge</item>
      <item>FINANCIJSKA AGENCIJA, RC SPLIT</item>
    </izvorni_sadrzaj>
    <derivirana_varijabla naziv="DomainObject.Predmet.SudioniciListNaziv_1">
      <item>TRAGOS d.o.o. za usluge</item>
      <item>FINANCIJSKA AGENCIJA, RC SPLIT</item>
    </derivirana_varijabla>
  </DomainObject.Predmet.SudioniciListNaziv>
  <DomainObject.Predmet.SudioniciListAdressOIB>
    <izvorni_sadrzaj>
      <item>TRAGOS d.o.o. za usluge, OIB 09142679993, Obala Hrvatskog Narodnog Preporoda 6,21000 Split</item>
      <item>FINANCIJSKA AGENCIJA, RC SPLIT, OIB 85821130368, Mažuranićevo šetalište 24 b,21000 Split</item>
    </izvorni_sadrzaj>
    <derivirana_varijabla naziv="DomainObject.Predmet.SudioniciListAdressOIB_1">
      <item>TRAGOS d.o.o. za usluge, OIB 09142679993, Obala Hrvatskog Narodnog Preporoda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09142679993</item>
      <item>, OIB 85821130368</item>
    </izvorni_sadrzaj>
    <derivirana_varijabla naziv="DomainObject.Predmet.SudioniciListNazivOIB_1">
      <item>, OIB 09142679993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339</properties:Words>
  <properties:Characters>1760</properties:Characters>
  <properties:Lines>60</properties:Lines>
  <properties:Paragraphs>23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2016-04-19T10:41:00Z</dcterms:created>
  <dc:creator>Marija Elez</dc:creator>
  <cp:lastModifiedBy>Marija Elez</cp:lastModifiedBy>
  <cp:lastPrinted>2016-06-07T07:33:00Z</cp:lastPrinted>
  <dcterms:modified xmlns:xsi="http://www.w3.org/2001/XMLSchema-instance" xsi:type="dcterms:W3CDTF">2016-06-07T07:33:00Z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