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9c3e" w14:paraId="5d39c3e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C2016B">
        <w:t xml:space="preserve"> St-367/2016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DCB">
        <w:t>10</w:t>
      </w:r>
      <w:r w:rsidR="00404A59">
        <w:t>. veljače</w:t>
      </w:r>
      <w:r w:rsidR="00ED5773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0913A6" w:rsidRPr="00681909">
        <w:t>JADRAN FILM PRODUKCIJA d.o.o., Zagreb, Oporovečka 12, OIB: 16207601097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C2016B">
        <w:t>294.127,59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CC5DCB">
        <w:t>10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913A6"/>
    <w:rsid w:val="000B3D14"/>
    <w:rsid w:val="000C01AC"/>
    <w:rsid w:val="000C23E7"/>
    <w:rsid w:val="00103E02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A203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9EA"/>
    <w:rsid w:val="0027051A"/>
    <w:rsid w:val="00292776"/>
    <w:rsid w:val="00297E94"/>
    <w:rsid w:val="002A51C3"/>
    <w:rsid w:val="002B0B8C"/>
    <w:rsid w:val="002D5FAD"/>
    <w:rsid w:val="002E41AD"/>
    <w:rsid w:val="002E61B4"/>
    <w:rsid w:val="00325398"/>
    <w:rsid w:val="00335D1F"/>
    <w:rsid w:val="0038038C"/>
    <w:rsid w:val="0038246E"/>
    <w:rsid w:val="0039524D"/>
    <w:rsid w:val="003B57C1"/>
    <w:rsid w:val="003C3D44"/>
    <w:rsid w:val="003D35F9"/>
    <w:rsid w:val="003D389C"/>
    <w:rsid w:val="003D7111"/>
    <w:rsid w:val="003E3A15"/>
    <w:rsid w:val="003E4616"/>
    <w:rsid w:val="00404A59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8155EE"/>
    <w:rsid w:val="00815E8C"/>
    <w:rsid w:val="008613BD"/>
    <w:rsid w:val="00863025"/>
    <w:rsid w:val="00871F01"/>
    <w:rsid w:val="00882752"/>
    <w:rsid w:val="008834D5"/>
    <w:rsid w:val="008854F2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3DF3"/>
    <w:rsid w:val="0097400B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AD3A84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16B"/>
    <w:rsid w:val="00C20483"/>
    <w:rsid w:val="00C20504"/>
    <w:rsid w:val="00C406C2"/>
    <w:rsid w:val="00C745B9"/>
    <w:rsid w:val="00C836B9"/>
    <w:rsid w:val="00C87791"/>
    <w:rsid w:val="00C958E9"/>
    <w:rsid w:val="00C9610C"/>
    <w:rsid w:val="00C96B31"/>
    <w:rsid w:val="00CB6186"/>
    <w:rsid w:val="00CB7B07"/>
    <w:rsid w:val="00CB7DFA"/>
    <w:rsid w:val="00CC5DCB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2DC2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A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St-367/2016-6</izvorni_sadrzaj>
    <derivirana_varijabla naziv="DomainObject.Oznaka_1">St-367/2016-6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St-367/2016</izvorni_sadrzaj>
    <derivirana_varijabla naziv="DomainObject.Predmet.OznakaBroj_1">St-367/2016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FILM PRODUKCIJA d.o.o. zastupanog po punomoćniku VINKO GRUBIŠIĆ</izvorni_sadrzaj>
    <derivirana_varijabla naziv="DomainObject.Predmet.ProtustrankaFormated_1">  JADRAN FILM PRODUKCIJA d.o.o. zastupanog po punomoćniku VINKO GRUBIŠIĆ</derivirana_varijabla>
  </DomainObject.Predmet.ProtustrankaFormated>
  <DomainObject.Predmet.ProtustrankaFormatedOIB>
    <izvorni_sadrzaj>  JADRAN FILM PRODUKCIJA d.o.o., OIB 16207601097 zastupanog po punomoćniku VINKO GRUBIŠIĆ</izvorni_sadrzaj>
    <derivirana_varijabla naziv="DomainObject.Predmet.ProtustrankaFormatedOIB_1">  JADRAN FILM PRODUKCIJA d.o.o., OIB 16207601097 zastupanog po punomoćniku VINKO GRUBIŠIĆ</derivirana_varijabla>
  </DomainObject.Predmet.ProtustrankaFormatedOIB>
  <DomainObject.Predmet.ProtustrankaFormatedWithAdress>
    <izvorni_sadrzaj> JADRAN FILM PRODUKCIJA d.o.o., Oporovečka 12, 10000 Zagreb zastupanog po punomoćniku VINKO GRUBIŠIĆ</izvorni_sadrzaj>
    <derivirana_varijabla naziv="DomainObject.Predmet.ProtustrankaFormatedWithAdress_1"> JADRAN FILM PRODUKCIJA d.o.o., Oporovečka 12, 10000 Zagreb zastupanog po punomoćniku VINKO GRUBIŠIĆ</derivirana_varijabla>
  </DomainObject.Predmet.ProtustrankaFormatedWithAdress>
  <DomainObject.Predmet.ProtustrankaFormatedWithAdressOIB>
    <izvorni_sadrzaj> JADRAN FILM PRODUKCIJA d.o.o., OIB 16207601097, Oporovečka 12, 10000 Zagreb zastupanog po punomoćniku VINKO GRUBIŠIĆ</izvorni_sadrzaj>
    <derivirana_varijabla naziv="DomainObject.Predmet.ProtustrankaFormatedWithAdressOIB_1"> JADRAN FILM PRODUKCIJA d.o.o., OIB 16207601097, Oporovečka 12, 10000 Zagreb zastupanog po punomoćniku VINKO GRUBIŠIĆ</derivirana_varijabla>
  </DomainObject.Predmet.ProtustrankaFormatedWithAdressOIB>
  <DomainObject.Predmet.ProtustrankaWithAdress>
    <izvorni_sadrzaj>JADRAN FILM PRODUKCIJA d.o.o. Oporovečka 12, 10000 Zagreb</izvorni_sadrzaj>
    <derivirana_varijabla naziv="DomainObject.Predmet.ProtustrankaWithAdress_1">JADRAN FILM PRODUKCIJA d.o.o. Oporovečka 12, 10000 Zagreb</derivirana_varijabla>
  </DomainObject.Predmet.ProtustrankaWithAdress>
  <DomainObject.Predmet.ProtustrankaWithAdressOIB>
    <izvorni_sadrzaj>JADRAN FILM PRODUKCIJA d.o.o., OIB 16207601097, Oporovečka 12, 10000 Zagreb</izvorni_sadrzaj>
    <derivirana_varijabla naziv="DomainObject.Predmet.ProtustrankaWithAdressOIB_1">JADRAN FILM PRODUKCIJA d.o.o., OIB 16207601097, Oporovečka 12, 10000 Zagreb</derivirana_varijabla>
  </DomainObject.Predmet.ProtustrankaWithAdressOIB>
  <DomainObject.Predmet.ProtustrankaNazivFormated>
    <izvorni_sadrzaj>JADRAN FILM PRODUKCIJA d.o.o.</izvorni_sadrzaj>
    <derivirana_varijabla naziv="DomainObject.Predmet.ProtustrankaNazivFormated_1">JADRAN FILM PRODUKCIJA d.o.o.</derivirana_varijabla>
  </DomainObject.Predmet.ProtustrankaNazivFormated>
  <DomainObject.Predmet.ProtustrankaNazivFormatedOIB>
    <izvorni_sadrzaj>JADRAN FILM PRODUKCIJA d.o.o., OIB 16207601097</izvorni_sadrzaj>
    <derivirana_varijabla naziv="DomainObject.Predmet.ProtustrankaNazivFormatedOIB_1">JADRAN FILM PRODUKCIJA d.o.o., OIB 16207601097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PRODUKCIJA d.o.o. zastupanog po punomoćniku VINKO GRUBIŠIĆ</item>
    </izvorni_sadrzaj>
    <derivirana_varijabla naziv="DomainObject.Predmet.ProtuStrankaListFormated_1">
      <item>JADRAN FILM PRODUKCIJA d.o.o. zastupanog po punomoćniku VINKO GRUBIŠIĆ</item>
    </derivirana_varijabla>
  </DomainObject.Predmet.ProtuStrankaListFormated>
  <DomainObject.Predmet.ProtuStrankaListFormatedOIB>
    <izvorni_sadrzaj>
      <item>JADRAN FILM PRODUKCIJA d.o.o., OIB 16207601097 zastupanog po punomoćniku VINKO GRUBIŠIĆ</item>
    </izvorni_sadrzaj>
    <derivirana_varijabla naziv="DomainObject.Predmet.ProtuStrankaListFormatedOIB_1">
      <item>JADRAN FILM PRODUKCIJA d.o.o., OIB 16207601097 zastupanog po punomoćniku VINKO GRUBIŠIĆ</item>
    </derivirana_varijabla>
  </DomainObject.Predmet.ProtuStrankaListFormatedOIB>
  <DomainObject.Predmet.ProtuStrankaListFormatedWithAdress>
    <izvorni_sadrzaj>
      <item>JADRAN FILM PRODUKCIJA d.o.o., Oporovečka 12, 10000 Zagreb zastupanog po punomoćniku VINKO GRUBIŠIĆ</item>
    </izvorni_sadrzaj>
    <derivirana_varijabla naziv="DomainObject.Predmet.ProtuStrankaListFormatedWithAdress_1">
      <item>JADRAN FILM PRODUKCIJA d.o.o., Oporovečka 12, 10000 Zagreb zastupanog po punomoćniku VINKO GRUBIŠIĆ</item>
    </derivirana_varijabla>
  </DomainObject.Predmet.ProtuStrankaListFormatedWithAdress>
  <DomainObject.Predmet.ProtuStrankaListFormatedWithAdressOIB>
    <izvorni_sadrzaj>
      <item>JADRAN FILM PRODUKCIJA d.o.o., OIB 16207601097, Oporovečka 12, 10000 Zagreb zastupanog po punomoćniku VINKO GRUBIŠIĆ</item>
    </izvorni_sadrzaj>
    <derivirana_varijabla naziv="DomainObject.Predmet.ProtuStrankaListFormatedWithAdressOIB_1">
      <item>JADRAN FILM PRODUKCIJA d.o.o., OIB 16207601097, Oporovečka 12, 10000 Zagreb zastupanog po punomoćniku VINKO GRUBIŠIĆ</item>
    </derivirana_varijabla>
  </DomainObject.Predmet.ProtuStrankaListFormatedWithAdressOIB>
  <DomainObject.Predmet.ProtuStrankaListNazivFormated>
    <izvorni_sadrzaj>
      <item>JADRAN FILM PRODUKCIJA d.o.o.</item>
    </izvorni_sadrzaj>
    <derivirana_varijabla naziv="DomainObject.Predmet.ProtuStrankaListNazivFormated_1">
      <item>JADRAN FILM PRODUKCIJA d.o.o.</item>
    </derivirana_varijabla>
  </DomainObject.Predmet.ProtuStrankaListNazivFormated>
  <DomainObject.Predmet.ProtuStrankaListNazivFormatedOIB>
    <izvorni_sadrzaj>
      <item>JADRAN FILM PRODUKCIJA d.o.o., OIB 16207601097</item>
    </izvorni_sadrzaj>
    <derivirana_varijabla naziv="DomainObject.Predmet.ProtuStrankaListNazivFormatedOIB_1">
      <item>JADRAN FILM PRODUKCIJA d.o.o., OIB 16207601097</item>
    </derivirana_varijabla>
  </DomainObject.Predmet.ProtuStrankaListNazivFormatedOIB>
  <DomainObject.Predmet.OstaliListFormated>
    <izvorni_sadrzaj>
      <item>VINKO GRUBIŠIĆ punomoćnik sudionika u postupku JADRAN FILM PRODUKCIJA d.o.o.</item>
    </izvorni_sadrzaj>
    <derivirana_varijabla naziv="DomainObject.Predmet.OstaliListFormated_1">
      <item>VINKO GRUBIŠIĆ punomoćnik sudionika u postupku JADRAN FILM PRODUKCIJA d.o.o.</item>
    </derivirana_varijabla>
  </DomainObject.Predmet.OstaliListFormated>
  <DomainObject.Predmet.OstaliListFormatedOIB>
    <izvorni_sadrzaj>
      <item>VINKO GRUBIŠIĆ punomoćnik sudionika u postupku JADRAN FILM PRODUKCIJA d.o.o.</item>
    </izvorni_sadrzaj>
    <derivirana_varijabla naziv="DomainObject.Predmet.OstaliListFormatedOIB_1">
      <item>VINKO GRUBIŠIĆ punomoćnik sudionika u postupku JADRAN FILM PRODUKCIJA d.o.o.</item>
    </derivirana_varijabla>
  </DomainObject.Predmet.OstaliListFormatedOIB>
  <DomainObject.Predmet.OstaliListFormatedWithAdress>
    <izvorni_sadrzaj>
      <item>VINKO GRUBIŠIĆ, Pantovčak 196/B, 10000 Zagreb punomoćnik sudionika u postupku JADRAN FILM PRODUKCIJA d.o.o.</item>
    </izvorni_sadrzaj>
    <derivirana_varijabla naziv="DomainObject.Predmet.OstaliListFormatedWithAdress_1">
      <item>VINKO GRUBIŠIĆ, Pantovčak 196/B, 10000 Zagreb punomoćnik sudionika u postupku JADRAN FILM PRODUKCIJA d.o.o.</item>
    </derivirana_varijabla>
  </DomainObject.Predmet.OstaliListFormatedWithAdress>
  <DomainObject.Predmet.OstaliListFormatedWithAdressOIB>
    <izvorni_sadrzaj>
      <item>VINKO GRUBIŠIĆ, Pantovčak 196/B, 10000 Zagreb punomoćnik sudionika u postupku JADRAN FILM PRODUKCIJA d.o.o.</item>
    </izvorni_sadrzaj>
    <derivirana_varijabla naziv="DomainObject.Predmet.OstaliListFormatedWithAdressOIB_1">
      <item>VINKO GRUBIŠIĆ, Pantovčak 196/B, 10000 Zagreb punomoćnik sudionika u postupku JADRAN FILM PRODUKCIJA d.o.o.</item>
    </derivirana_varijabla>
  </DomainObject.Predmet.OstaliListFormatedWithAdressOIB>
  <DomainObject.Predmet.OstaliListNazivFormated>
    <izvorni_sadrzaj>
      <item>VINKO GRUBIŠIĆ</item>
    </izvorni_sadrzaj>
    <derivirana_varijabla naziv="DomainObject.Predmet.OstaliListNazivFormated_1">
      <item>VINKO GRUBIŠIĆ</item>
    </derivirana_varijabla>
  </DomainObject.Predmet.OstaliListNazivFormated>
  <DomainObject.Predmet.OstaliListNazivFormatedOIB>
    <izvorni_sadrzaj>
      <item>VINKO GRUBIŠIĆ</item>
    </izvorni_sadrzaj>
    <derivirana_varijabla naziv="DomainObject.Predmet.OstaliListNazivFormatedOIB_1">
      <item>VINKO GRUBIŠIĆ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St-367/2016-6</izvorni_sadrzaj>
    <derivirana_varijabla naziv="DomainObject.PoslovniBrojDokumenta_1">St-367/2016-6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PRODUKCIJA d.o.o.</izvorni_sadrzaj>
    <derivirana_varijabla naziv="DomainObject.Predmet.ProtustrankaIDrugi_1">JADRAN FILM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 FILM PRODUKCIJA d.o.o., OIB 16207601097, Oporovečka 12, 10000 Zagreb</izvorni_sadrzaj>
    <derivirana_varijabla naziv="DomainObject.Predmet.ProtustrankaIDrugiAdressOIB_1">JADRAN FILM PRODUKCIJA d.o.o., OIB 16207601097,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FILM PRODUKCIJA d.o.o.</item>
      <item>FINA Regionalni centar Zagreb</item>
      <item>VINKO GRUBIŠIĆ</item>
    </izvorni_sadrzaj>
    <derivirana_varijabla naziv="DomainObject.Predmet.SudioniciListNaziv_1">
      <item>JADRAN FILM PRODUKCIJA d.o.o.</item>
      <item>FINA Regionalni centar Zagreb</item>
      <item>VINKO GRUBIŠIĆ</item>
    </derivirana_varijabla>
  </DomainObject.Predmet.SudioniciListNaziv>
  <DomainObject.Predmet.SudioniciListAdressOIB>
    <izvorni_sadrzaj>
      <item>JADRAN FILM PRODUKCIJA d.o.o., OIB 16207601097, Oporovečka 12,10000 Zagreb</item>
      <item>FINA Regionalni centar Zagreb, OIB 85821130368, Trg svibanjskih žrtava 1995. 1,10000 Zagreb</item>
      <item>VINKO GRUBIŠIĆ, Pantovčak 196/B,10000 Zagreb</item>
    </izvorni_sadrzaj>
    <derivirana_varijabla naziv="DomainObject.Predmet.SudioniciListAdressOIB_1">
      <item>JADRAN FILM PRODUKCIJA d.o.o., OIB 16207601097, Oporovečka 12,10000 Zagreb</item>
      <item>FINA Regionalni centar Zagreb, OIB 85821130368, Trg svibanjskih žrtava 1995. 1,10000 Zagreb</item>
      <item>VINKO GRUBIŠIĆ, Pantovčak 196/B,10000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16207601097</item>
      <item>, OIB 85821130368</item>
      <item>, OIB null</item>
    </izvorni_sadrzaj>
    <derivirana_varijabla naziv="DomainObject.Predmet.SudioniciListNazivOIB_1">
      <item>, OIB 16207601097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1368</properties:Characters>
  <properties:Lines>46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2016-02-04T08:08:00Z</dcterms:created>
  <dc:creator>ilukac</dc:creator>
  <cp:lastModifiedBy>Nevenka Furić</cp:lastModifiedBy>
  <cp:lastPrinted>2016-02-10T09:13:00Z</cp:lastPrinted>
  <dcterms:modified xmlns:xsi="http://www.w3.org/2001/XMLSchema-instance" xsi:type="dcterms:W3CDTF">2016-02-10T09:19:00Z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St-367/2016-6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